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F6E" w:rsidRPr="00A33010" w:rsidRDefault="005B2F6E" w:rsidP="00F2254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33010">
        <w:rPr>
          <w:rFonts w:ascii="Comic Sans MS" w:hAnsi="Comic Sans MS" w:cs="Calibri"/>
          <w:b/>
          <w:sz w:val="20"/>
          <w:szCs w:val="20"/>
        </w:rPr>
        <w:t>Choose the correct answer</w:t>
      </w:r>
      <w:r w:rsidRPr="00A33010">
        <w:rPr>
          <w:rFonts w:ascii="Comic Sans MS" w:hAnsi="Comic Sans MS" w:cs="Times New Roman TUR"/>
          <w:b/>
          <w:sz w:val="20"/>
          <w:szCs w:val="20"/>
        </w:rPr>
        <w:t xml:space="preserve"> </w:t>
      </w:r>
    </w:p>
    <w:p w:rsidR="005B2F6E" w:rsidRPr="00A33010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p w:rsidR="005B2F6E" w:rsidRPr="00A33010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1.The red car is …… the yellow car.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Expensiver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More expensiver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The more expensive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More expensive</w:t>
      </w:r>
    </w:p>
    <w:p w:rsidR="005B2F6E" w:rsidRPr="00A33010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p w:rsidR="005B2F6E" w:rsidRPr="00A33010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2. My grandmother is …….  my aunt.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Old than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Older than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More old</w:t>
      </w:r>
    </w:p>
    <w:p w:rsidR="005B2F6E" w:rsidRPr="00A33010" w:rsidRDefault="005B2F6E" w:rsidP="00F2254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A33010">
        <w:rPr>
          <w:rFonts w:ascii="Comic Sans MS" w:hAnsi="Comic Sans MS"/>
          <w:sz w:val="20"/>
          <w:szCs w:val="20"/>
        </w:rPr>
        <w:t>More than</w:t>
      </w:r>
    </w:p>
    <w:p w:rsidR="005B2F6E" w:rsidRPr="00A33010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  <w:szCs w:val="20"/>
        </w:rPr>
      </w:pPr>
    </w:p>
    <w:p w:rsidR="005B2F6E" w:rsidRPr="005C1C1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 w:rsidRPr="005C1C1E">
        <w:rPr>
          <w:rFonts w:ascii="Comic Sans MS" w:hAnsi="Comic Sans MS"/>
          <w:sz w:val="20"/>
        </w:rPr>
        <w:t>3. Japaneese  alphabet is ……. than Turkish alphabet.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younger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slower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easier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harder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 I use internet in school ……… I use at home.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faster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expensiver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C) more difficult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D) more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5.   *</w:t>
      </w:r>
      <w:r w:rsidRPr="005C1C1E">
        <w:rPr>
          <w:rFonts w:ascii="Comic Sans MS" w:hAnsi="Comic Sans MS"/>
          <w:i/>
          <w:sz w:val="20"/>
        </w:rPr>
        <w:t>Ankara:  23ºC</w:t>
      </w:r>
    </w:p>
    <w:p w:rsidR="005B2F6E" w:rsidRPr="005C1C1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20"/>
        </w:rPr>
      </w:pPr>
      <w:r>
        <w:rPr>
          <w:rFonts w:ascii="Comic Sans MS" w:hAnsi="Comic Sans MS"/>
          <w:sz w:val="20"/>
        </w:rPr>
        <w:t xml:space="preserve">           * </w:t>
      </w:r>
      <w:r w:rsidRPr="005C1C1E">
        <w:rPr>
          <w:rFonts w:ascii="Comic Sans MS" w:hAnsi="Comic Sans MS"/>
          <w:i/>
          <w:sz w:val="20"/>
        </w:rPr>
        <w:t>Van :  10ºC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 w:rsidRPr="005C1C1E">
        <w:rPr>
          <w:rFonts w:ascii="Comic Sans MS" w:hAnsi="Comic Sans MS"/>
          <w:i/>
          <w:sz w:val="20"/>
        </w:rPr>
        <w:t xml:space="preserve">         </w:t>
      </w:r>
      <w:r>
        <w:rPr>
          <w:rFonts w:ascii="Comic Sans MS" w:hAnsi="Comic Sans MS"/>
          <w:i/>
          <w:sz w:val="20"/>
        </w:rPr>
        <w:t xml:space="preserve"> *</w:t>
      </w:r>
      <w:r w:rsidRPr="005C1C1E">
        <w:rPr>
          <w:rFonts w:ascii="Comic Sans MS" w:hAnsi="Comic Sans MS"/>
          <w:i/>
          <w:sz w:val="20"/>
        </w:rPr>
        <w:t>Antalya: 33</w:t>
      </w:r>
      <w:r w:rsidRPr="00DE6373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ºC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Which one is   </w:t>
      </w:r>
      <w:r w:rsidRPr="005C1C1E">
        <w:rPr>
          <w:rFonts w:ascii="Comic Sans MS" w:hAnsi="Comic Sans MS"/>
          <w:b/>
          <w:sz w:val="20"/>
        </w:rPr>
        <w:t>TRUE</w:t>
      </w:r>
      <w:r>
        <w:rPr>
          <w:rFonts w:ascii="Comic Sans MS" w:hAnsi="Comic Sans MS"/>
          <w:sz w:val="20"/>
        </w:rPr>
        <w:t xml:space="preserve"> ?</w:t>
      </w:r>
    </w:p>
    <w:p w:rsidR="005B2F6E" w:rsidRDefault="005B2F6E" w:rsidP="00F225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Ankara is colder than Van.</w:t>
      </w:r>
    </w:p>
    <w:p w:rsidR="005B2F6E" w:rsidRDefault="005B2F6E" w:rsidP="00F225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Van is colder than Antalya.</w:t>
      </w:r>
    </w:p>
    <w:p w:rsidR="005B2F6E" w:rsidRDefault="005B2F6E" w:rsidP="00F225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Antalya is colder than Ankara.</w:t>
      </w:r>
    </w:p>
    <w:p w:rsidR="005B2F6E" w:rsidRDefault="005B2F6E" w:rsidP="00F2254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Ankara is colder than Van.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6.  I like tomatoes but I love potatoes much!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I think,  Potato is …………</w:t>
      </w:r>
    </w:p>
    <w:p w:rsidR="005B2F6E" w:rsidRDefault="005B2F6E" w:rsidP="00F2254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Less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Better</w:t>
      </w:r>
    </w:p>
    <w:p w:rsidR="005B2F6E" w:rsidRPr="00DE6373" w:rsidRDefault="005B2F6E" w:rsidP="00F2254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Worse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Many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7. Look at that new iPhone6! That’s nice!</w:t>
      </w:r>
    </w:p>
    <w:p w:rsidR="005B2F6E" w:rsidRPr="005C1C1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    </w:t>
      </w:r>
      <w:r w:rsidRPr="005C1C1E">
        <w:rPr>
          <w:rFonts w:ascii="Comic Sans MS" w:hAnsi="Comic Sans MS"/>
          <w:b/>
          <w:sz w:val="20"/>
        </w:rPr>
        <w:t>iPhone6</w:t>
      </w:r>
      <w:r>
        <w:rPr>
          <w:rFonts w:ascii="Comic Sans MS" w:hAnsi="Comic Sans MS"/>
          <w:sz w:val="20"/>
        </w:rPr>
        <w:t xml:space="preserve">  is ………… </w:t>
      </w:r>
      <w:r w:rsidRPr="005C1C1E">
        <w:rPr>
          <w:rFonts w:ascii="Comic Sans MS" w:hAnsi="Comic Sans MS"/>
          <w:b/>
          <w:sz w:val="20"/>
        </w:rPr>
        <w:t>iPhone4!</w:t>
      </w:r>
    </w:p>
    <w:p w:rsidR="005B2F6E" w:rsidRPr="00DE6373" w:rsidRDefault="005B2F6E" w:rsidP="00F2254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Cleaner than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B) older than</w:t>
      </w:r>
    </w:p>
    <w:p w:rsidR="005B2F6E" w:rsidRPr="00D81B4F" w:rsidRDefault="005B2F6E" w:rsidP="00F2254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Newer than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cheaper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8. This red bag weighs </w:t>
      </w:r>
      <w:smartTag w:uri="urn:schemas-microsoft-com:office:smarttags" w:element="metricconverter">
        <w:smartTagPr>
          <w:attr w:name="ProductID" w:val="60 kg"/>
        </w:smartTagPr>
        <w:r>
          <w:rPr>
            <w:rFonts w:ascii="Comic Sans MS" w:hAnsi="Comic Sans MS"/>
            <w:sz w:val="20"/>
          </w:rPr>
          <w:t>60 kg</w:t>
        </w:r>
      </w:smartTag>
      <w:r>
        <w:rPr>
          <w:rFonts w:ascii="Comic Sans MS" w:hAnsi="Comic Sans MS"/>
          <w:sz w:val="20"/>
        </w:rPr>
        <w:t>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But the gren box weighs </w:t>
      </w:r>
      <w:smartTag w:uri="urn:schemas-microsoft-com:office:smarttags" w:element="metricconverter">
        <w:smartTagPr>
          <w:attr w:name="ProductID" w:val="20 kg"/>
        </w:smartTagPr>
        <w:r>
          <w:rPr>
            <w:rFonts w:ascii="Comic Sans MS" w:hAnsi="Comic Sans MS"/>
            <w:sz w:val="20"/>
          </w:rPr>
          <w:t>20 kg</w:t>
        </w:r>
      </w:smartTag>
      <w:r>
        <w:rPr>
          <w:rFonts w:ascii="Comic Sans MS" w:hAnsi="Comic Sans MS"/>
          <w:sz w:val="20"/>
        </w:rPr>
        <w:t>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  red bag is ……………  than the green box.</w:t>
      </w:r>
    </w:p>
    <w:p w:rsidR="005B2F6E" w:rsidRDefault="005B2F6E" w:rsidP="00F225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Thinner than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easier than</w:t>
      </w:r>
    </w:p>
    <w:p w:rsidR="005B2F6E" w:rsidRDefault="005B2F6E" w:rsidP="00F2254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Heavier than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less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smartTag w:uri="urn:schemas-microsoft-com:office:smarttags" w:element="metricconverter">
        <w:smartTagPr>
          <w:attr w:name="ProductID" w:val="9. A"/>
        </w:smartTagPr>
        <w:r>
          <w:rPr>
            <w:rFonts w:ascii="Comic Sans MS" w:hAnsi="Comic Sans MS"/>
            <w:sz w:val="20"/>
          </w:rPr>
          <w:t>9. A</w:t>
        </w:r>
      </w:smartTag>
      <w:r>
        <w:rPr>
          <w:rFonts w:ascii="Comic Sans MS" w:hAnsi="Comic Sans MS"/>
          <w:sz w:val="20"/>
        </w:rPr>
        <w:t xml:space="preserve"> snake is ……… a crocodile,                                   but A crocodile is ………… a snake!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shorter than / wilder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lighter than / more intelligent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C) cleaner than / slower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D) longer than / more dangerous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10. Which animal can jump ……………..?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ind w:left="165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A rabbit   or    a frog?</w:t>
      </w:r>
    </w:p>
    <w:p w:rsidR="005B2F6E" w:rsidRDefault="005B2F6E" w:rsidP="00F2254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Bigger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thicker</w:t>
      </w:r>
    </w:p>
    <w:p w:rsidR="005B2F6E" w:rsidRDefault="005B2F6E" w:rsidP="00F2254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Further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darker</w:t>
      </w:r>
    </w:p>
    <w:p w:rsidR="005B2F6E" w:rsidRDefault="005B2F6E" w:rsidP="00F2254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525"/>
        <w:rPr>
          <w:rFonts w:ascii="Comic Sans MS" w:hAnsi="Comic Sans MS"/>
          <w:sz w:val="20"/>
        </w:rPr>
      </w:pPr>
    </w:p>
    <w:p w:rsidR="005B2F6E" w:rsidRPr="005C1C1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11</w:t>
      </w:r>
      <w:r w:rsidRPr="005C1C1E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*Tarkan is ………… than Ankaralı Namık.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* Ata Demirer is ………… than Cem Yılmaz.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A) more popular /  more overweight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B) more polite  /  more intelligent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C) more popular / more expensive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D) more sportive / more serious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12. Which one is </w:t>
      </w:r>
      <w:r w:rsidRPr="00923868">
        <w:rPr>
          <w:rFonts w:ascii="Comic Sans MS" w:hAnsi="Comic Sans MS"/>
          <w:b/>
          <w:sz w:val="20"/>
        </w:rPr>
        <w:t>TRUE?</w:t>
      </w:r>
    </w:p>
    <w:p w:rsidR="005B2F6E" w:rsidRDefault="005B2F6E" w:rsidP="00F2254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 plane can fly slower than a train.</w:t>
      </w:r>
    </w:p>
    <w:p w:rsidR="005B2F6E" w:rsidRDefault="005B2F6E" w:rsidP="00F2254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 businessman is poorer than a teacher.</w:t>
      </w:r>
    </w:p>
    <w:p w:rsidR="005B2F6E" w:rsidRDefault="005B2F6E" w:rsidP="00F2254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 fruit is more healty than junk food.</w:t>
      </w:r>
    </w:p>
    <w:p w:rsidR="005B2F6E" w:rsidRDefault="005B2F6E" w:rsidP="00F2254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İnternet is more popular than letter.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13. Which one is </w:t>
      </w:r>
      <w:r w:rsidRPr="00923868">
        <w:rPr>
          <w:rFonts w:ascii="Comic Sans MS" w:hAnsi="Comic Sans MS"/>
          <w:b/>
          <w:sz w:val="20"/>
        </w:rPr>
        <w:t>WRONG?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   </w:t>
      </w:r>
      <w:r>
        <w:rPr>
          <w:rFonts w:ascii="Comic Sans MS" w:hAnsi="Comic Sans MS"/>
          <w:sz w:val="20"/>
        </w:rPr>
        <w:t>A) Cem is more hardworking Cemal.</w:t>
      </w:r>
    </w:p>
    <w:p w:rsidR="005B2F6E" w:rsidRPr="00D81B4F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B)</w:t>
      </w:r>
      <w:r w:rsidRPr="00D81B4F">
        <w:rPr>
          <w:rFonts w:ascii="Comic Sans MS" w:hAnsi="Comic Sans MS"/>
          <w:sz w:val="20"/>
        </w:rPr>
        <w:t xml:space="preserve"> Sezen is more beautiful than Serpil.</w:t>
      </w:r>
    </w:p>
    <w:p w:rsidR="005B2F6E" w:rsidRPr="00D81B4F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C) </w:t>
      </w:r>
      <w:r w:rsidRPr="00D81B4F">
        <w:rPr>
          <w:rFonts w:ascii="Comic Sans MS" w:hAnsi="Comic Sans MS"/>
          <w:sz w:val="20"/>
        </w:rPr>
        <w:t>Ayça is intelligenter than Gökçe.</w:t>
      </w:r>
    </w:p>
    <w:p w:rsidR="005B2F6E" w:rsidRPr="00D81B4F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</w:t>
      </w:r>
      <w:r w:rsidRPr="00D81B4F">
        <w:rPr>
          <w:rFonts w:ascii="Comic Sans MS" w:hAnsi="Comic Sans MS"/>
          <w:sz w:val="20"/>
        </w:rPr>
        <w:t>D)Faruk is more overwieght than Fatih.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14. Sabri can play football ………… Hasan.</w:t>
      </w:r>
    </w:p>
    <w:p w:rsidR="005B2F6E" w:rsidRDefault="005B2F6E" w:rsidP="00F22546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Less than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more good than</w:t>
      </w:r>
    </w:p>
    <w:p w:rsidR="005B2F6E" w:rsidRDefault="005B2F6E" w:rsidP="00F22546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More bad than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worse than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15. I think Maths is ………… than English.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A) easyer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C) easier 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B) more easy</w:t>
      </w:r>
      <w:r>
        <w:rPr>
          <w:rFonts w:ascii="Comic Sans MS" w:hAnsi="Comic Sans MS"/>
          <w:sz w:val="20"/>
        </w:rPr>
        <w:tab/>
        <w:t>D) more easier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16. …………… is more crowded city than ……………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A) Fish / wolf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Golf / Basketball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B) İzmir / Yozgat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D) Sandwich / Cola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  <w:r w:rsidRPr="00D81B4F">
        <w:rPr>
          <w:rFonts w:ascii="Comic Sans MS" w:hAnsi="Comic Sans MS"/>
          <w:b/>
          <w:sz w:val="20"/>
        </w:rPr>
        <w:t>B)Match the words with the meanings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</w:p>
    <w:tbl>
      <w:tblPr>
        <w:tblW w:w="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6"/>
        <w:gridCol w:w="2676"/>
      </w:tblGrid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(     ) ginger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Bencil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slim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İnatçı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of medium height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 xml:space="preserve">Kibar 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polite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Kızıl (renk)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generous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İnce, zayıf</w:t>
            </w:r>
          </w:p>
        </w:tc>
      </w:tr>
      <w:tr w:rsidR="005B2F6E" w:rsidRPr="004A120F" w:rsidTr="004A120F">
        <w:trPr>
          <w:trHeight w:val="586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thoughtful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Cömert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</w:pPr>
            <w:r w:rsidRPr="004A120F">
              <w:rPr>
                <w:rFonts w:ascii="Comic Sans MS" w:hAnsi="Comic Sans MS"/>
                <w:sz w:val="20"/>
              </w:rPr>
              <w:t>(     ) selfish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Orta boylu</w:t>
            </w:r>
          </w:p>
        </w:tc>
      </w:tr>
      <w:tr w:rsidR="005B2F6E" w:rsidRPr="004A120F" w:rsidTr="004A120F">
        <w:trPr>
          <w:trHeight w:val="555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(     ) stubborn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Fiziği düzgün</w:t>
            </w:r>
          </w:p>
        </w:tc>
      </w:tr>
      <w:tr w:rsidR="005B2F6E" w:rsidRPr="004A120F" w:rsidTr="004A120F">
        <w:trPr>
          <w:trHeight w:val="586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(     ) well-built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Düşüncleli</w:t>
            </w:r>
          </w:p>
        </w:tc>
      </w:tr>
      <w:tr w:rsidR="005B2F6E" w:rsidRPr="004A120F" w:rsidTr="004A120F">
        <w:trPr>
          <w:trHeight w:val="586"/>
        </w:trPr>
        <w:tc>
          <w:tcPr>
            <w:tcW w:w="2676" w:type="dxa"/>
          </w:tcPr>
          <w:p w:rsidR="005B2F6E" w:rsidRPr="004A120F" w:rsidRDefault="005B2F6E" w:rsidP="004A120F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(     )  punctual</w:t>
            </w:r>
          </w:p>
        </w:tc>
        <w:tc>
          <w:tcPr>
            <w:tcW w:w="2676" w:type="dxa"/>
          </w:tcPr>
          <w:p w:rsidR="005B2F6E" w:rsidRPr="004A120F" w:rsidRDefault="005B2F6E" w:rsidP="004A120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</w:rPr>
            </w:pPr>
            <w:r w:rsidRPr="004A120F">
              <w:rPr>
                <w:rFonts w:ascii="Comic Sans MS" w:hAnsi="Comic Sans MS"/>
                <w:sz w:val="20"/>
              </w:rPr>
              <w:t>dakik</w:t>
            </w:r>
          </w:p>
        </w:tc>
      </w:tr>
    </w:tbl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  <w:r w:rsidRPr="00DB1E04">
        <w:rPr>
          <w:rFonts w:ascii="Comic Sans MS" w:hAnsi="Comic Sans MS"/>
          <w:b/>
          <w:sz w:val="20"/>
        </w:rPr>
        <w:t>C)Fill in the blanks with suitable adjective from the box.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65"/>
        <w:gridCol w:w="890"/>
        <w:gridCol w:w="962"/>
        <w:gridCol w:w="1000"/>
        <w:gridCol w:w="1145"/>
      </w:tblGrid>
      <w:tr w:rsidR="005B2F6E" w:rsidRPr="004A120F" w:rsidTr="004A120F">
        <w:trPr>
          <w:trHeight w:val="823"/>
        </w:trPr>
        <w:tc>
          <w:tcPr>
            <w:tcW w:w="1043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  <w:r w:rsidRPr="004A120F">
              <w:rPr>
                <w:rFonts w:ascii="Comic Sans MS" w:hAnsi="Comic Sans MS"/>
                <w:sz w:val="24"/>
              </w:rPr>
              <w:t>forgetful</w:t>
            </w:r>
          </w:p>
        </w:tc>
        <w:tc>
          <w:tcPr>
            <w:tcW w:w="1043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  <w:r w:rsidRPr="004A120F">
              <w:rPr>
                <w:rFonts w:ascii="Comic Sans MS" w:hAnsi="Comic Sans MS"/>
                <w:sz w:val="24"/>
              </w:rPr>
              <w:t>wavy</w:t>
            </w:r>
          </w:p>
        </w:tc>
        <w:tc>
          <w:tcPr>
            <w:tcW w:w="1043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  <w:r w:rsidRPr="004A120F">
              <w:rPr>
                <w:rFonts w:ascii="Comic Sans MS" w:hAnsi="Comic Sans MS"/>
                <w:sz w:val="24"/>
              </w:rPr>
              <w:t>Green</w:t>
            </w:r>
          </w:p>
        </w:tc>
        <w:tc>
          <w:tcPr>
            <w:tcW w:w="1043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  <w:r w:rsidRPr="004A120F">
              <w:rPr>
                <w:rFonts w:ascii="Comic Sans MS" w:hAnsi="Comic Sans MS"/>
                <w:sz w:val="24"/>
              </w:rPr>
              <w:t>wieght</w:t>
            </w:r>
          </w:p>
        </w:tc>
        <w:tc>
          <w:tcPr>
            <w:tcW w:w="1044" w:type="dxa"/>
          </w:tcPr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5B2F6E" w:rsidRPr="004A120F" w:rsidRDefault="005B2F6E" w:rsidP="004A1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4"/>
              </w:rPr>
            </w:pPr>
            <w:r w:rsidRPr="004A120F">
              <w:rPr>
                <w:rFonts w:ascii="Comic Sans MS" w:hAnsi="Comic Sans MS"/>
                <w:sz w:val="24"/>
              </w:rPr>
              <w:t>punctual</w:t>
            </w:r>
          </w:p>
        </w:tc>
      </w:tr>
    </w:tbl>
    <w:p w:rsidR="005B2F6E" w:rsidRDefault="005B2F6E" w:rsidP="00F22546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</w:rPr>
      </w:pPr>
    </w:p>
    <w:p w:rsidR="005B2F6E" w:rsidRDefault="005B2F6E" w:rsidP="00F2254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Cem has got …………………………… eyes.</w:t>
      </w:r>
    </w:p>
    <w:p w:rsidR="005B2F6E" w:rsidRDefault="005B2F6E" w:rsidP="00F2254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Ömer is of medium …………………………</w:t>
      </w:r>
    </w:p>
    <w:p w:rsidR="005B2F6E" w:rsidRDefault="005B2F6E" w:rsidP="00F2254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Ali always forgets the words. He is …………………</w:t>
      </w:r>
    </w:p>
    <w:p w:rsidR="005B2F6E" w:rsidRDefault="005B2F6E" w:rsidP="00F2254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Gülsüm has got ……………… Brown hair.</w:t>
      </w:r>
    </w:p>
    <w:p w:rsidR="005B2F6E" w:rsidRDefault="005B2F6E" w:rsidP="00F2254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Selma comes school on time. She is ………………….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</w:rPr>
      </w:pPr>
      <w:r>
        <w:rPr>
          <w:noProof/>
        </w:rPr>
        <w:pict>
          <v:roundrect id="_x0000_s1026" style="position:absolute;margin-left:7.5pt;margin-top:43.35pt;width:258.75pt;height:102.75pt;z-index:251658240" arcsize="10923f" strokecolor="#4f81bd" strokeweight="5pt">
            <v:stroke linestyle="thickThin"/>
            <v:shadow color="#868686"/>
          </v:roundrect>
        </w:pict>
      </w:r>
      <w:r w:rsidRPr="00DB1E04">
        <w:rPr>
          <w:rFonts w:ascii="Comic Sans MS" w:hAnsi="Comic Sans MS"/>
          <w:b/>
          <w:sz w:val="20"/>
        </w:rPr>
        <w:t>D)What is your friend look like? Describe one of your friends.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</w:rPr>
      </w:pPr>
    </w:p>
    <w:p w:rsidR="005B2F6E" w:rsidRDefault="005B2F6E" w:rsidP="00F2254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Fill in the blanks with   WAS – WERE 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b/>
          <w:sz w:val="20"/>
        </w:rPr>
      </w:pP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 student ………………. Successful.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Barış Manço ………………… a popular singer.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My friends …………………. Helpful.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……………… a lot of cars in the park.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 ……………… in 6th grade last year.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We ………………… in university 5 years ago.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Süleyman ………………… ill last week.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 your mother in the kitchen?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When ……………… you born?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Fatma ……………… a baby 10 years ago.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 and my sister …………… in the supermarket.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Where ……………… Alex born?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Osman …………………… in the hospital.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Last week, There …………… a popular film on TV.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………………… many oranges in the fridge.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My bike ………………… expensive last year.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……………… a broken computer last year.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………………… in Adana in 1999.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He ……………………… in Germany many years ago.</w:t>
      </w:r>
    </w:p>
    <w:p w:rsidR="005B2F6E" w:rsidRDefault="005B2F6E" w:rsidP="00F2254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 you a poor man last year?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>F</w:t>
      </w:r>
      <w:r>
        <w:rPr>
          <w:rFonts w:ascii="Comic Sans MS" w:hAnsi="Comic Sans MS"/>
          <w:b/>
          <w:sz w:val="20"/>
        </w:rPr>
        <w:t>)T</w:t>
      </w:r>
      <w:r w:rsidRPr="00273430">
        <w:rPr>
          <w:rFonts w:ascii="Comic Sans MS" w:hAnsi="Comic Sans MS"/>
          <w:b/>
          <w:sz w:val="20"/>
        </w:rPr>
        <w:t>ranslate to Turkish.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The red car was more expensive last year.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 My brother was in 5th grade 3 years ago.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…………………………………………………………………………………….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3. There wasn’t a computer 100 years ago.</w:t>
      </w:r>
    </w:p>
    <w:p w:rsidR="005B2F6E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……………………………………………………………………………………</w:t>
      </w:r>
    </w:p>
    <w:p w:rsidR="005B2F6E" w:rsidRDefault="005B2F6E" w:rsidP="004A1034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B2F6E" w:rsidRPr="00F22546" w:rsidRDefault="005B2F6E" w:rsidP="00F22546">
      <w:pPr>
        <w:widowControl w:val="0"/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</w:p>
    <w:sectPr w:rsidR="005B2F6E" w:rsidRPr="00F22546" w:rsidSect="00273430">
      <w:footerReference w:type="default" r:id="rId8"/>
      <w:pgSz w:w="12240" w:h="15840"/>
      <w:pgMar w:top="720" w:right="720" w:bottom="142" w:left="720" w:header="709" w:footer="709" w:gutter="0"/>
      <w:cols w:num="2"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F6E" w:rsidRDefault="005B2F6E">
      <w:pPr>
        <w:spacing w:after="0" w:line="240" w:lineRule="auto"/>
      </w:pPr>
      <w:r>
        <w:separator/>
      </w:r>
    </w:p>
  </w:endnote>
  <w:endnote w:type="continuationSeparator" w:id="0">
    <w:p w:rsidR="005B2F6E" w:rsidRDefault="005B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F6E" w:rsidRDefault="005B2F6E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5B2F6E" w:rsidRDefault="005B2F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F6E" w:rsidRDefault="005B2F6E">
      <w:pPr>
        <w:spacing w:after="0" w:line="240" w:lineRule="auto"/>
      </w:pPr>
      <w:r>
        <w:separator/>
      </w:r>
    </w:p>
  </w:footnote>
  <w:footnote w:type="continuationSeparator" w:id="0">
    <w:p w:rsidR="005B2F6E" w:rsidRDefault="005B2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4C61"/>
    <w:multiLevelType w:val="hybridMultilevel"/>
    <w:tmpl w:val="20B8B652"/>
    <w:lvl w:ilvl="0" w:tplc="F10C21F6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">
    <w:nsid w:val="21E218DB"/>
    <w:multiLevelType w:val="hybridMultilevel"/>
    <w:tmpl w:val="4BFA2F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40077D"/>
    <w:multiLevelType w:val="hybridMultilevel"/>
    <w:tmpl w:val="90C68C9C"/>
    <w:lvl w:ilvl="0" w:tplc="90661088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3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2B6F004E"/>
    <w:multiLevelType w:val="hybridMultilevel"/>
    <w:tmpl w:val="17185D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9A559B"/>
    <w:multiLevelType w:val="hybridMultilevel"/>
    <w:tmpl w:val="A7E20BA8"/>
    <w:lvl w:ilvl="0" w:tplc="D2FA5AB0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6">
    <w:nsid w:val="36285739"/>
    <w:multiLevelType w:val="hybridMultilevel"/>
    <w:tmpl w:val="FA88EC30"/>
    <w:lvl w:ilvl="0" w:tplc="B24491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7801FE"/>
    <w:multiLevelType w:val="hybridMultilevel"/>
    <w:tmpl w:val="50E829C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7B015A"/>
    <w:multiLevelType w:val="hybridMultilevel"/>
    <w:tmpl w:val="DDFEE9E4"/>
    <w:lvl w:ilvl="0" w:tplc="63DEC5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8C68AA"/>
    <w:multiLevelType w:val="hybridMultilevel"/>
    <w:tmpl w:val="5C743374"/>
    <w:lvl w:ilvl="0" w:tplc="C4A21984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1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F555CE"/>
    <w:multiLevelType w:val="hybridMultilevel"/>
    <w:tmpl w:val="E40C52FE"/>
    <w:lvl w:ilvl="0" w:tplc="A85EBA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1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9B6"/>
    <w:rsid w:val="000B4541"/>
    <w:rsid w:val="00200A40"/>
    <w:rsid w:val="002469B6"/>
    <w:rsid w:val="00273430"/>
    <w:rsid w:val="002B74F8"/>
    <w:rsid w:val="00370B2B"/>
    <w:rsid w:val="004A1034"/>
    <w:rsid w:val="004A120F"/>
    <w:rsid w:val="005B2F6E"/>
    <w:rsid w:val="005C1C1E"/>
    <w:rsid w:val="005E7DAE"/>
    <w:rsid w:val="008D62DC"/>
    <w:rsid w:val="009147F1"/>
    <w:rsid w:val="00923868"/>
    <w:rsid w:val="009A0672"/>
    <w:rsid w:val="00A33010"/>
    <w:rsid w:val="00A9409B"/>
    <w:rsid w:val="00C14B44"/>
    <w:rsid w:val="00C3600C"/>
    <w:rsid w:val="00CF1093"/>
    <w:rsid w:val="00D3677A"/>
    <w:rsid w:val="00D81B4F"/>
    <w:rsid w:val="00DB1E04"/>
    <w:rsid w:val="00DE6373"/>
    <w:rsid w:val="00E44C07"/>
    <w:rsid w:val="00F22546"/>
    <w:rsid w:val="00F9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B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469B6"/>
    <w:rPr>
      <w:rFonts w:cs="Times New Roman"/>
    </w:rPr>
  </w:style>
  <w:style w:type="paragraph" w:styleId="NormalWeb">
    <w:name w:val="Normal (Web)"/>
    <w:basedOn w:val="Normal"/>
    <w:uiPriority w:val="99"/>
    <w:semiHidden/>
    <w:rsid w:val="00C360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22546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22546"/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F22546"/>
    <w:pPr>
      <w:ind w:left="720"/>
      <w:contextualSpacing/>
    </w:pPr>
  </w:style>
  <w:style w:type="table" w:styleId="TableGrid">
    <w:name w:val="Table Grid"/>
    <w:basedOn w:val="TableNormal"/>
    <w:uiPriority w:val="99"/>
    <w:rsid w:val="00F2254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A10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7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606</Words>
  <Characters>3458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Last Point</dc:creator>
  <cp:keywords/>
  <dc:description/>
  <cp:lastModifiedBy>edanur</cp:lastModifiedBy>
  <cp:revision>11</cp:revision>
  <dcterms:created xsi:type="dcterms:W3CDTF">2014-07-09T21:59:00Z</dcterms:created>
  <dcterms:modified xsi:type="dcterms:W3CDTF">2014-10-27T19:31:00Z</dcterms:modified>
</cp:coreProperties>
</file>