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7F" w:rsidRPr="00DB074A" w:rsidRDefault="00AF467F" w:rsidP="0028706B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2013-2014</w:t>
      </w:r>
      <w:r w:rsidRPr="00DB074A">
        <w:rPr>
          <w:rFonts w:ascii="Times New Roman" w:hAnsi="Times New Roman"/>
          <w:b/>
        </w:rPr>
        <w:t xml:space="preserve"> SCHOOL YEAR</w:t>
      </w:r>
    </w:p>
    <w:p w:rsidR="00AF467F" w:rsidRDefault="00AF467F" w:rsidP="0028706B">
      <w:pPr>
        <w:pStyle w:val="NoSpacing"/>
        <w:spacing w:line="276" w:lineRule="auto"/>
        <w:jc w:val="center"/>
        <w:rPr>
          <w:rFonts w:ascii="Times New Roman" w:hAnsi="Times New Roman"/>
          <w:b/>
        </w:rPr>
      </w:pPr>
      <w:smartTag w:uri="urn:schemas-microsoft-com:office:smarttags" w:element="place">
        <w:smartTag w:uri="urn:schemas-microsoft-com:office:smarttags" w:element="PlaceName">
          <w:r w:rsidRPr="00DB074A">
            <w:rPr>
              <w:rFonts w:ascii="Times New Roman" w:hAnsi="Times New Roman"/>
              <w:b/>
            </w:rPr>
            <w:t>ŞEHİRLİOGLU</w:t>
          </w:r>
        </w:smartTag>
        <w:r w:rsidRPr="00DB074A">
          <w:rPr>
            <w:rFonts w:ascii="Times New Roman" w:hAnsi="Times New Roman"/>
            <w:b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b/>
            </w:rPr>
            <w:t>PRIMARY SCHOOL</w:t>
          </w:r>
        </w:smartTag>
      </w:smartTag>
      <w:r>
        <w:rPr>
          <w:rFonts w:ascii="Times New Roman" w:hAnsi="Times New Roman"/>
          <w:b/>
        </w:rPr>
        <w:t xml:space="preserve"> FIRST TERM- 1</w:t>
      </w:r>
      <w:r w:rsidRPr="00402446">
        <w:rPr>
          <w:rFonts w:ascii="Times New Roman" w:hAnsi="Times New Roman"/>
          <w:b/>
          <w:vertAlign w:val="superscript"/>
        </w:rPr>
        <w:t>st</w:t>
      </w:r>
      <w:r>
        <w:rPr>
          <w:rFonts w:ascii="Times New Roman" w:hAnsi="Times New Roman"/>
          <w:b/>
        </w:rPr>
        <w:t xml:space="preserve"> </w:t>
      </w:r>
      <w:r w:rsidRPr="00DB074A">
        <w:rPr>
          <w:rFonts w:ascii="Times New Roman" w:hAnsi="Times New Roman"/>
          <w:b/>
        </w:rPr>
        <w:t xml:space="preserve"> EXAM FOR </w:t>
      </w:r>
      <w:r>
        <w:rPr>
          <w:rFonts w:ascii="Times New Roman" w:hAnsi="Times New Roman"/>
          <w:b/>
        </w:rPr>
        <w:t>7</w:t>
      </w:r>
      <w:r w:rsidRPr="00DB074A">
        <w:rPr>
          <w:rFonts w:ascii="Times New Roman" w:hAnsi="Times New Roman"/>
          <w:b/>
          <w:vertAlign w:val="superscript"/>
        </w:rPr>
        <w:t>TH</w:t>
      </w:r>
      <w:r w:rsidRPr="00DB074A">
        <w:rPr>
          <w:rFonts w:ascii="Times New Roman" w:hAnsi="Times New Roman"/>
          <w:b/>
        </w:rPr>
        <w:t xml:space="preserve"> GRADES</w:t>
      </w:r>
    </w:p>
    <w:p w:rsidR="00AF467F" w:rsidRPr="0028706B" w:rsidRDefault="00AF467F" w:rsidP="0028706B">
      <w:pPr>
        <w:pStyle w:val="NoSpacing"/>
        <w:spacing w:line="276" w:lineRule="auto"/>
        <w:jc w:val="center"/>
        <w:rPr>
          <w:rFonts w:ascii="Times New Roman" w:hAnsi="Times New Roman"/>
          <w:b/>
        </w:rPr>
      </w:pPr>
    </w:p>
    <w:p w:rsidR="00AF467F" w:rsidRPr="005C2288" w:rsidRDefault="00AF467F" w:rsidP="00DC44C9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 xml:space="preserve">Match the sentences with the  suitable  word  (3+3+4=10 points)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2"/>
        <w:gridCol w:w="2835"/>
      </w:tblGrid>
      <w:tr w:rsidR="00AF467F" w:rsidRPr="0040184F" w:rsidTr="0040184F">
        <w:tc>
          <w:tcPr>
            <w:tcW w:w="7372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1)You can go to  İzmir by plane,  by bus or by train  …….</w:t>
            </w:r>
          </w:p>
        </w:tc>
        <w:tc>
          <w:tcPr>
            <w:tcW w:w="2835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A) accommodation</w:t>
            </w:r>
          </w:p>
        </w:tc>
      </w:tr>
      <w:tr w:rsidR="00AF467F" w:rsidRPr="0040184F" w:rsidTr="0040184F">
        <w:tc>
          <w:tcPr>
            <w:tcW w:w="7372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2) You can stay  at the Yıldırım  Hotel. It’s nice and  cheap  …….</w:t>
            </w:r>
          </w:p>
        </w:tc>
        <w:tc>
          <w:tcPr>
            <w:tcW w:w="2835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B) Tourist attractions</w:t>
            </w:r>
          </w:p>
        </w:tc>
      </w:tr>
      <w:tr w:rsidR="00AF467F" w:rsidRPr="0040184F" w:rsidTr="0040184F">
        <w:tc>
          <w:tcPr>
            <w:tcW w:w="7372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3)You can visit Sultanahmet Mosque and the Topkapı Palace …….</w:t>
            </w:r>
          </w:p>
        </w:tc>
        <w:tc>
          <w:tcPr>
            <w:tcW w:w="2835" w:type="dxa"/>
          </w:tcPr>
          <w:p w:rsidR="00AF467F" w:rsidRPr="0040184F" w:rsidRDefault="00AF467F" w:rsidP="0040184F">
            <w:pPr>
              <w:spacing w:after="0" w:line="240" w:lineRule="auto"/>
              <w:ind w:right="-284"/>
              <w:rPr>
                <w:rFonts w:ascii="Bookman Old Style" w:hAnsi="Bookman Old Style"/>
                <w:sz w:val="20"/>
                <w:szCs w:val="20"/>
              </w:rPr>
            </w:pPr>
            <w:r w:rsidRPr="0040184F">
              <w:rPr>
                <w:rFonts w:ascii="Bookman Old Style" w:hAnsi="Bookman Old Style"/>
                <w:sz w:val="20"/>
                <w:szCs w:val="20"/>
              </w:rPr>
              <w:t>C) transportation</w:t>
            </w:r>
          </w:p>
        </w:tc>
      </w:tr>
    </w:tbl>
    <w:p w:rsidR="00AF467F" w:rsidRDefault="00AF467F" w:rsidP="00DC44C9">
      <w:pPr>
        <w:rPr>
          <w:rFonts w:ascii="Bookman Old Style" w:hAnsi="Bookman Old Style"/>
          <w:b/>
          <w:i/>
          <w:u w:val="single"/>
        </w:rPr>
      </w:pPr>
    </w:p>
    <w:p w:rsidR="00AF467F" w:rsidRPr="00083391" w:rsidRDefault="00AF467F" w:rsidP="00DC44C9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 w:rsidRPr="00083391">
        <w:rPr>
          <w:rFonts w:ascii="Bookman Old Style" w:hAnsi="Bookman Old Style"/>
          <w:b/>
          <w:i/>
          <w:u w:val="single"/>
        </w:rPr>
        <w:t>Read the travel guide about İzmir and fill in the chart (5*4 =20 points)</w:t>
      </w:r>
    </w:p>
    <w:tbl>
      <w:tblPr>
        <w:tblpPr w:leftFromText="141" w:rightFromText="141" w:vertAnchor="text" w:horzAnchor="margin" w:tblpY="183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4"/>
        <w:gridCol w:w="1896"/>
        <w:gridCol w:w="1854"/>
        <w:gridCol w:w="2060"/>
        <w:gridCol w:w="1855"/>
      </w:tblGrid>
      <w:tr w:rsidR="00AF467F" w:rsidRPr="0040184F" w:rsidTr="0040184F">
        <w:trPr>
          <w:trHeight w:val="639"/>
        </w:trPr>
        <w:tc>
          <w:tcPr>
            <w:tcW w:w="1854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location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</w:p>
        </w:tc>
        <w:tc>
          <w:tcPr>
            <w:tcW w:w="1896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transportation</w:t>
            </w:r>
          </w:p>
        </w:tc>
        <w:tc>
          <w:tcPr>
            <w:tcW w:w="1854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Tourist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attractions</w:t>
            </w:r>
          </w:p>
        </w:tc>
        <w:tc>
          <w:tcPr>
            <w:tcW w:w="2060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accommodation</w:t>
            </w:r>
          </w:p>
        </w:tc>
        <w:tc>
          <w:tcPr>
            <w:tcW w:w="1855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</w:rPr>
            </w:pPr>
            <w:r w:rsidRPr="0040184F">
              <w:rPr>
                <w:rFonts w:ascii="Bookman Old Style" w:hAnsi="Bookman Old Style"/>
                <w:b/>
              </w:rPr>
              <w:t>food</w:t>
            </w:r>
          </w:p>
        </w:tc>
      </w:tr>
      <w:tr w:rsidR="00AF467F" w:rsidRPr="0040184F" w:rsidTr="0040184F">
        <w:trPr>
          <w:trHeight w:val="977"/>
        </w:trPr>
        <w:tc>
          <w:tcPr>
            <w:tcW w:w="1854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</w:tc>
        <w:tc>
          <w:tcPr>
            <w:tcW w:w="1896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</w:tc>
        <w:tc>
          <w:tcPr>
            <w:tcW w:w="1854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</w:tc>
        <w:tc>
          <w:tcPr>
            <w:tcW w:w="2060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</w:tc>
        <w:tc>
          <w:tcPr>
            <w:tcW w:w="1855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</w:rPr>
            </w:pPr>
          </w:p>
        </w:tc>
      </w:tr>
    </w:tbl>
    <w:p w:rsidR="00AF467F" w:rsidRDefault="00AF467F" w:rsidP="00083391">
      <w:pPr>
        <w:rPr>
          <w:b/>
          <w:i/>
          <w:iCs/>
          <w:color w:val="0D0D0D"/>
        </w:rPr>
      </w:pPr>
      <w:r w:rsidRPr="00097F6A">
        <w:rPr>
          <w:b/>
          <w:i/>
          <w:iCs/>
          <w:color w:val="0D0D0D"/>
        </w:rPr>
        <w:t>İzmir is a beautiful city in the west of  Aegeon Region.</w:t>
      </w:r>
      <w:r>
        <w:rPr>
          <w:b/>
          <w:i/>
          <w:iCs/>
          <w:color w:val="0D0D0D"/>
        </w:rPr>
        <w:t xml:space="preserve"> It is an important and historic and touristic  city. Transportation is very easy. You can go to İzmir by plane, by  car or by bus  easily. There are a lot of tourist  attractions in İzmir like Konak Square,  Clock Tower, Kemeraltı, Alcancak, Kordon, Karşıyaka. You can visit them in İzmir. Accommodation is also no problem. There are a lot of good hotels and pansions in İzmir. You can go to different restaurants and eat delicious fish. You can also taste İzmir Kumru sandwich.</w:t>
      </w:r>
    </w:p>
    <w:p w:rsidR="00AF467F" w:rsidRPr="00DC44C9" w:rsidRDefault="00AF467F" w:rsidP="00DC44C9">
      <w:pPr>
        <w:rPr>
          <w:rFonts w:ascii="Bookman Old Style" w:hAnsi="Bookman Old Style"/>
          <w:b/>
          <w:i/>
          <w:u w:val="single"/>
        </w:rPr>
      </w:pPr>
    </w:p>
    <w:p w:rsidR="00AF467F" w:rsidRPr="00A93A15" w:rsidRDefault="00AF467F" w:rsidP="00083391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 w:rsidRPr="00A93A15">
        <w:rPr>
          <w:rFonts w:ascii="Bookman Old Style" w:hAnsi="Bookman Old Style"/>
          <w:b/>
          <w:i/>
          <w:u w:val="single"/>
        </w:rPr>
        <w:t>Fill  in the blanks with the words  from the box (5*3 =15 points)</w:t>
      </w:r>
    </w:p>
    <w:tbl>
      <w:tblPr>
        <w:tblpPr w:leftFromText="141" w:rightFromText="141" w:vertAnchor="text" w:horzAnchor="margin" w:tblpXSpec="center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3"/>
        <w:gridCol w:w="1669"/>
        <w:gridCol w:w="1656"/>
        <w:gridCol w:w="1602"/>
        <w:gridCol w:w="1638"/>
      </w:tblGrid>
      <w:tr w:rsidR="00AF467F" w:rsidRPr="0040184F" w:rsidTr="0040184F">
        <w:tc>
          <w:tcPr>
            <w:tcW w:w="1643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/>
                <w:b/>
                <w:i/>
              </w:rPr>
            </w:pPr>
            <w:r w:rsidRPr="0040184F">
              <w:rPr>
                <w:rFonts w:ascii="Bookman Old Style" w:hAnsi="Bookman Old Style"/>
                <w:b/>
                <w:i/>
              </w:rPr>
              <w:t>turn</w:t>
            </w:r>
          </w:p>
        </w:tc>
        <w:tc>
          <w:tcPr>
            <w:tcW w:w="1669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/>
                <w:b/>
                <w:i/>
              </w:rPr>
            </w:pPr>
            <w:r w:rsidRPr="0040184F">
              <w:rPr>
                <w:rFonts w:ascii="Bookman Old Style" w:hAnsi="Bookman Old Style"/>
                <w:b/>
                <w:i/>
              </w:rPr>
              <w:t>along</w:t>
            </w:r>
          </w:p>
        </w:tc>
        <w:tc>
          <w:tcPr>
            <w:tcW w:w="1656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/>
                <w:b/>
                <w:i/>
              </w:rPr>
            </w:pPr>
            <w:r w:rsidRPr="0040184F">
              <w:rPr>
                <w:rFonts w:ascii="Bookman Old Style" w:hAnsi="Bookman Old Style"/>
                <w:b/>
                <w:i/>
              </w:rPr>
              <w:t>right</w:t>
            </w:r>
          </w:p>
        </w:tc>
        <w:tc>
          <w:tcPr>
            <w:tcW w:w="1602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/>
                <w:b/>
                <w:i/>
              </w:rPr>
            </w:pPr>
            <w:r w:rsidRPr="0040184F">
              <w:rPr>
                <w:rFonts w:ascii="Bookman Old Style" w:hAnsi="Bookman Old Style"/>
                <w:b/>
                <w:i/>
              </w:rPr>
              <w:t>go</w:t>
            </w:r>
          </w:p>
        </w:tc>
        <w:tc>
          <w:tcPr>
            <w:tcW w:w="1638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/>
                <w:b/>
                <w:i/>
              </w:rPr>
            </w:pPr>
            <w:r w:rsidRPr="0040184F">
              <w:rPr>
                <w:rFonts w:ascii="Bookman Old Style" w:hAnsi="Bookman Old Style"/>
                <w:b/>
                <w:i/>
              </w:rPr>
              <w:t>excuse me</w:t>
            </w:r>
          </w:p>
        </w:tc>
      </w:tr>
    </w:tbl>
    <w:p w:rsidR="00AF467F" w:rsidRDefault="00AF467F" w:rsidP="001550B9">
      <w:pPr>
        <w:pStyle w:val="ListParagraph"/>
        <w:ind w:left="1080"/>
        <w:rPr>
          <w:rFonts w:ascii="Bookman Old Style" w:hAnsi="Bookman Old Style"/>
          <w:b/>
          <w:i/>
          <w:sz w:val="20"/>
          <w:szCs w:val="20"/>
          <w:u w:val="single"/>
        </w:rPr>
      </w:pPr>
    </w:p>
    <w:p w:rsidR="00AF467F" w:rsidRPr="00F14D35" w:rsidRDefault="00AF467F" w:rsidP="001550B9">
      <w:pPr>
        <w:pStyle w:val="ListParagraph"/>
        <w:ind w:left="1080"/>
        <w:rPr>
          <w:rFonts w:ascii="Bookman Old Style" w:hAnsi="Bookman Old Style"/>
          <w:b/>
          <w:i/>
          <w:sz w:val="20"/>
          <w:szCs w:val="20"/>
          <w:u w:val="single"/>
        </w:rPr>
      </w:pPr>
    </w:p>
    <w:p w:rsidR="00AF467F" w:rsidRDefault="00AF467F" w:rsidP="00F14D35">
      <w:pPr>
        <w:pStyle w:val="ListParagraph"/>
        <w:ind w:left="1080"/>
        <w:rPr>
          <w:rFonts w:ascii="Bookman Old Style" w:hAnsi="Bookman Old Style"/>
        </w:rPr>
      </w:pPr>
      <w:r w:rsidRPr="00F14D35">
        <w:rPr>
          <w:rFonts w:ascii="Bookman Old Style" w:hAnsi="Bookman Old Style"/>
          <w:b/>
          <w:i/>
        </w:rPr>
        <w:t>Pelin:</w:t>
      </w:r>
      <w:r>
        <w:rPr>
          <w:rFonts w:ascii="Bookman Old Style" w:hAnsi="Bookman Old Style"/>
        </w:rPr>
        <w:t xml:space="preserve">  ………………….,  how can   I  ……… to the  hospital?</w:t>
      </w:r>
    </w:p>
    <w:p w:rsidR="00AF467F" w:rsidRDefault="00AF467F" w:rsidP="00F14D35">
      <w:pPr>
        <w:pStyle w:val="ListParagraph"/>
        <w:ind w:left="1080"/>
        <w:rPr>
          <w:rFonts w:ascii="Bookman Old Style" w:hAnsi="Bookman Old Style"/>
        </w:rPr>
      </w:pPr>
      <w:r w:rsidRPr="00F14D35">
        <w:rPr>
          <w:rFonts w:ascii="Bookman Old Style" w:hAnsi="Bookman Old Style"/>
          <w:b/>
          <w:i/>
        </w:rPr>
        <w:t xml:space="preserve">David: </w:t>
      </w:r>
      <w:r>
        <w:rPr>
          <w:rFonts w:ascii="Bookman Old Style" w:hAnsi="Bookman Old Style"/>
        </w:rPr>
        <w:t xml:space="preserve"> Walk  ………….  3 Eylül  Street.  ……….  left  at the corner.  Pass the  school and the market. It’s  on your  …………… .</w:t>
      </w:r>
    </w:p>
    <w:p w:rsidR="00AF467F" w:rsidRDefault="00AF467F" w:rsidP="00F14D35">
      <w:pPr>
        <w:pStyle w:val="ListParagraph"/>
        <w:ind w:left="1080"/>
        <w:rPr>
          <w:rFonts w:ascii="Bookman Old Style" w:hAnsi="Bookman Old Style"/>
        </w:rPr>
      </w:pPr>
      <w:r>
        <w:rPr>
          <w:rFonts w:ascii="Bookman Old Style" w:hAnsi="Bookman Old Style"/>
          <w:b/>
          <w:i/>
        </w:rPr>
        <w:t>Pelin:</w:t>
      </w:r>
      <w:r>
        <w:rPr>
          <w:rFonts w:ascii="Bookman Old Style" w:hAnsi="Bookman Old Style"/>
        </w:rPr>
        <w:t xml:space="preserve">  Thank you very much!!</w:t>
      </w:r>
    </w:p>
    <w:p w:rsidR="00AF467F" w:rsidRPr="005C2288" w:rsidRDefault="00AF467F" w:rsidP="00F14D35">
      <w:pPr>
        <w:pStyle w:val="ListParagraph"/>
        <w:ind w:left="1080"/>
        <w:rPr>
          <w:rFonts w:ascii="Bookman Old Style" w:hAnsi="Bookman Old Style"/>
        </w:rPr>
      </w:pPr>
    </w:p>
    <w:p w:rsidR="00AF467F" w:rsidRPr="005C2288" w:rsidRDefault="00AF467F" w:rsidP="00083391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C</w:t>
      </w:r>
      <w:r w:rsidRPr="005C2288">
        <w:rPr>
          <w:rFonts w:ascii="Bookman Old Style" w:hAnsi="Bookman Old Style"/>
          <w:b/>
          <w:i/>
          <w:u w:val="single"/>
        </w:rPr>
        <w:t>omplete the sentences</w:t>
      </w:r>
      <w:r>
        <w:rPr>
          <w:rFonts w:ascii="Bookman Old Style" w:hAnsi="Bookman Old Style"/>
          <w:b/>
          <w:i/>
          <w:u w:val="single"/>
        </w:rPr>
        <w:t xml:space="preserve"> according to the texts (5*3 = 15</w:t>
      </w:r>
      <w:r w:rsidRPr="005C2288">
        <w:rPr>
          <w:rFonts w:ascii="Bookman Old Style" w:hAnsi="Bookman Old Style"/>
          <w:b/>
          <w:i/>
          <w:u w:val="single"/>
        </w:rPr>
        <w:t xml:space="preserve"> points)</w:t>
      </w:r>
    </w:p>
    <w:p w:rsidR="00AF467F" w:rsidRDefault="00AF467F" w:rsidP="00395590">
      <w:pPr>
        <w:pStyle w:val="ListParagraph"/>
        <w:ind w:left="1080"/>
        <w:rPr>
          <w:rFonts w:ascii="Bookman Old Style" w:hAnsi="Bookman Old Style"/>
          <w:b/>
          <w:i/>
          <w:sz w:val="20"/>
          <w:szCs w:val="20"/>
          <w:u w:val="single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7"/>
        <w:gridCol w:w="2928"/>
        <w:gridCol w:w="2990"/>
      </w:tblGrid>
      <w:tr w:rsidR="00AF467F" w:rsidRPr="0040184F" w:rsidTr="0040184F">
        <w:tc>
          <w:tcPr>
            <w:tcW w:w="3259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1080"/>
              <w:rPr>
                <w:rFonts w:ascii="Britannic Bold" w:hAnsi="Britannic Bold"/>
                <w:i/>
                <w:u w:val="single"/>
              </w:rPr>
            </w:pPr>
            <w:r w:rsidRPr="0040184F">
              <w:rPr>
                <w:rFonts w:ascii="Britannic Bold" w:hAnsi="Britannic Bold"/>
                <w:i/>
                <w:u w:val="single"/>
              </w:rPr>
              <w:t>Virgo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1080"/>
              <w:rPr>
                <w:rFonts w:ascii="Britannic Bold" w:hAnsi="Britannic Bold"/>
                <w:i/>
                <w:u w:val="single"/>
              </w:rPr>
            </w:pPr>
            <w:r w:rsidRPr="0040184F">
              <w:rPr>
                <w:rFonts w:ascii="Britannic Bold" w:hAnsi="Britannic Bold"/>
                <w:i/>
                <w:u w:val="single"/>
              </w:rPr>
              <w:t>Scorpio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</w:tcPr>
          <w:p w:rsidR="00AF467F" w:rsidRPr="0040184F" w:rsidRDefault="00AF467F" w:rsidP="0040184F">
            <w:pPr>
              <w:pStyle w:val="ListParagraph"/>
              <w:spacing w:after="0" w:line="240" w:lineRule="auto"/>
              <w:ind w:left="1080"/>
              <w:rPr>
                <w:rFonts w:ascii="Britannic Bold" w:hAnsi="Britannic Bold"/>
                <w:i/>
                <w:u w:val="single"/>
              </w:rPr>
            </w:pPr>
            <w:r w:rsidRPr="0040184F">
              <w:rPr>
                <w:rFonts w:ascii="Britannic Bold" w:hAnsi="Britannic Bold"/>
                <w:i/>
                <w:u w:val="single"/>
              </w:rPr>
              <w:t>Capricorn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</w:tr>
      <w:tr w:rsidR="00AF467F" w:rsidRPr="0040184F" w:rsidTr="0040184F">
        <w:tc>
          <w:tcPr>
            <w:tcW w:w="3259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</w:rPr>
            </w:pPr>
            <w:r w:rsidRPr="0040184F">
              <w:rPr>
                <w:rFonts w:ascii="Bookman Old Style" w:hAnsi="Bookman Old Style"/>
              </w:rPr>
              <w:t xml:space="preserve">There will  be a surprise  for you. You will see an old friend. Be  careful about your health. Your lucky colour is green and your lucky day is Wednesday. 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</w:rPr>
            </w:pPr>
            <w:r w:rsidRPr="0040184F">
              <w:rPr>
                <w:rFonts w:ascii="Bookman Old Style" w:hAnsi="Bookman Old Style"/>
              </w:rPr>
              <w:t>You should sleep well  at nights.  You shouldn’t eat too much. Be  active. Your lucky colour is red  and your lucky  day is Tuesday.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</w:tcPr>
          <w:p w:rsidR="00AF467F" w:rsidRPr="0040184F" w:rsidRDefault="00AF467F" w:rsidP="0040184F">
            <w:pPr>
              <w:spacing w:after="0" w:line="240" w:lineRule="auto"/>
              <w:rPr>
                <w:rFonts w:ascii="Bookman Old Style" w:hAnsi="Bookman Old Style"/>
              </w:rPr>
            </w:pPr>
            <w:r w:rsidRPr="0040184F">
              <w:rPr>
                <w:rFonts w:ascii="Bookman Old Style" w:hAnsi="Bookman Old Style"/>
              </w:rPr>
              <w:t>You will have some problems with your stomach.  Don’t eat junk food. You will go to a birthday party. Your lucky colour is green. Your lucky day is  Saturday.</w:t>
            </w:r>
          </w:p>
          <w:p w:rsidR="00AF467F" w:rsidRPr="0040184F" w:rsidRDefault="00AF467F" w:rsidP="0040184F">
            <w:pPr>
              <w:pStyle w:val="ListParagraph"/>
              <w:spacing w:after="0" w:line="240" w:lineRule="auto"/>
              <w:ind w:left="0"/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</w:pPr>
          </w:p>
        </w:tc>
      </w:tr>
    </w:tbl>
    <w:p w:rsidR="00AF467F" w:rsidRPr="00F83915" w:rsidRDefault="00AF467F" w:rsidP="00F83915">
      <w:pPr>
        <w:rPr>
          <w:rFonts w:ascii="Bookman Old Style" w:hAnsi="Bookman Old Style"/>
        </w:rPr>
      </w:pPr>
    </w:p>
    <w:p w:rsidR="00AF467F" w:rsidRDefault="00AF467F" w:rsidP="00CA7679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Virgo  will  see  a/an …………………….. .</w:t>
      </w:r>
    </w:p>
    <w:p w:rsidR="00AF467F" w:rsidRDefault="00AF467F" w:rsidP="00CA7679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Scorpio shouldn’t  …………………………….</w:t>
      </w:r>
    </w:p>
    <w:p w:rsidR="00AF467F" w:rsidRDefault="00AF467F" w:rsidP="00CA7679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There  will be  a ……………………….  for  Virgo.</w:t>
      </w:r>
    </w:p>
    <w:p w:rsidR="00AF467F" w:rsidRDefault="00AF467F" w:rsidP="00CA7679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Capricorn will  go  …………………………….</w:t>
      </w:r>
    </w:p>
    <w:p w:rsidR="00AF467F" w:rsidRPr="00C36577" w:rsidRDefault="00AF467F" w:rsidP="00C36577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Capricorn’s  lucky  day  is ……………… </w:t>
      </w:r>
    </w:p>
    <w:p w:rsidR="00AF467F" w:rsidRDefault="00AF467F" w:rsidP="00CF7C23">
      <w:pPr>
        <w:pStyle w:val="ListParagraph"/>
        <w:ind w:left="1440"/>
        <w:rPr>
          <w:rFonts w:ascii="Bookman Old Style" w:hAnsi="Bookman Old Style"/>
        </w:rPr>
      </w:pPr>
    </w:p>
    <w:p w:rsidR="00AF467F" w:rsidRDefault="00AF467F" w:rsidP="00CF7C23">
      <w:pPr>
        <w:pStyle w:val="ListParagraph"/>
        <w:ind w:left="1440"/>
        <w:rPr>
          <w:rFonts w:ascii="Bookman Old Style" w:hAnsi="Bookman Old Style"/>
        </w:rPr>
      </w:pPr>
    </w:p>
    <w:p w:rsidR="00AF467F" w:rsidRPr="00A569FE" w:rsidRDefault="00AF467F" w:rsidP="00CF7C23">
      <w:pPr>
        <w:pStyle w:val="ListParagraph"/>
        <w:ind w:left="1440"/>
        <w:rPr>
          <w:rFonts w:ascii="Bookman Old Style" w:hAnsi="Bookman Old Style"/>
        </w:rPr>
      </w:pPr>
    </w:p>
    <w:p w:rsidR="00AF467F" w:rsidRPr="00A569FE" w:rsidRDefault="00AF467F" w:rsidP="00083391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 w:rsidRPr="00A569FE">
        <w:rPr>
          <w:rFonts w:ascii="Bookman Old Style" w:hAnsi="Bookman Old Style"/>
          <w:b/>
          <w:i/>
          <w:u w:val="single"/>
        </w:rPr>
        <w:t>Read the sentences  and circle the  correct  word (5*2 = 10 points).</w:t>
      </w:r>
    </w:p>
    <w:p w:rsidR="00AF467F" w:rsidRDefault="00AF467F" w:rsidP="0016026C">
      <w:pPr>
        <w:pStyle w:val="ListParagraph"/>
        <w:spacing w:line="360" w:lineRule="auto"/>
        <w:ind w:left="1080"/>
        <w:rPr>
          <w:rFonts w:ascii="Bookman Old Style" w:hAnsi="Bookman Old Style"/>
          <w:b/>
          <w:i/>
          <w:sz w:val="20"/>
          <w:szCs w:val="20"/>
          <w:u w:val="single"/>
        </w:rPr>
      </w:pPr>
    </w:p>
    <w:p w:rsidR="00AF467F" w:rsidRPr="00663870" w:rsidRDefault="00AF467F" w:rsidP="0016026C">
      <w:pPr>
        <w:pStyle w:val="ListParagraph"/>
        <w:numPr>
          <w:ilvl w:val="0"/>
          <w:numId w:val="4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Ayasofya is a famous</w:t>
      </w:r>
      <w:r w:rsidRPr="00663870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b/>
          <w:i/>
        </w:rPr>
        <w:t>tourist attraction</w:t>
      </w:r>
      <w:r w:rsidRPr="00771F8A">
        <w:rPr>
          <w:rFonts w:ascii="Bookman Old Style" w:hAnsi="Bookman Old Style"/>
          <w:b/>
          <w:i/>
        </w:rPr>
        <w:t xml:space="preserve"> / </w:t>
      </w:r>
      <w:r>
        <w:rPr>
          <w:rFonts w:ascii="Bookman Old Style" w:hAnsi="Bookman Old Style"/>
          <w:b/>
          <w:i/>
        </w:rPr>
        <w:t xml:space="preserve">transportation  </w:t>
      </w:r>
      <w:r>
        <w:rPr>
          <w:rFonts w:ascii="Bookman Old Style" w:hAnsi="Bookman Old Style"/>
        </w:rPr>
        <w:t>in İstanbul.</w:t>
      </w:r>
      <w:r w:rsidRPr="00663870">
        <w:rPr>
          <w:rFonts w:ascii="Bookman Old Style" w:hAnsi="Bookman Old Style"/>
        </w:rPr>
        <w:t xml:space="preserve">  </w:t>
      </w:r>
    </w:p>
    <w:p w:rsidR="00AF467F" w:rsidRPr="00663870" w:rsidRDefault="00AF467F" w:rsidP="0016026C">
      <w:pPr>
        <w:pStyle w:val="ListParagraph"/>
        <w:numPr>
          <w:ilvl w:val="0"/>
          <w:numId w:val="4"/>
        </w:numPr>
        <w:spacing w:line="360" w:lineRule="auto"/>
        <w:rPr>
          <w:rFonts w:ascii="Bookman Old Style" w:hAnsi="Bookman Old Style"/>
        </w:rPr>
      </w:pPr>
      <w:r w:rsidRPr="00663870">
        <w:rPr>
          <w:rFonts w:ascii="Bookman Old Style" w:hAnsi="Bookman Old Style"/>
        </w:rPr>
        <w:t xml:space="preserve">I am very </w:t>
      </w:r>
      <w:r>
        <w:rPr>
          <w:rFonts w:ascii="Bookman Old Style" w:hAnsi="Bookman Old Style"/>
        </w:rPr>
        <w:t xml:space="preserve"> </w:t>
      </w:r>
      <w:r w:rsidRPr="00771F8A">
        <w:rPr>
          <w:rFonts w:ascii="Bookman Old Style" w:hAnsi="Bookman Old Style"/>
          <w:b/>
          <w:i/>
        </w:rPr>
        <w:t>optimistic</w:t>
      </w:r>
      <w:r>
        <w:rPr>
          <w:rFonts w:ascii="Bookman Old Style" w:hAnsi="Bookman Old Style"/>
          <w:b/>
          <w:i/>
        </w:rPr>
        <w:t xml:space="preserve">  </w:t>
      </w:r>
      <w:r w:rsidRPr="00771F8A">
        <w:rPr>
          <w:rFonts w:ascii="Bookman Old Style" w:hAnsi="Bookman Old Style"/>
          <w:b/>
          <w:i/>
        </w:rPr>
        <w:t>/ pessimistic.</w:t>
      </w:r>
      <w:r w:rsidRPr="00663870">
        <w:rPr>
          <w:rFonts w:ascii="Bookman Old Style" w:hAnsi="Bookman Old Style"/>
        </w:rPr>
        <w:t xml:space="preserve">  I believe I will get </w:t>
      </w:r>
      <w:smartTag w:uri="urn:schemas-microsoft-com:office:smarttags" w:element="metricconverter">
        <w:smartTagPr>
          <w:attr w:name="ProductID" w:val="100 in"/>
        </w:smartTagPr>
        <w:r w:rsidRPr="00663870">
          <w:rPr>
            <w:rFonts w:ascii="Bookman Old Style" w:hAnsi="Bookman Old Style"/>
          </w:rPr>
          <w:t>100 in</w:t>
        </w:r>
      </w:smartTag>
      <w:r w:rsidRPr="00663870">
        <w:rPr>
          <w:rFonts w:ascii="Bookman Old Style" w:hAnsi="Bookman Old Style"/>
        </w:rPr>
        <w:t xml:space="preserve"> Maths exam. </w:t>
      </w:r>
    </w:p>
    <w:p w:rsidR="00AF467F" w:rsidRPr="00663870" w:rsidRDefault="00AF467F" w:rsidP="0016026C">
      <w:pPr>
        <w:pStyle w:val="ListParagraph"/>
        <w:numPr>
          <w:ilvl w:val="0"/>
          <w:numId w:val="4"/>
        </w:numPr>
        <w:spacing w:line="360" w:lineRule="auto"/>
        <w:rPr>
          <w:rFonts w:ascii="Bookman Old Style" w:hAnsi="Bookman Old Style"/>
        </w:rPr>
      </w:pPr>
      <w:r w:rsidRPr="00663870">
        <w:rPr>
          <w:rFonts w:ascii="Bookman Old Style" w:hAnsi="Bookman Old Style"/>
        </w:rPr>
        <w:t xml:space="preserve">Oya  is very  </w:t>
      </w:r>
      <w:r w:rsidRPr="00771F8A">
        <w:rPr>
          <w:rFonts w:ascii="Bookman Old Style" w:hAnsi="Bookman Old Style"/>
          <w:b/>
          <w:i/>
        </w:rPr>
        <w:t>selfish</w:t>
      </w:r>
      <w:r>
        <w:rPr>
          <w:rFonts w:ascii="Bookman Old Style" w:hAnsi="Bookman Old Style"/>
          <w:b/>
          <w:i/>
        </w:rPr>
        <w:t xml:space="preserve"> </w:t>
      </w:r>
      <w:r w:rsidRPr="00771F8A">
        <w:rPr>
          <w:rFonts w:ascii="Bookman Old Style" w:hAnsi="Bookman Old Style"/>
          <w:b/>
          <w:i/>
        </w:rPr>
        <w:t xml:space="preserve"> / generous</w:t>
      </w:r>
      <w:r w:rsidRPr="00663870">
        <w:rPr>
          <w:rFonts w:ascii="Bookman Old Style" w:hAnsi="Bookman Old Style"/>
        </w:rPr>
        <w:t>. She gives presents to her friends.</w:t>
      </w:r>
    </w:p>
    <w:p w:rsidR="00AF467F" w:rsidRDefault="00AF467F" w:rsidP="0016026C">
      <w:pPr>
        <w:pStyle w:val="ListParagraph"/>
        <w:numPr>
          <w:ilvl w:val="0"/>
          <w:numId w:val="4"/>
        </w:numPr>
        <w:spacing w:line="360" w:lineRule="auto"/>
        <w:rPr>
          <w:rFonts w:ascii="Bookman Old Style" w:hAnsi="Bookman Old Style"/>
        </w:rPr>
      </w:pPr>
      <w:r w:rsidRPr="00663870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Funda  is very   </w:t>
      </w:r>
      <w:r w:rsidRPr="00771F8A">
        <w:rPr>
          <w:rFonts w:ascii="Bookman Old Style" w:hAnsi="Bookman Old Style"/>
          <w:b/>
          <w:i/>
        </w:rPr>
        <w:t>happy</w:t>
      </w:r>
      <w:r>
        <w:rPr>
          <w:rFonts w:ascii="Bookman Old Style" w:hAnsi="Bookman Old Style"/>
          <w:b/>
          <w:i/>
        </w:rPr>
        <w:t xml:space="preserve"> </w:t>
      </w:r>
      <w:r w:rsidRPr="00771F8A">
        <w:rPr>
          <w:rFonts w:ascii="Bookman Old Style" w:hAnsi="Bookman Old Style"/>
          <w:b/>
          <w:i/>
        </w:rPr>
        <w:t xml:space="preserve"> / angry</w:t>
      </w:r>
      <w:r>
        <w:rPr>
          <w:rFonts w:ascii="Bookman Old Style" w:hAnsi="Bookman Old Style"/>
        </w:rPr>
        <w:t xml:space="preserve"> today. Because today it’s  her birthday.</w:t>
      </w:r>
    </w:p>
    <w:p w:rsidR="00AF467F" w:rsidRPr="00553B20" w:rsidRDefault="00AF467F" w:rsidP="009C72AD">
      <w:pPr>
        <w:pStyle w:val="ListParagraph"/>
        <w:numPr>
          <w:ilvl w:val="0"/>
          <w:numId w:val="4"/>
        </w:numPr>
        <w:spacing w:line="360" w:lineRule="auto"/>
        <w:rPr>
          <w:rFonts w:ascii="Bookman Old Style" w:hAnsi="Bookman Old Style"/>
        </w:rPr>
        <w:sectPr w:rsidR="00AF467F" w:rsidRPr="00553B20" w:rsidSect="00DE0B84">
          <w:pgSz w:w="11906" w:h="16838"/>
          <w:pgMar w:top="284" w:right="1133" w:bottom="1134" w:left="1134" w:header="708" w:footer="708" w:gutter="0"/>
          <w:cols w:space="708"/>
          <w:docGrid w:linePitch="360"/>
        </w:sectPr>
      </w:pPr>
      <w:r>
        <w:rPr>
          <w:rFonts w:ascii="Bookman Old Style" w:hAnsi="Bookman Old Style"/>
        </w:rPr>
        <w:t xml:space="preserve">My  </w:t>
      </w:r>
      <w:r w:rsidRPr="00771F8A">
        <w:rPr>
          <w:rFonts w:ascii="Bookman Old Style" w:hAnsi="Bookman Old Style"/>
          <w:b/>
          <w:i/>
        </w:rPr>
        <w:t xml:space="preserve">lucky day </w:t>
      </w:r>
      <w:r>
        <w:rPr>
          <w:rFonts w:ascii="Bookman Old Style" w:hAnsi="Bookman Old Style"/>
          <w:b/>
          <w:i/>
        </w:rPr>
        <w:t xml:space="preserve"> </w:t>
      </w:r>
      <w:r w:rsidRPr="00771F8A">
        <w:rPr>
          <w:rFonts w:ascii="Bookman Old Style" w:hAnsi="Bookman Old Style"/>
          <w:b/>
          <w:i/>
        </w:rPr>
        <w:t>/ star sign</w:t>
      </w:r>
      <w:r>
        <w:rPr>
          <w:rFonts w:ascii="Bookman Old Style" w:hAnsi="Bookman Old Style"/>
        </w:rPr>
        <w:t xml:space="preserve">  is Capricorn.</w:t>
      </w:r>
    </w:p>
    <w:p w:rsidR="00AF467F" w:rsidRPr="00553B20" w:rsidRDefault="00AF467F" w:rsidP="00553B20">
      <w:pPr>
        <w:rPr>
          <w:rFonts w:ascii="Bookman Old Style" w:hAnsi="Bookman Old Style"/>
          <w:b/>
          <w:i/>
          <w:u w:val="single"/>
        </w:rPr>
        <w:sectPr w:rsidR="00AF467F" w:rsidRPr="00553B20" w:rsidSect="005C2288">
          <w:type w:val="continuous"/>
          <w:pgSz w:w="11906" w:h="16838"/>
          <w:pgMar w:top="851" w:right="1133" w:bottom="1417" w:left="1134" w:header="708" w:footer="708" w:gutter="0"/>
          <w:cols w:num="2" w:space="708"/>
          <w:docGrid w:linePitch="360"/>
        </w:sectPr>
      </w:pPr>
    </w:p>
    <w:p w:rsidR="00AF467F" w:rsidRPr="00C74CF1" w:rsidRDefault="00AF467F" w:rsidP="00553B20">
      <w:pPr>
        <w:rPr>
          <w:rFonts w:ascii="Bookman Old Style" w:hAnsi="Bookman Old Style"/>
          <w:b/>
          <w:i/>
          <w:u w:val="single"/>
        </w:rPr>
      </w:pPr>
    </w:p>
    <w:p w:rsidR="00AF467F" w:rsidRPr="005C2288" w:rsidRDefault="00AF467F" w:rsidP="000F60F0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Match the  environmental problems with  the advices (5*3 = 15 points)</w:t>
      </w:r>
    </w:p>
    <w:p w:rsidR="00AF467F" w:rsidRDefault="00AF467F" w:rsidP="005C2288">
      <w:pPr>
        <w:pStyle w:val="ListParagraph"/>
        <w:ind w:left="1080"/>
        <w:rPr>
          <w:rFonts w:ascii="Bookman Old Style" w:hAnsi="Bookman Old Style"/>
          <w:b/>
          <w:i/>
          <w:u w:val="single"/>
        </w:rPr>
      </w:pPr>
    </w:p>
    <w:p w:rsidR="00AF467F" w:rsidRDefault="00AF467F" w:rsidP="000F60F0">
      <w:pPr>
        <w:pStyle w:val="ListParagraph"/>
        <w:numPr>
          <w:ilvl w:val="0"/>
          <w:numId w:val="7"/>
        </w:numPr>
        <w:rPr>
          <w:rFonts w:ascii="Bookman Old Style" w:hAnsi="Bookman Old Style"/>
        </w:rPr>
        <w:sectPr w:rsidR="00AF467F" w:rsidSect="009C72AD">
          <w:type w:val="continuous"/>
          <w:pgSz w:w="11906" w:h="16838"/>
          <w:pgMar w:top="851" w:right="1133" w:bottom="1417" w:left="1134" w:header="708" w:footer="708" w:gutter="0"/>
          <w:cols w:space="708"/>
          <w:docGrid w:linePitch="360"/>
        </w:sectPr>
      </w:pPr>
    </w:p>
    <w:p w:rsidR="00AF467F" w:rsidRDefault="00AF467F" w:rsidP="000F60F0">
      <w:pPr>
        <w:pStyle w:val="ListParagraph"/>
        <w:numPr>
          <w:ilvl w:val="0"/>
          <w:numId w:val="7"/>
        </w:numPr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Perfumes and chemicals like detergents are dangerous for the ozone layer. ……</w:t>
      </w:r>
    </w:p>
    <w:p w:rsidR="00AF467F" w:rsidRDefault="00AF467F" w:rsidP="000F60F0">
      <w:pPr>
        <w:pStyle w:val="ListParagraph"/>
        <w:numPr>
          <w:ilvl w:val="0"/>
          <w:numId w:val="7"/>
        </w:numPr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Private cars’ gases contaminate the air…..</w:t>
      </w:r>
    </w:p>
    <w:p w:rsidR="00AF467F" w:rsidRDefault="00AF467F" w:rsidP="000F60F0">
      <w:pPr>
        <w:pStyle w:val="ListParagraph"/>
        <w:numPr>
          <w:ilvl w:val="0"/>
          <w:numId w:val="7"/>
        </w:numPr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There are a lot of waste paper on streets…..</w:t>
      </w:r>
    </w:p>
    <w:p w:rsidR="00AF467F" w:rsidRDefault="00AF467F" w:rsidP="000F60F0">
      <w:pPr>
        <w:pStyle w:val="ListParagraph"/>
        <w:numPr>
          <w:ilvl w:val="0"/>
          <w:numId w:val="7"/>
        </w:numPr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Deforestation is harmful for the environment…..</w:t>
      </w:r>
    </w:p>
    <w:p w:rsidR="00AF467F" w:rsidRDefault="00AF467F" w:rsidP="000F60F0">
      <w:pPr>
        <w:pStyle w:val="ListParagraph"/>
        <w:numPr>
          <w:ilvl w:val="0"/>
          <w:numId w:val="7"/>
        </w:numPr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Smoke of the factories  pollutes the air…….</w:t>
      </w:r>
    </w:p>
    <w:p w:rsidR="00AF467F" w:rsidRDefault="00AF467F" w:rsidP="000F60F0">
      <w:pPr>
        <w:pStyle w:val="ListParagraph"/>
        <w:ind w:left="1440"/>
        <w:rPr>
          <w:rFonts w:ascii="Bookman Old Style" w:hAnsi="Bookman Old Style"/>
        </w:rPr>
      </w:pPr>
    </w:p>
    <w:p w:rsidR="00AF467F" w:rsidRDefault="00AF467F" w:rsidP="000F60F0">
      <w:pPr>
        <w:pStyle w:val="ListParagraph"/>
        <w:ind w:left="1440"/>
        <w:rPr>
          <w:rFonts w:ascii="Bookman Old Style" w:hAnsi="Bookman Old Style"/>
        </w:rPr>
      </w:pPr>
    </w:p>
    <w:p w:rsidR="00AF467F" w:rsidRDefault="00AF467F" w:rsidP="000F60F0">
      <w:pPr>
        <w:pStyle w:val="ListParagraph"/>
        <w:ind w:left="1440"/>
        <w:rPr>
          <w:rFonts w:ascii="Bookman Old Style" w:hAnsi="Bookman Old Style"/>
        </w:rPr>
      </w:pPr>
    </w:p>
    <w:p w:rsidR="00AF467F" w:rsidRDefault="00AF467F" w:rsidP="000F60F0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 use public transportation.</w:t>
      </w:r>
    </w:p>
    <w:p w:rsidR="00AF467F" w:rsidRDefault="00AF467F" w:rsidP="000F60F0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shouldn’t cut down trees.</w:t>
      </w:r>
    </w:p>
    <w:p w:rsidR="00AF467F" w:rsidRDefault="00AF467F" w:rsidP="000F60F0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 use ozone-friendly products.</w:t>
      </w:r>
    </w:p>
    <w:p w:rsidR="00AF467F" w:rsidRDefault="00AF467F" w:rsidP="000F60F0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They should use filters.</w:t>
      </w:r>
    </w:p>
    <w:p w:rsidR="00AF467F" w:rsidRPr="000A3BA8" w:rsidRDefault="00AF467F" w:rsidP="000F60F0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 recycle it.</w:t>
      </w:r>
    </w:p>
    <w:p w:rsidR="00AF467F" w:rsidRDefault="00AF467F" w:rsidP="000F60F0">
      <w:pPr>
        <w:pStyle w:val="ListParagraph"/>
        <w:ind w:left="1080"/>
        <w:rPr>
          <w:rFonts w:ascii="Bookman Old Style" w:hAnsi="Bookman Old Style"/>
          <w:b/>
          <w:i/>
          <w:u w:val="single"/>
        </w:rPr>
        <w:sectPr w:rsidR="00AF467F" w:rsidSect="000F60F0">
          <w:type w:val="continuous"/>
          <w:pgSz w:w="11906" w:h="16838"/>
          <w:pgMar w:top="851" w:right="849" w:bottom="1417" w:left="1134" w:header="708" w:footer="708" w:gutter="0"/>
          <w:cols w:num="2" w:space="1135"/>
          <w:docGrid w:linePitch="360"/>
        </w:sectPr>
      </w:pPr>
    </w:p>
    <w:p w:rsidR="00AF467F" w:rsidRDefault="00AF467F" w:rsidP="000F60F0">
      <w:pPr>
        <w:pStyle w:val="ListParagraph"/>
        <w:ind w:left="426"/>
        <w:rPr>
          <w:rFonts w:ascii="Bookman Old Style" w:hAnsi="Bookman Old Style"/>
          <w:b/>
          <w:i/>
          <w:u w:val="single"/>
        </w:rPr>
      </w:pPr>
    </w:p>
    <w:p w:rsidR="00AF467F" w:rsidRPr="00553B20" w:rsidRDefault="00AF467F" w:rsidP="008219A7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Put the codes of the pictures</w:t>
      </w:r>
      <w:r w:rsidRPr="00553B20">
        <w:rPr>
          <w:rFonts w:ascii="Bookman Old Style" w:hAnsi="Bookman Old Style"/>
          <w:b/>
          <w:i/>
          <w:u w:val="single"/>
        </w:rPr>
        <w:t xml:space="preserve"> </w:t>
      </w:r>
      <w:r>
        <w:rPr>
          <w:rFonts w:ascii="Bookman Old Style" w:hAnsi="Bookman Old Style"/>
          <w:b/>
          <w:i/>
          <w:u w:val="single"/>
        </w:rPr>
        <w:t xml:space="preserve">in the correct blanks. (5*3 = 15 points) </w:t>
      </w:r>
    </w:p>
    <w:p w:rsidR="00AF467F" w:rsidRPr="00553B20" w:rsidRDefault="00AF467F" w:rsidP="00553B20">
      <w:pPr>
        <w:rPr>
          <w:rFonts w:ascii="Bookman Old Style" w:hAnsi="Bookman Old Style"/>
        </w:rPr>
      </w:pPr>
      <w:r w:rsidRPr="0040184F">
        <w:rPr>
          <w:rFonts w:ascii="Bookman Old Style" w:hAnsi="Bookman Old Style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80.75pt;height:110.25pt;visibility:visible">
            <v:imagedata r:id="rId5" o:title=""/>
          </v:shape>
        </w:pict>
      </w:r>
    </w:p>
    <w:p w:rsidR="00AF467F" w:rsidRDefault="00AF467F" w:rsidP="00553B20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 …………… paper, plastic and glass.</w:t>
      </w:r>
    </w:p>
    <w:p w:rsidR="00AF467F" w:rsidRDefault="00AF467F" w:rsidP="00553B20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go to school  by ……………</w:t>
      </w:r>
    </w:p>
    <w:p w:rsidR="00AF467F" w:rsidRDefault="00AF467F" w:rsidP="00553B20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 ………….. trees.</w:t>
      </w:r>
    </w:p>
    <w:p w:rsidR="00AF467F" w:rsidRDefault="00AF467F" w:rsidP="00553B20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We shouldn’t  ……………. trees.</w:t>
      </w:r>
    </w:p>
    <w:p w:rsidR="00AF467F" w:rsidRPr="00553B20" w:rsidRDefault="00AF467F" w:rsidP="00553B20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You should  buy a ……………  for cinema and theatre.</w:t>
      </w:r>
    </w:p>
    <w:p w:rsidR="00AF467F" w:rsidRDefault="00AF467F" w:rsidP="000F60F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                                           </w:t>
      </w:r>
    </w:p>
    <w:p w:rsidR="00AF467F" w:rsidRDefault="00AF467F" w:rsidP="000F60F0">
      <w:pPr>
        <w:rPr>
          <w:rFonts w:ascii="Bookman Old Style" w:hAnsi="Bookman Old Style"/>
        </w:rPr>
      </w:pPr>
      <w:hyperlink r:id="rId6" w:history="1">
        <w:r>
          <w:rPr>
            <w:rStyle w:val="Hyperlink"/>
            <w:rFonts w:ascii="Cambria" w:hAnsi="Cambria"/>
            <w:shadow/>
          </w:rPr>
          <w:t>www.sorubak.com</w:t>
        </w:r>
      </w:hyperlink>
      <w:r>
        <w:rPr>
          <w:rFonts w:ascii="Cambria" w:hAnsi="Cambria"/>
          <w:shadow/>
        </w:rPr>
        <w:t xml:space="preserve"> </w:t>
      </w:r>
    </w:p>
    <w:p w:rsidR="00AF467F" w:rsidRPr="000F60F0" w:rsidRDefault="00AF467F" w:rsidP="000F60F0">
      <w:pPr>
        <w:rPr>
          <w:rFonts w:ascii="Bookman Old Style" w:hAnsi="Bookman Old Style"/>
          <w:sz w:val="32"/>
          <w:szCs w:val="32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7.45pt;margin-top:1.4pt;width:190.7pt;height:143.95pt;z-index:251658240" strokecolor="white">
            <v:textbox style="mso-fit-shape-to-text:t">
              <w:txbxContent>
                <w:p w:rsidR="00AF467F" w:rsidRPr="00136F1E" w:rsidRDefault="00AF467F" w:rsidP="00703B4F">
                  <w:pPr>
                    <w:pStyle w:val="NoSpacing"/>
                    <w:rPr>
                      <w:b/>
                      <w:sz w:val="24"/>
                      <w:szCs w:val="24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Veysel DOĞANAY</w:t>
                  </w:r>
                </w:p>
                <w:p w:rsidR="00AF467F" w:rsidRPr="00136F1E" w:rsidRDefault="00AF467F" w:rsidP="00703B4F">
                  <w:pPr>
                    <w:pStyle w:val="NoSpacing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English Language Teacher</w:t>
                  </w:r>
                </w:p>
              </w:txbxContent>
            </v:textbox>
          </v:shape>
        </w:pict>
      </w:r>
      <w:r>
        <w:rPr>
          <w:rFonts w:ascii="Bookman Old Style" w:hAnsi="Bookman Old Style"/>
        </w:rPr>
        <w:t xml:space="preserve"> </w:t>
      </w:r>
      <w:r w:rsidRPr="000F60F0">
        <w:rPr>
          <w:rFonts w:ascii="Bookman Old Style" w:hAnsi="Bookman Old Style"/>
          <w:i/>
          <w:sz w:val="32"/>
          <w:szCs w:val="32"/>
        </w:rPr>
        <w:t>GOOD LUCK !!</w:t>
      </w:r>
      <w:r w:rsidRPr="000F60F0">
        <w:rPr>
          <w:rFonts w:ascii="Bookman Old Style" w:hAnsi="Bookman Old Style"/>
          <w:sz w:val="32"/>
          <w:szCs w:val="32"/>
        </w:rPr>
        <w:t xml:space="preserve"> </w:t>
      </w:r>
      <w:r w:rsidRPr="00282E6C">
        <w:sym w:font="Wingdings" w:char="F04A"/>
      </w:r>
      <w:r w:rsidRPr="00282E6C">
        <w:sym w:font="Wingdings" w:char="F04A"/>
      </w:r>
      <w:r>
        <w:t xml:space="preserve"> </w:t>
      </w:r>
    </w:p>
    <w:sectPr w:rsidR="00AF467F" w:rsidRPr="000F60F0" w:rsidSect="009C72AD">
      <w:type w:val="continuous"/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itannic Bold">
    <w:altName w:val="Franklin Gothic Heavy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1C1E"/>
    <w:multiLevelType w:val="hybridMultilevel"/>
    <w:tmpl w:val="F8D6E42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7712D5"/>
    <w:multiLevelType w:val="hybridMultilevel"/>
    <w:tmpl w:val="34F064E2"/>
    <w:lvl w:ilvl="0" w:tplc="93C2E4C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E653C1C"/>
    <w:multiLevelType w:val="hybridMultilevel"/>
    <w:tmpl w:val="F78E9E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F857B3"/>
    <w:multiLevelType w:val="hybridMultilevel"/>
    <w:tmpl w:val="77F0A67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985A1C"/>
    <w:multiLevelType w:val="hybridMultilevel"/>
    <w:tmpl w:val="084C8E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4846E1"/>
    <w:multiLevelType w:val="hybridMultilevel"/>
    <w:tmpl w:val="0E5E7BD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7E40A3"/>
    <w:multiLevelType w:val="hybridMultilevel"/>
    <w:tmpl w:val="F2C04B62"/>
    <w:lvl w:ilvl="0" w:tplc="5A12FFF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AA97707"/>
    <w:multiLevelType w:val="hybridMultilevel"/>
    <w:tmpl w:val="F2C04B62"/>
    <w:lvl w:ilvl="0" w:tplc="5A12FFF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BD14380"/>
    <w:multiLevelType w:val="hybridMultilevel"/>
    <w:tmpl w:val="7F24EE8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8A64FC"/>
    <w:multiLevelType w:val="hybridMultilevel"/>
    <w:tmpl w:val="324AA0D8"/>
    <w:lvl w:ilvl="0" w:tplc="883CD0A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51CC3B4B"/>
    <w:multiLevelType w:val="hybridMultilevel"/>
    <w:tmpl w:val="F51604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222B4A"/>
    <w:multiLevelType w:val="hybridMultilevel"/>
    <w:tmpl w:val="BB72775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590883"/>
    <w:multiLevelType w:val="hybridMultilevel"/>
    <w:tmpl w:val="44F4BE1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BA5A2D"/>
    <w:multiLevelType w:val="hybridMultilevel"/>
    <w:tmpl w:val="1F3EDB0C"/>
    <w:lvl w:ilvl="0" w:tplc="A714382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7EB65B1D"/>
    <w:multiLevelType w:val="hybridMultilevel"/>
    <w:tmpl w:val="14BCC8BA"/>
    <w:lvl w:ilvl="0" w:tplc="9204095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4"/>
  </w:num>
  <w:num w:numId="5">
    <w:abstractNumId w:val="10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12"/>
  </w:num>
  <w:num w:numId="11">
    <w:abstractNumId w:val="0"/>
  </w:num>
  <w:num w:numId="12">
    <w:abstractNumId w:val="11"/>
  </w:num>
  <w:num w:numId="13">
    <w:abstractNumId w:val="4"/>
  </w:num>
  <w:num w:numId="14">
    <w:abstractNumId w:val="7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AAD"/>
    <w:rsid w:val="00004260"/>
    <w:rsid w:val="00010C6F"/>
    <w:rsid w:val="00033996"/>
    <w:rsid w:val="00042F38"/>
    <w:rsid w:val="0007200B"/>
    <w:rsid w:val="00083391"/>
    <w:rsid w:val="0008603A"/>
    <w:rsid w:val="00097F6A"/>
    <w:rsid w:val="000A3BA8"/>
    <w:rsid w:val="000F2F9D"/>
    <w:rsid w:val="000F60F0"/>
    <w:rsid w:val="00136F1E"/>
    <w:rsid w:val="00141854"/>
    <w:rsid w:val="001550B9"/>
    <w:rsid w:val="0016026C"/>
    <w:rsid w:val="00182F66"/>
    <w:rsid w:val="001953D9"/>
    <w:rsid w:val="00197790"/>
    <w:rsid w:val="001C375C"/>
    <w:rsid w:val="001C7F4C"/>
    <w:rsid w:val="001D54F6"/>
    <w:rsid w:val="002111FD"/>
    <w:rsid w:val="00237914"/>
    <w:rsid w:val="00242122"/>
    <w:rsid w:val="0025365E"/>
    <w:rsid w:val="00282E6C"/>
    <w:rsid w:val="0028706B"/>
    <w:rsid w:val="002A4C77"/>
    <w:rsid w:val="002F200C"/>
    <w:rsid w:val="003105BE"/>
    <w:rsid w:val="00322A0C"/>
    <w:rsid w:val="00335F5F"/>
    <w:rsid w:val="00376731"/>
    <w:rsid w:val="00383446"/>
    <w:rsid w:val="00395590"/>
    <w:rsid w:val="003B0F81"/>
    <w:rsid w:val="003E55D0"/>
    <w:rsid w:val="003F43F3"/>
    <w:rsid w:val="0040184F"/>
    <w:rsid w:val="00402446"/>
    <w:rsid w:val="0042722F"/>
    <w:rsid w:val="004463EF"/>
    <w:rsid w:val="00446E5B"/>
    <w:rsid w:val="004570E8"/>
    <w:rsid w:val="00473A6A"/>
    <w:rsid w:val="00496826"/>
    <w:rsid w:val="004A3D9E"/>
    <w:rsid w:val="004A7730"/>
    <w:rsid w:val="004F1E80"/>
    <w:rsid w:val="0050210F"/>
    <w:rsid w:val="005409CE"/>
    <w:rsid w:val="00541DF0"/>
    <w:rsid w:val="00552891"/>
    <w:rsid w:val="00553B20"/>
    <w:rsid w:val="00553FA8"/>
    <w:rsid w:val="00586D1B"/>
    <w:rsid w:val="005C2288"/>
    <w:rsid w:val="005E72C7"/>
    <w:rsid w:val="006157D4"/>
    <w:rsid w:val="006238B0"/>
    <w:rsid w:val="00636292"/>
    <w:rsid w:val="00642546"/>
    <w:rsid w:val="00663870"/>
    <w:rsid w:val="006671C0"/>
    <w:rsid w:val="006C1CC8"/>
    <w:rsid w:val="006D4447"/>
    <w:rsid w:val="006E1C03"/>
    <w:rsid w:val="006E4910"/>
    <w:rsid w:val="00703B4F"/>
    <w:rsid w:val="007452BA"/>
    <w:rsid w:val="00760795"/>
    <w:rsid w:val="00771F8A"/>
    <w:rsid w:val="007835BE"/>
    <w:rsid w:val="007A3F6B"/>
    <w:rsid w:val="007B7B5F"/>
    <w:rsid w:val="007D1743"/>
    <w:rsid w:val="007F67B2"/>
    <w:rsid w:val="00803FB5"/>
    <w:rsid w:val="008219A7"/>
    <w:rsid w:val="008369F9"/>
    <w:rsid w:val="00852AFA"/>
    <w:rsid w:val="00874727"/>
    <w:rsid w:val="00874AAD"/>
    <w:rsid w:val="00874AB5"/>
    <w:rsid w:val="00895C73"/>
    <w:rsid w:val="008B39FC"/>
    <w:rsid w:val="008D5A15"/>
    <w:rsid w:val="008E4AE4"/>
    <w:rsid w:val="008F77E1"/>
    <w:rsid w:val="00906BEF"/>
    <w:rsid w:val="00920D66"/>
    <w:rsid w:val="009A4516"/>
    <w:rsid w:val="009C72AD"/>
    <w:rsid w:val="009C7EA4"/>
    <w:rsid w:val="009D4468"/>
    <w:rsid w:val="009E7A94"/>
    <w:rsid w:val="00A45211"/>
    <w:rsid w:val="00A569FE"/>
    <w:rsid w:val="00A84D1B"/>
    <w:rsid w:val="00A93A15"/>
    <w:rsid w:val="00AA0E5C"/>
    <w:rsid w:val="00AA1C33"/>
    <w:rsid w:val="00AF467F"/>
    <w:rsid w:val="00B03E27"/>
    <w:rsid w:val="00B15C1F"/>
    <w:rsid w:val="00B31FFC"/>
    <w:rsid w:val="00B84E4E"/>
    <w:rsid w:val="00BE3502"/>
    <w:rsid w:val="00C0073F"/>
    <w:rsid w:val="00C04D13"/>
    <w:rsid w:val="00C05B06"/>
    <w:rsid w:val="00C326C8"/>
    <w:rsid w:val="00C36577"/>
    <w:rsid w:val="00C61E50"/>
    <w:rsid w:val="00C74CF1"/>
    <w:rsid w:val="00C76567"/>
    <w:rsid w:val="00C83D30"/>
    <w:rsid w:val="00CA7679"/>
    <w:rsid w:val="00CB2052"/>
    <w:rsid w:val="00CB797A"/>
    <w:rsid w:val="00CE595D"/>
    <w:rsid w:val="00CF7C23"/>
    <w:rsid w:val="00D11ABD"/>
    <w:rsid w:val="00D22BC4"/>
    <w:rsid w:val="00D602B6"/>
    <w:rsid w:val="00D76DEC"/>
    <w:rsid w:val="00D9143C"/>
    <w:rsid w:val="00DB074A"/>
    <w:rsid w:val="00DC200C"/>
    <w:rsid w:val="00DC24C0"/>
    <w:rsid w:val="00DC44C9"/>
    <w:rsid w:val="00DD3221"/>
    <w:rsid w:val="00DE0B84"/>
    <w:rsid w:val="00E02D59"/>
    <w:rsid w:val="00E1398E"/>
    <w:rsid w:val="00E25A5B"/>
    <w:rsid w:val="00E445BF"/>
    <w:rsid w:val="00E97087"/>
    <w:rsid w:val="00E97318"/>
    <w:rsid w:val="00EB00FC"/>
    <w:rsid w:val="00EB4D05"/>
    <w:rsid w:val="00ED1CD3"/>
    <w:rsid w:val="00F14D35"/>
    <w:rsid w:val="00F41D86"/>
    <w:rsid w:val="00F438DA"/>
    <w:rsid w:val="00F51CE2"/>
    <w:rsid w:val="00F667DA"/>
    <w:rsid w:val="00F70002"/>
    <w:rsid w:val="00F83915"/>
    <w:rsid w:val="00FB6589"/>
    <w:rsid w:val="00FB7475"/>
    <w:rsid w:val="00FD796E"/>
    <w:rsid w:val="00FE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4C9"/>
    <w:pPr>
      <w:spacing w:after="200" w:line="276" w:lineRule="auto"/>
    </w:pPr>
    <w:rPr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44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97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F6A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99"/>
    <w:rsid w:val="006238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8706B"/>
    <w:rPr>
      <w:lang w:val="en-US" w:eastAsia="en-US"/>
    </w:rPr>
  </w:style>
  <w:style w:type="character" w:styleId="Hyperlink">
    <w:name w:val="Hyperlink"/>
    <w:basedOn w:val="DefaultParagraphFont"/>
    <w:uiPriority w:val="99"/>
    <w:rsid w:val="00335F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55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551</TotalTime>
  <Pages>2</Pages>
  <Words>512</Words>
  <Characters>2924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DOĞANAY</dc:creator>
  <cp:keywords>www.sorubak.com</cp:keywords>
  <dc:description/>
  <cp:lastModifiedBy>edanur</cp:lastModifiedBy>
  <cp:revision>245</cp:revision>
  <dcterms:created xsi:type="dcterms:W3CDTF">2011-10-23T11:04:00Z</dcterms:created>
  <dcterms:modified xsi:type="dcterms:W3CDTF">2014-10-20T16:04:00Z</dcterms:modified>
</cp:coreProperties>
</file>