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90" w:rsidRPr="00DF099E" w:rsidRDefault="00956090" w:rsidP="00A44BBB">
      <w:pPr>
        <w:jc w:val="center"/>
        <w:rPr>
          <w:b/>
        </w:rPr>
      </w:pPr>
      <w:r>
        <w:rPr>
          <w:b/>
        </w:rPr>
        <w:t xml:space="preserve">2014-2015 </w:t>
      </w:r>
      <w:r w:rsidRPr="00DF099E">
        <w:rPr>
          <w:b/>
        </w:rPr>
        <w:t xml:space="preserve"> EĞİTİM ÖĞRETİM YILI</w:t>
      </w:r>
    </w:p>
    <w:p w:rsidR="00956090" w:rsidRPr="00DF099E" w:rsidRDefault="00956090" w:rsidP="00A44BBB">
      <w:pPr>
        <w:jc w:val="center"/>
        <w:rPr>
          <w:b/>
        </w:rPr>
      </w:pPr>
      <w:r w:rsidRPr="00DF099E">
        <w:rPr>
          <w:b/>
        </w:rPr>
        <w:t>HEREKE NUH ÇİMENTO ORTAOKULU 7. SIN</w:t>
      </w:r>
      <w:r>
        <w:rPr>
          <w:b/>
        </w:rPr>
        <w:t>IF</w:t>
      </w:r>
      <w:r w:rsidRPr="00DF099E">
        <w:rPr>
          <w:b/>
        </w:rPr>
        <w:t xml:space="preserve">LAR BEP </w:t>
      </w:r>
      <w:r>
        <w:rPr>
          <w:b/>
        </w:rPr>
        <w:t xml:space="preserve">I. DÖNEM I.  </w:t>
      </w:r>
      <w:r w:rsidRPr="00DF099E">
        <w:rPr>
          <w:b/>
        </w:rPr>
        <w:t xml:space="preserve"> SINAVI</w:t>
      </w:r>
    </w:p>
    <w:p w:rsidR="00956090" w:rsidRPr="00A44BBB" w:rsidRDefault="00956090" w:rsidP="00A44BBB">
      <w:pPr>
        <w:pStyle w:val="ListParagraph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6.5pt;margin-top:1pt;width:207.65pt;height:152.45pt;z-index:251658240">
            <v:textbox style="mso-fit-shape-to-text:t">
              <w:txbxContent>
                <w:p w:rsidR="00956090" w:rsidRDefault="00956090">
                  <w:r w:rsidRPr="006B37CF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0 Resim" o:spid="_x0000_i1026" type="#_x0000_t75" alt="490-250.jpg" style="width:191.25pt;height:97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 w:rsidRPr="00A44BBB">
        <w:rPr>
          <w:b/>
        </w:rPr>
        <w:t xml:space="preserve">Yaşadığımız iletişim problemlerinde  </w:t>
      </w:r>
    </w:p>
    <w:p w:rsidR="00956090" w:rsidRPr="00A44BBB" w:rsidRDefault="00956090" w:rsidP="00A44BBB">
      <w:pPr>
        <w:pStyle w:val="ListParagraph"/>
        <w:rPr>
          <w:b/>
        </w:rPr>
      </w:pPr>
      <w:r w:rsidRPr="00A44BBB">
        <w:rPr>
          <w:b/>
        </w:rPr>
        <w:t>hangi şekilde davranmak uygun olmaz?</w:t>
      </w:r>
    </w:p>
    <w:p w:rsidR="00956090" w:rsidRDefault="00956090" w:rsidP="00A44BBB">
      <w:pPr>
        <w:pStyle w:val="ListParagraph"/>
        <w:numPr>
          <w:ilvl w:val="0"/>
          <w:numId w:val="2"/>
        </w:numPr>
      </w:pPr>
      <w:r>
        <w:t>Empati kurmak</w:t>
      </w:r>
    </w:p>
    <w:p w:rsidR="00956090" w:rsidRDefault="00956090" w:rsidP="00A44BBB">
      <w:pPr>
        <w:pStyle w:val="ListParagraph"/>
        <w:numPr>
          <w:ilvl w:val="0"/>
          <w:numId w:val="2"/>
        </w:numPr>
      </w:pPr>
      <w:r>
        <w:t>Etkili dinlemek</w:t>
      </w:r>
    </w:p>
    <w:p w:rsidR="00956090" w:rsidRDefault="00956090" w:rsidP="00A44BBB">
      <w:pPr>
        <w:pStyle w:val="ListParagraph"/>
        <w:numPr>
          <w:ilvl w:val="0"/>
          <w:numId w:val="2"/>
        </w:numPr>
      </w:pPr>
      <w:r>
        <w:t>Kavga etmek</w:t>
      </w:r>
    </w:p>
    <w:p w:rsidR="00956090" w:rsidRDefault="00956090" w:rsidP="00A44BBB">
      <w:pPr>
        <w:pStyle w:val="ListParagraph"/>
        <w:numPr>
          <w:ilvl w:val="0"/>
          <w:numId w:val="2"/>
        </w:numPr>
      </w:pPr>
      <w:r>
        <w:t>Düşüncelerimizi açık bir dille ifade etmek</w:t>
      </w:r>
    </w:p>
    <w:p w:rsidR="00956090" w:rsidRDefault="00956090" w:rsidP="00A44BBB"/>
    <w:p w:rsidR="00956090" w:rsidRDefault="00956090" w:rsidP="00A44BBB"/>
    <w:p w:rsidR="00956090" w:rsidRDefault="00956090" w:rsidP="00A44BBB">
      <w:pPr>
        <w:pStyle w:val="ListParagraph"/>
        <w:numPr>
          <w:ilvl w:val="0"/>
          <w:numId w:val="1"/>
        </w:numPr>
        <w:rPr>
          <w:b/>
        </w:rPr>
      </w:pPr>
      <w:r w:rsidRPr="00763F48">
        <w:rPr>
          <w:b/>
        </w:rPr>
        <w:t>Aşağıdaki yüz ifadelerinden hangisi doğru bir iletişimin ifadesidir?</w:t>
      </w:r>
    </w:p>
    <w:p w:rsidR="00956090" w:rsidRPr="00763F48" w:rsidRDefault="00956090" w:rsidP="00763F48">
      <w:pPr>
        <w:rPr>
          <w:b/>
        </w:rPr>
      </w:pPr>
      <w:r w:rsidRPr="00F97934">
        <w:rPr>
          <w:b/>
          <w:noProof/>
          <w:lang w:eastAsia="tr-TR"/>
        </w:rPr>
        <w:pict>
          <v:shape id="1 Resim" o:spid="_x0000_i1027" type="#_x0000_t75" alt="yüz.JPG" style="width:501pt;height:78pt;visibility:visible">
            <v:imagedata r:id="rId6" o:title=""/>
          </v:shape>
        </w:pict>
      </w:r>
    </w:p>
    <w:p w:rsidR="00956090" w:rsidRPr="00763F48" w:rsidRDefault="00956090" w:rsidP="00763F48">
      <w:pPr>
        <w:pStyle w:val="ListParagraph"/>
        <w:numPr>
          <w:ilvl w:val="0"/>
          <w:numId w:val="1"/>
        </w:numPr>
        <w:rPr>
          <w:b/>
        </w:rPr>
      </w:pPr>
      <w:r w:rsidRPr="00763F48">
        <w:rPr>
          <w:b/>
        </w:rPr>
        <w:t>Kitle iletişim araçlarından hangisi günümüzde daha çok kullanılmaktadır?</w:t>
      </w:r>
    </w:p>
    <w:p w:rsidR="00956090" w:rsidRDefault="00956090" w:rsidP="00763F48">
      <w:r w:rsidRPr="006B37CF">
        <w:rPr>
          <w:noProof/>
          <w:lang w:eastAsia="tr-TR"/>
        </w:rPr>
        <w:pict>
          <v:shape id="Resim 1" o:spid="_x0000_i1028" type="#_x0000_t75" style="width:517.5pt;height:90pt;visibility:visible">
            <v:imagedata r:id="rId7" o:title=""/>
          </v:shape>
        </w:pict>
      </w:r>
    </w:p>
    <w:p w:rsidR="00956090" w:rsidRDefault="00956090" w:rsidP="00F23940">
      <w:r>
        <w:rPr>
          <w:noProof/>
          <w:lang w:eastAsia="tr-TR"/>
        </w:rPr>
        <w:pict>
          <v:shape id="_x0000_s1027" type="#_x0000_t202" style="position:absolute;margin-left:292.5pt;margin-top:.5pt;width:244.5pt;height:193.6pt;z-index:251659264">
            <v:textbox>
              <w:txbxContent>
                <w:p w:rsidR="00956090" w:rsidRPr="00F23940" w:rsidRDefault="0095609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/>
                      <w:color w:val="000000"/>
                      <w:sz w:val="20"/>
                      <w:szCs w:val="20"/>
                    </w:rPr>
                    <w:t>4-)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 xml:space="preserve"> Her insan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 ya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am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 sadece kendisini ilgilendiren özel bir yönü vard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r. Bunu di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er insanlarla payla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p, payla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mamaya kendisi karar verir. Di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er insanlar, bireyle ilgili özel bilgileri ö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renme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na ve müdahalede bulunma yetkisine sahip de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illerdir.</w:t>
                  </w:r>
                </w:p>
                <w:p w:rsidR="00956090" w:rsidRPr="00F23940" w:rsidRDefault="0095609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 xml:space="preserve"> 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Parçada a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a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ğı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dakilerden hangisinin önemi anlat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lmaktad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r?</w:t>
                  </w:r>
                </w:p>
                <w:p w:rsidR="00956090" w:rsidRDefault="0095609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A) Ya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ama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ab/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ab/>
                  </w:r>
                </w:p>
                <w:p w:rsidR="00956090" w:rsidRPr="00F23940" w:rsidRDefault="0095609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B) Sa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l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k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</w:p>
                <w:p w:rsidR="00956090" w:rsidRDefault="0095609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C) Özel ya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am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 gizlili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inin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ab/>
                  </w:r>
                </w:p>
                <w:p w:rsidR="00956090" w:rsidRPr="00F23940" w:rsidRDefault="0095609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D) Dilekçe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</w:p>
                <w:p w:rsidR="00956090" w:rsidRPr="00F23940" w:rsidRDefault="0095609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B37CF">
        <w:rPr>
          <w:noProof/>
          <w:lang w:eastAsia="tr-TR"/>
        </w:rPr>
        <w:pict>
          <v:shape id="Resim 2" o:spid="_x0000_i1029" type="#_x0000_t75" alt="http://bianet.org/resim/olcekle/11853/490/326" style="width:284.25pt;height:189pt;visibility:visible">
            <v:imagedata r:id="rId8" o:title=""/>
          </v:shape>
        </w:pict>
      </w:r>
    </w:p>
    <w:p w:rsidR="00956090" w:rsidRDefault="00956090" w:rsidP="00F23940"/>
    <w:p w:rsidR="00956090" w:rsidRPr="00F23940" w:rsidRDefault="00956090" w:rsidP="00F23940">
      <w:pPr>
        <w:pStyle w:val="ListParagraph"/>
        <w:numPr>
          <w:ilvl w:val="0"/>
          <w:numId w:val="5"/>
        </w:numPr>
        <w:shd w:val="clear" w:color="auto" w:fill="FFFFFF"/>
        <w:spacing w:line="220" w:lineRule="exact"/>
        <w:jc w:val="both"/>
        <w:rPr>
          <w:rFonts w:ascii="Comic Sans MS" w:hAnsi="Comic Sans MS" w:cs="Mangal"/>
          <w:b/>
          <w:bCs/>
          <w:u w:val="single"/>
        </w:rPr>
      </w:pPr>
      <w:r w:rsidRPr="00F23940">
        <w:rPr>
          <w:rFonts w:ascii="Comic Sans MS" w:hAnsi="Comic Sans MS" w:cs="Mangal"/>
          <w:b/>
          <w:bCs/>
        </w:rPr>
        <w:t xml:space="preserve">Aşağıdaki kurumlardan hangisi, Atatürk’ün basına verdiği önemin göstergesi </w:t>
      </w:r>
      <w:r w:rsidRPr="00F23940">
        <w:rPr>
          <w:rFonts w:ascii="Comic Sans MS" w:hAnsi="Comic Sans MS" w:cs="Mangal"/>
          <w:b/>
          <w:bCs/>
          <w:u w:val="single"/>
        </w:rPr>
        <w:t>değildir?</w:t>
      </w:r>
    </w:p>
    <w:p w:rsidR="00956090" w:rsidRPr="00F23940" w:rsidRDefault="00956090" w:rsidP="00F23940">
      <w:pPr>
        <w:numPr>
          <w:ilvl w:val="0"/>
          <w:numId w:val="3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 w:rsidRPr="00F23940">
        <w:rPr>
          <w:rFonts w:ascii="Comic Sans MS" w:hAnsi="Comic Sans MS" w:cs="Mangal"/>
          <w:bCs/>
        </w:rPr>
        <w:t>Anadolu Ajansı</w:t>
      </w:r>
      <w:r w:rsidRPr="00F23940"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>b) İstanbul Radyosu</w:t>
      </w:r>
    </w:p>
    <w:p w:rsidR="00956090" w:rsidRDefault="00956090" w:rsidP="00F23940">
      <w:pPr>
        <w:numPr>
          <w:ilvl w:val="0"/>
          <w:numId w:val="4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 w:rsidRPr="00F23940">
        <w:rPr>
          <w:rFonts w:ascii="Comic Sans MS" w:hAnsi="Comic Sans MS" w:cs="Mangal"/>
          <w:bCs/>
        </w:rPr>
        <w:t>TRT</w:t>
      </w:r>
      <w:r w:rsidRPr="00F23940"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>d) İrade-i Milliye gazetesi</w:t>
      </w:r>
    </w:p>
    <w:p w:rsidR="00956090" w:rsidRDefault="0095609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956090" w:rsidRDefault="0095609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956090" w:rsidRDefault="0095609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956090" w:rsidRDefault="0095609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956090" w:rsidRPr="00DF099E" w:rsidRDefault="00956090" w:rsidP="00F23940">
      <w:pPr>
        <w:pStyle w:val="ListParagraph"/>
        <w:numPr>
          <w:ilvl w:val="0"/>
          <w:numId w:val="5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/>
          <w:bCs/>
        </w:rPr>
      </w:pPr>
      <w:r w:rsidRPr="00DF099E">
        <w:rPr>
          <w:rFonts w:ascii="Comic Sans MS" w:hAnsi="Comic Sans MS" w:cs="Mangal"/>
          <w:b/>
          <w:bCs/>
        </w:rPr>
        <w:t>Aşağıdakilerden hangisi köy yerleşmesidir?</w:t>
      </w:r>
    </w:p>
    <w:p w:rsidR="00956090" w:rsidRDefault="0095609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noProof/>
          <w:lang w:eastAsia="tr-TR"/>
        </w:rPr>
        <w:pict>
          <v:shape id="_x0000_s1028" type="#_x0000_t202" style="position:absolute;left:0;text-align:left;margin-left:38pt;margin-top:7.75pt;width:207.55pt;height:138.5pt;z-index:251660288">
            <v:textbox>
              <w:txbxContent>
                <w:p w:rsidR="00956090" w:rsidRDefault="00956090">
                  <w:r w:rsidRPr="006B37CF">
                    <w:rPr>
                      <w:noProof/>
                      <w:lang w:eastAsia="tr-TR"/>
                    </w:rPr>
                    <w:pict>
                      <v:shape id="5 Resim" o:spid="_x0000_i1031" type="#_x0000_t75" alt="koy.jpg" style="width:189pt;height:128.2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302.25pt;margin-top:6.75pt;width:226.5pt;height:139pt;z-index:251661312">
            <v:textbox>
              <w:txbxContent>
                <w:p w:rsidR="00956090" w:rsidRDefault="00956090">
                  <w:r w:rsidRPr="006B37CF">
                    <w:rPr>
                      <w:noProof/>
                      <w:lang w:eastAsia="tr-TR"/>
                    </w:rPr>
                    <w:pict>
                      <v:shape id="Resim 13" o:spid="_x0000_i1033" type="#_x0000_t75" alt="http://www.istanbulchat.tk/istanbul1.jpg" style="width:210pt;height:132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p w:rsidR="00956090" w:rsidRDefault="00956090" w:rsidP="00F23940">
      <w:pPr>
        <w:pStyle w:val="ListParagraph"/>
        <w:numPr>
          <w:ilvl w:val="0"/>
          <w:numId w:val="6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rFonts w:ascii="Comic Sans MS" w:hAnsi="Comic Sans MS" w:cs="Mangal"/>
          <w:bCs/>
        </w:rPr>
        <w:t xml:space="preserve">                                                                  b) </w:t>
      </w:r>
    </w:p>
    <w:p w:rsidR="00956090" w:rsidRPr="00F23940" w:rsidRDefault="00956090" w:rsidP="00F23940"/>
    <w:p w:rsidR="00956090" w:rsidRPr="00F23940" w:rsidRDefault="00956090" w:rsidP="00F23940"/>
    <w:p w:rsidR="00956090" w:rsidRPr="00F23940" w:rsidRDefault="00956090" w:rsidP="00F23940"/>
    <w:p w:rsidR="00956090" w:rsidRPr="00F23940" w:rsidRDefault="00956090" w:rsidP="00F23940"/>
    <w:p w:rsidR="00956090" w:rsidRPr="00F23940" w:rsidRDefault="00956090" w:rsidP="00F23940"/>
    <w:p w:rsidR="00956090" w:rsidRDefault="00956090" w:rsidP="000B5E79"/>
    <w:p w:rsidR="00956090" w:rsidRDefault="00956090" w:rsidP="000B5E79">
      <w:r>
        <w:rPr>
          <w:noProof/>
          <w:lang w:eastAsia="tr-TR"/>
        </w:rPr>
        <w:pict>
          <v:shape id="_x0000_s1030" type="#_x0000_t202" style="position:absolute;margin-left:296.6pt;margin-top:2.2pt;width:208.25pt;height:172.1pt;z-index:251662336">
            <v:textbox>
              <w:txbxContent>
                <w:p w:rsidR="00956090" w:rsidRPr="00DF099E" w:rsidRDefault="00956090">
                  <w:pPr>
                    <w:rPr>
                      <w:b/>
                    </w:rPr>
                  </w:pPr>
                  <w:r w:rsidRPr="00DF099E">
                    <w:rPr>
                      <w:b/>
                    </w:rPr>
                    <w:t>7- Yandaki haritada yoğun nüfuslu alanlar koyu renklerle gösterilmiştir. Bu haritaya göre en yoğun nüfuslu ilimiz aşağıdakilerden hangisidir?</w:t>
                  </w:r>
                </w:p>
                <w:p w:rsidR="00956090" w:rsidRDefault="00956090">
                  <w:r>
                    <w:t>a)Konya</w:t>
                  </w:r>
                </w:p>
                <w:p w:rsidR="00956090" w:rsidRDefault="00956090">
                  <w:r>
                    <w:t>b) Isparta</w:t>
                  </w:r>
                </w:p>
                <w:p w:rsidR="00956090" w:rsidRDefault="00956090">
                  <w:r>
                    <w:t>c) İstanbul</w:t>
                  </w:r>
                </w:p>
                <w:p w:rsidR="00956090" w:rsidRDefault="00956090">
                  <w:r>
                    <w:t>d) Van</w:t>
                  </w:r>
                </w:p>
                <w:p w:rsidR="00956090" w:rsidRDefault="00956090"/>
              </w:txbxContent>
            </v:textbox>
          </v:shape>
        </w:pict>
      </w:r>
      <w:r w:rsidRPr="006B37CF">
        <w:rPr>
          <w:noProof/>
          <w:lang w:eastAsia="tr-TR"/>
        </w:rPr>
        <w:pict>
          <v:shape id="Resim 18" o:spid="_x0000_i1034" type="#_x0000_t75" alt="http://www.vitaminegitim.com/EXTERNAL/BASE_URL/VIT_LO/UPLOADS/8e6790590a51d9e42cddc4fec504d679/images/de12439357f6e45164f531033ce14859.jpg?x=580&amp;y=-1" style="width:282.75pt;height:172.5pt;visibility:visible">
            <v:imagedata r:id="rId11" o:title="" croptop="7119f" cropbottom="14237f"/>
          </v:shape>
        </w:pict>
      </w:r>
      <w:r>
        <w:br w:type="textWrapping" w:clear="all"/>
      </w:r>
    </w:p>
    <w:p w:rsidR="00956090" w:rsidRDefault="00956090" w:rsidP="000B5E79">
      <w:r>
        <w:rPr>
          <w:noProof/>
          <w:lang w:eastAsia="tr-TR"/>
        </w:rPr>
        <w:pict>
          <v:shape id="_x0000_s1031" type="#_x0000_t202" style="position:absolute;margin-left:265.5pt;margin-top:1pt;width:207.65pt;height:152.8pt;z-index:251663360">
            <v:textbox style="mso-fit-shape-to-text:t">
              <w:txbxContent>
                <w:p w:rsidR="00956090" w:rsidRPr="00DF099E" w:rsidRDefault="00956090">
                  <w:pPr>
                    <w:rPr>
                      <w:b/>
                    </w:rPr>
                  </w:pPr>
                  <w:r w:rsidRPr="00DF099E">
                    <w:rPr>
                      <w:b/>
                    </w:rPr>
                    <w:t>8- Kocaeli’nin yoğun nüfuslanmasında aşağıdaki faktörlerden hangisi daha fazla etkili olmuştur?</w:t>
                  </w:r>
                </w:p>
                <w:p w:rsidR="00956090" w:rsidRPr="00DF099E" w:rsidRDefault="00956090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Tarım ve Hayvancılık</w:t>
                  </w:r>
                </w:p>
                <w:p w:rsidR="00956090" w:rsidRPr="00DF099E" w:rsidRDefault="00956090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Sanayi ve Ticaret</w:t>
                  </w:r>
                </w:p>
                <w:p w:rsidR="00956090" w:rsidRPr="00DF099E" w:rsidRDefault="00956090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Eğitim ve Sağlık</w:t>
                  </w:r>
                </w:p>
                <w:p w:rsidR="00956090" w:rsidRPr="00DF099E" w:rsidRDefault="00956090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Turizm ve Otelcilik</w:t>
                  </w:r>
                </w:p>
                <w:p w:rsidR="00956090" w:rsidRDefault="00956090"/>
              </w:txbxContent>
            </v:textbox>
          </v:shape>
        </w:pict>
      </w:r>
      <w:r w:rsidRPr="006B37CF">
        <w:rPr>
          <w:noProof/>
          <w:lang w:eastAsia="tr-TR"/>
        </w:rPr>
        <w:pict>
          <v:shape id="Resim 21" o:spid="_x0000_i1035" type="#_x0000_t75" alt="http://harita.sitesi.web.tr/b_41.jpg" style="width:239.25pt;height:150.75pt;visibility:visible">
            <v:imagedata r:id="rId12" o:title=""/>
          </v:shape>
        </w:pict>
      </w:r>
    </w:p>
    <w:p w:rsidR="00956090" w:rsidRDefault="00956090" w:rsidP="00DF099E">
      <w:r w:rsidRPr="00DF099E">
        <w:rPr>
          <w:b/>
        </w:rPr>
        <w:t xml:space="preserve">9- Nüfus sayımları ile aşağıdaki bilgilerden hangisine </w:t>
      </w:r>
      <w:r w:rsidRPr="00DF099E">
        <w:rPr>
          <w:b/>
          <w:u w:val="single"/>
        </w:rPr>
        <w:t>ulaşılamaz</w:t>
      </w:r>
      <w:r w:rsidRPr="00DF099E">
        <w:rPr>
          <w:u w:val="single"/>
        </w:rPr>
        <w:t>?</w:t>
      </w:r>
    </w:p>
    <w:p w:rsidR="00956090" w:rsidRDefault="00956090" w:rsidP="00DF099E">
      <w:pPr>
        <w:pStyle w:val="ListParagraph"/>
        <w:numPr>
          <w:ilvl w:val="0"/>
          <w:numId w:val="8"/>
        </w:numPr>
      </w:pPr>
      <w:r>
        <w:t>Toplam nüfusa</w:t>
      </w:r>
    </w:p>
    <w:p w:rsidR="00956090" w:rsidRDefault="00956090" w:rsidP="00DF099E">
      <w:pPr>
        <w:pStyle w:val="ListParagraph"/>
        <w:numPr>
          <w:ilvl w:val="0"/>
          <w:numId w:val="8"/>
        </w:numPr>
      </w:pPr>
      <w:r>
        <w:t>Çalışanların sektörlere göre dağılımına</w:t>
      </w:r>
    </w:p>
    <w:p w:rsidR="00956090" w:rsidRDefault="00956090" w:rsidP="00DF099E">
      <w:pPr>
        <w:pStyle w:val="ListParagraph"/>
        <w:numPr>
          <w:ilvl w:val="0"/>
          <w:numId w:val="8"/>
        </w:numPr>
      </w:pPr>
      <w:r>
        <w:t>Nüfusun yaş yapısına</w:t>
      </w:r>
    </w:p>
    <w:p w:rsidR="00956090" w:rsidRDefault="00956090" w:rsidP="00DF099E">
      <w:pPr>
        <w:pStyle w:val="ListParagraph"/>
        <w:numPr>
          <w:ilvl w:val="0"/>
          <w:numId w:val="8"/>
        </w:numPr>
      </w:pPr>
      <w:r>
        <w:t>Siyasi Görüşlere</w:t>
      </w:r>
    </w:p>
    <w:p w:rsidR="00956090" w:rsidRPr="00DF099E" w:rsidRDefault="00956090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b/>
          <w:sz w:val="20"/>
          <w:szCs w:val="20"/>
        </w:rPr>
      </w:pPr>
      <w:r w:rsidRPr="00DF099E">
        <w:rPr>
          <w:b/>
        </w:rPr>
        <w:t>10</w:t>
      </w:r>
      <w:r w:rsidRPr="00DF099E">
        <w:rPr>
          <w:b/>
          <w:sz w:val="20"/>
          <w:szCs w:val="20"/>
        </w:rPr>
        <w:t>-</w:t>
      </w:r>
      <w:r w:rsidRPr="00DF099E">
        <w:rPr>
          <w:sz w:val="20"/>
          <w:szCs w:val="20"/>
        </w:rPr>
        <w:t xml:space="preserve"> </w:t>
      </w:r>
      <w:r w:rsidRPr="00DF099E">
        <w:rPr>
          <w:rFonts w:ascii="Comic Sans MS" w:hAnsi="Comic Sans MS" w:cs="Tunga"/>
          <w:b/>
          <w:sz w:val="20"/>
          <w:szCs w:val="20"/>
        </w:rPr>
        <w:t xml:space="preserve">Bir öğretmen derslerine çalışmayan öğrencisine aşağıdaki ifadelerden hangisini kullanırsa, onu eleştirip suçlamadan sadece kendi duygularını (ben dili) ortaya koyarak uyarmış olur? </w:t>
      </w:r>
    </w:p>
    <w:p w:rsidR="00956090" w:rsidRPr="00DF099E" w:rsidRDefault="00956090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sz w:val="20"/>
          <w:szCs w:val="20"/>
        </w:rPr>
      </w:pPr>
      <w:r w:rsidRPr="00DF099E">
        <w:rPr>
          <w:rFonts w:ascii="Comic Sans MS" w:hAnsi="Comic Sans MS" w:cs="Tunga"/>
          <w:sz w:val="20"/>
          <w:szCs w:val="20"/>
        </w:rPr>
        <w:t>A) Bu zamana kadar derslerine hiç çalışmadın</w:t>
      </w:r>
    </w:p>
    <w:p w:rsidR="00956090" w:rsidRPr="00DF099E" w:rsidRDefault="00956090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sz w:val="20"/>
          <w:szCs w:val="20"/>
        </w:rPr>
      </w:pPr>
      <w:r w:rsidRPr="00DF099E">
        <w:rPr>
          <w:rFonts w:ascii="Comic Sans MS" w:hAnsi="Comic Sans MS" w:cs="Tunga"/>
          <w:sz w:val="20"/>
          <w:szCs w:val="20"/>
        </w:rPr>
        <w:t>B) Başarılı olmak için ne yaptın ki?</w:t>
      </w:r>
    </w:p>
    <w:p w:rsidR="00956090" w:rsidRPr="00DF099E" w:rsidRDefault="00956090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sz w:val="20"/>
          <w:szCs w:val="20"/>
        </w:rPr>
      </w:pPr>
      <w:r w:rsidRPr="00DF099E">
        <w:rPr>
          <w:rFonts w:ascii="Comic Sans MS" w:hAnsi="Comic Sans MS" w:cs="Tunga"/>
          <w:sz w:val="20"/>
          <w:szCs w:val="20"/>
        </w:rPr>
        <w:t>C) Derslerine çalışmaman beni kaygılandırıyor</w:t>
      </w:r>
    </w:p>
    <w:p w:rsidR="00956090" w:rsidRPr="00DF099E" w:rsidRDefault="00956090" w:rsidP="00DF099E">
      <w:pPr>
        <w:shd w:val="clear" w:color="auto" w:fill="FFFFFF"/>
        <w:spacing w:line="220" w:lineRule="exact"/>
        <w:ind w:firstLine="170"/>
        <w:jc w:val="both"/>
      </w:pPr>
      <w:r w:rsidRPr="00DF099E">
        <w:rPr>
          <w:rFonts w:ascii="Comic Sans MS" w:hAnsi="Comic Sans MS" w:cs="Tunga"/>
          <w:sz w:val="20"/>
          <w:szCs w:val="20"/>
        </w:rPr>
        <w:t>D) Sorumluluklarını yerine getirmiyorsun</w:t>
      </w:r>
    </w:p>
    <w:sectPr w:rsidR="00956090" w:rsidRPr="00DF099E" w:rsidSect="00A44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81E"/>
    <w:multiLevelType w:val="hybridMultilevel"/>
    <w:tmpl w:val="2A766B5A"/>
    <w:lvl w:ilvl="0" w:tplc="7B1A23BC">
      <w:start w:val="5"/>
      <w:numFmt w:val="decimal"/>
      <w:lvlText w:val="%1-"/>
      <w:lvlJc w:val="left"/>
      <w:pPr>
        <w:ind w:left="720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E7200"/>
    <w:multiLevelType w:val="hybridMultilevel"/>
    <w:tmpl w:val="04E05ADE"/>
    <w:lvl w:ilvl="0" w:tplc="6E1A6570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119A7180"/>
    <w:multiLevelType w:val="hybridMultilevel"/>
    <w:tmpl w:val="206E8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4A0770"/>
    <w:multiLevelType w:val="hybridMultilevel"/>
    <w:tmpl w:val="993620A4"/>
    <w:lvl w:ilvl="0" w:tplc="9426EC5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82527C7"/>
    <w:multiLevelType w:val="hybridMultilevel"/>
    <w:tmpl w:val="00B44D46"/>
    <w:lvl w:ilvl="0" w:tplc="625A9D8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8F5EA2"/>
    <w:multiLevelType w:val="hybridMultilevel"/>
    <w:tmpl w:val="A760B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085101"/>
    <w:multiLevelType w:val="hybridMultilevel"/>
    <w:tmpl w:val="31948BE2"/>
    <w:lvl w:ilvl="0" w:tplc="F8D254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D84E5A"/>
    <w:multiLevelType w:val="hybridMultilevel"/>
    <w:tmpl w:val="1F30CB40"/>
    <w:lvl w:ilvl="0" w:tplc="1D523E6C">
      <w:start w:val="3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BBB"/>
    <w:rsid w:val="000B5E79"/>
    <w:rsid w:val="00660BC6"/>
    <w:rsid w:val="00697A2D"/>
    <w:rsid w:val="006B37CF"/>
    <w:rsid w:val="00763F48"/>
    <w:rsid w:val="00956090"/>
    <w:rsid w:val="00A44BBB"/>
    <w:rsid w:val="00A6353A"/>
    <w:rsid w:val="00D13BB6"/>
    <w:rsid w:val="00DF099E"/>
    <w:rsid w:val="00F23940"/>
    <w:rsid w:val="00F97934"/>
    <w:rsid w:val="00FD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4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4BB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44B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181</Words>
  <Characters>1035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2</cp:revision>
  <dcterms:created xsi:type="dcterms:W3CDTF">2012-11-11T09:08:00Z</dcterms:created>
  <dcterms:modified xsi:type="dcterms:W3CDTF">2014-11-19T21:50:00Z</dcterms:modified>
</cp:coreProperties>
</file>