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ED" w:rsidRPr="00554C7A" w:rsidRDefault="00D34BED" w:rsidP="00E768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>-A-</w:t>
      </w:r>
    </w:p>
    <w:p w:rsidR="00D34BED" w:rsidRPr="00554C7A" w:rsidRDefault="00D34BED" w:rsidP="00E768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2013-2014 </w:t>
      </w:r>
      <w:r w:rsidRPr="00554C7A">
        <w:rPr>
          <w:rFonts w:ascii="Times New Roman" w:hAnsi="Times New Roman"/>
          <w:b/>
          <w:sz w:val="24"/>
          <w:szCs w:val="24"/>
        </w:rPr>
        <w:t xml:space="preserve"> EĞİTİM ve ÖĞRETİM YILI </w:t>
      </w:r>
    </w:p>
    <w:p w:rsidR="00D34BED" w:rsidRPr="00554C7A" w:rsidRDefault="00D34BED" w:rsidP="00E768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…………….</w:t>
      </w:r>
      <w:r w:rsidRPr="00554C7A">
        <w:rPr>
          <w:rFonts w:ascii="Times New Roman" w:hAnsi="Times New Roman"/>
          <w:b/>
          <w:sz w:val="24"/>
          <w:szCs w:val="24"/>
        </w:rPr>
        <w:t xml:space="preserve"> İLKÖĞRETİM OKULU</w:t>
      </w:r>
    </w:p>
    <w:p w:rsidR="00D34BED" w:rsidRPr="00554C7A" w:rsidRDefault="00D34BED" w:rsidP="00E768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SOSYAL BİLGİLER-7 </w:t>
      </w:r>
      <w:r w:rsidRPr="00554C7A">
        <w:rPr>
          <w:rFonts w:ascii="Times New Roman" w:hAnsi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/>
          <w:b/>
          <w:sz w:val="24"/>
          <w:szCs w:val="24"/>
        </w:rPr>
        <w:t>I</w:t>
      </w:r>
      <w:r w:rsidRPr="00554C7A">
        <w:rPr>
          <w:rFonts w:ascii="Times New Roman" w:hAnsi="Times New Roman"/>
          <w:b/>
          <w:sz w:val="24"/>
          <w:szCs w:val="24"/>
        </w:rPr>
        <w:t>I. YAZILI DEĞERLENDİRME</w:t>
      </w:r>
    </w:p>
    <w:p w:rsidR="00D34BED" w:rsidRPr="00554C7A" w:rsidRDefault="00D34BED" w:rsidP="00E768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34BED" w:rsidRPr="00554C7A" w:rsidRDefault="00D34BED" w:rsidP="00E768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>Adı-Soyadı:</w:t>
      </w:r>
    </w:p>
    <w:p w:rsidR="00D34BED" w:rsidRPr="00554C7A" w:rsidRDefault="00D34BED" w:rsidP="00E768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>Sınıfı-No. :</w:t>
      </w:r>
    </w:p>
    <w:p w:rsidR="00D34BED" w:rsidRPr="00554C7A" w:rsidRDefault="00D34BED" w:rsidP="00E768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34BED" w:rsidRPr="00554C7A" w:rsidRDefault="00D34BED" w:rsidP="00E768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 xml:space="preserve">***Sınavınız 5 boşluk doldurma, 5 doğru-yanlış ve </w:t>
      </w:r>
      <w:r>
        <w:rPr>
          <w:rFonts w:ascii="Times New Roman" w:hAnsi="Times New Roman"/>
          <w:b/>
          <w:sz w:val="24"/>
          <w:szCs w:val="24"/>
        </w:rPr>
        <w:t>15</w:t>
      </w:r>
      <w:r w:rsidRPr="00554C7A">
        <w:rPr>
          <w:rFonts w:ascii="Times New Roman" w:hAnsi="Times New Roman"/>
          <w:b/>
          <w:sz w:val="24"/>
          <w:szCs w:val="24"/>
        </w:rPr>
        <w:t xml:space="preserve"> test sorusundan oluşmaktadır. Puan değerleri ayrıca belirtilmiş olup sınav süreniz 35 dakikadır. Cevaplarınızı mutlaka cevap anahtarı üzerinde de belirtiniz.Başarılar dileriz…</w:t>
      </w:r>
    </w:p>
    <w:p w:rsidR="00D34BED" w:rsidRDefault="00D34BED" w:rsidP="00E768B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34BED" w:rsidRPr="009B1002" w:rsidRDefault="00D34BED" w:rsidP="00E768B1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A- Aşağıda verilen metinlerdeki boşlukları uygun kelime ya da kavramlarla tamamlayınız.(Her doğru </w:t>
      </w:r>
      <w:r>
        <w:rPr>
          <w:rFonts w:ascii="Times New Roman" w:hAnsi="Times New Roman"/>
        </w:rPr>
        <w:t>3</w:t>
      </w:r>
      <w:r w:rsidRPr="009B1002">
        <w:rPr>
          <w:rFonts w:ascii="Times New Roman" w:hAnsi="Times New Roman"/>
        </w:rPr>
        <w:t xml:space="preserve"> puan)</w:t>
      </w:r>
    </w:p>
    <w:p w:rsidR="00D34BED" w:rsidRDefault="00D34BED" w:rsidP="009B1002">
      <w:pPr>
        <w:spacing w:after="0"/>
        <w:rPr>
          <w:rFonts w:ascii="Times New Roman" w:hAnsi="Times New Roman"/>
        </w:rPr>
      </w:pP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1- Fatih döneminde Osmanlı hizmetine giren, özellikle matematik ve astronomi alanında önemli çalışmalar yapan </w:t>
      </w:r>
    </w:p>
    <w:p w:rsidR="00D34BED" w:rsidRPr="009B1002" w:rsidRDefault="00D34BED" w:rsidP="009B1002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Türk-İslam bilgini ………………………….. ‘dur.</w:t>
      </w:r>
    </w:p>
    <w:p w:rsidR="00D34BED" w:rsidRPr="009B1002" w:rsidRDefault="00D34BED" w:rsidP="004D6250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2- İleri düzeydeki meslek ve bilim adamları ile uzmanların bir başka gelişmiş ülkede yerleşip çalışmak amacı ile kendi ülkelerinden ayrılmasına …………………  denir.</w:t>
      </w: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3- Türk-İslam toplumlarında  yardıma muhtaç insanların ihtiyaçlarını karşılayan ve toplumsal yatırımlar yapan hayır kurumlarına ………………..…… adı verilir.</w:t>
      </w: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4- Osmanlı Devleti’nde devlet adamı yetiştirmek için kurulan saray okuluna ………………………. adı verilir.</w:t>
      </w: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5- Kol gücünden makine gücüne geçi anlamına gelen Sanayi İnkılabı ilk olarak ……….………….……..’de başlamıştır.</w:t>
      </w:r>
    </w:p>
    <w:p w:rsidR="00D34BED" w:rsidRPr="009B1002" w:rsidRDefault="00D34BED" w:rsidP="004D6250">
      <w:pPr>
        <w:spacing w:after="0" w:line="240" w:lineRule="auto"/>
        <w:contextualSpacing/>
        <w:rPr>
          <w:rFonts w:ascii="Times New Roman" w:hAnsi="Times New Roman"/>
        </w:rPr>
      </w:pPr>
    </w:p>
    <w:p w:rsidR="00D34BED" w:rsidRPr="009B1002" w:rsidRDefault="00D34BED" w:rsidP="004D6250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B- Aşağıda verilen metinleri dikkatle okuyarak doğru olanları D, yanlış olanları ise Y olarak işaretleyiniz.(</w:t>
      </w:r>
      <w:r>
        <w:rPr>
          <w:rFonts w:ascii="Times New Roman" w:hAnsi="Times New Roman"/>
        </w:rPr>
        <w:t>Her doğru 2</w:t>
      </w:r>
      <w:r w:rsidRPr="009B1002">
        <w:rPr>
          <w:rFonts w:ascii="Times New Roman" w:hAnsi="Times New Roman"/>
        </w:rPr>
        <w:t xml:space="preserve"> puan)</w:t>
      </w:r>
    </w:p>
    <w:p w:rsidR="00D34BED" w:rsidRDefault="00D34BED" w:rsidP="009B1002">
      <w:pPr>
        <w:spacing w:after="0"/>
        <w:rPr>
          <w:rFonts w:ascii="Times New Roman" w:hAnsi="Times New Roman"/>
        </w:rPr>
      </w:pP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6- Coğrafi Keşifler sonucunda Atlas Okyanusu limanlarının önemi azalmış, Akdeniz limanları önem kazanmıştır.(….)</w:t>
      </w:r>
    </w:p>
    <w:p w:rsidR="00D34BED" w:rsidRPr="009B1002" w:rsidRDefault="00D34BED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7- Ahilik, yüzyıllar boyunca İslami ve fen ilimlerinin ders olarak okutulduğu bugünkü üniversitelere benzeyen bir eğitim kurumudur.(….)</w:t>
      </w:r>
    </w:p>
    <w:p w:rsidR="00D34BED" w:rsidRPr="009B1002" w:rsidRDefault="00D34BED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8- Selçuklu ve Osmanlı döneminde özellikle astronomi alanında çalışmaların yapıldığı gözlemevlerine rasathane de denilirdi.(….)</w:t>
      </w:r>
    </w:p>
    <w:p w:rsidR="00D34BED" w:rsidRPr="009B1002" w:rsidRDefault="00D34BED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9- Buluşların ortaya çıkmasında, insanların karşılaştıkları sorunlara çözüm arayışları etkili olmuştur.(….)</w:t>
      </w:r>
    </w:p>
    <w:p w:rsidR="00D34BED" w:rsidRPr="009B1002" w:rsidRDefault="00D34BED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10- Arapça’da güzel yazı anlamına gelen hat sanatı ile ilgilenen kişilere kaptan-ı derya denilmektedir.(….)</w:t>
      </w:r>
    </w:p>
    <w:p w:rsidR="00D34BED" w:rsidRPr="009B1002" w:rsidRDefault="00D34BED" w:rsidP="004D6250">
      <w:pPr>
        <w:spacing w:after="0" w:line="240" w:lineRule="auto"/>
        <w:contextualSpacing/>
        <w:rPr>
          <w:rFonts w:ascii="Times New Roman" w:hAnsi="Times New Roman"/>
        </w:rPr>
      </w:pPr>
    </w:p>
    <w:p w:rsidR="00D34BED" w:rsidRDefault="00D34BED" w:rsidP="00603E14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C- Aşağıda verilen sorularda doğru seçeneği işaretleyiniz.(Her doğru 5 puan)</w:t>
      </w:r>
    </w:p>
    <w:p w:rsidR="00D34BED" w:rsidRPr="005E7D50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11- </w:t>
      </w:r>
      <w:r>
        <w:rPr>
          <w:rFonts w:ascii="Times New Roman" w:hAnsi="Times New Roman"/>
          <w:sz w:val="20"/>
          <w:szCs w:val="20"/>
        </w:rPr>
        <w:t xml:space="preserve">. </w:t>
      </w:r>
      <w:r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Pr="00125343">
        <w:rPr>
          <w:rFonts w:ascii="Times New Roman" w:hAnsi="Times New Roman"/>
          <w:sz w:val="20"/>
          <w:szCs w:val="20"/>
          <w:u w:val="single"/>
        </w:rPr>
        <w:t>Sadece</w:t>
      </w:r>
      <w:r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D34BED" w:rsidRPr="005E7D50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Siyasi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</w:t>
      </w:r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PUANI:</w:t>
      </w: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12- 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yesinler . Ancak yemek yemeye veya almaya kendileri gelmeyenlerin yemekleri görevliler tarafından akşama vakti ve kimse görmeden kapalı kaplar içerisinde evlerine götürülsün.</w:t>
      </w:r>
    </w:p>
    <w:p w:rsidR="00D34BED" w:rsidRPr="007D6547" w:rsidRDefault="00D34BED" w:rsidP="00B4435D">
      <w:pPr>
        <w:pStyle w:val="NoSpacing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D34BED" w:rsidRPr="007D6547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D34BED" w:rsidRPr="007D6547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D34BED" w:rsidRPr="007D6547" w:rsidRDefault="00D34BED" w:rsidP="00B4435D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D34BED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D34BED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13-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D34BED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D34BED" w:rsidRDefault="00D34BE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14- </w:t>
      </w:r>
      <w:r w:rsidRPr="00912B18">
        <w:rPr>
          <w:rFonts w:ascii="Times New Roman" w:hAnsi="Times New Roman"/>
          <w:sz w:val="20"/>
          <w:szCs w:val="20"/>
        </w:rPr>
        <w:t>“Ahi Teşkilatının görevleri nelerdir?” sorusuna  verilecek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D34BED" w:rsidRPr="00912B18" w:rsidRDefault="00D34BE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D34BED" w:rsidRDefault="00D34BE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D34BED" w:rsidRDefault="00D34BED" w:rsidP="00B4435D">
      <w:pPr>
        <w:spacing w:after="0"/>
        <w:rPr>
          <w:rFonts w:ascii="Times New Roman" w:hAnsi="Times New Roman"/>
          <w:sz w:val="20"/>
        </w:rPr>
      </w:pP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15-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>manlardan öğrendikleri kâğıdı XIV</w:t>
      </w:r>
      <w:r w:rsidRPr="007D6547">
        <w:rPr>
          <w:rFonts w:ascii="Times New Roman" w:hAnsi="Times New Roman"/>
          <w:sz w:val="20"/>
          <w:szCs w:val="20"/>
        </w:rPr>
        <w:t xml:space="preserve">.Yüzyılda yaptıkları çalışmalarla selülozdan üretmeye başlamışlar ve kâğıdı daha ucuza mâl </w:t>
      </w:r>
      <w:r>
        <w:rPr>
          <w:rFonts w:ascii="Times New Roman" w:hAnsi="Times New Roman"/>
          <w:sz w:val="20"/>
          <w:szCs w:val="20"/>
        </w:rPr>
        <w:t>e</w:t>
      </w:r>
      <w:r w:rsidRPr="007D6547">
        <w:rPr>
          <w:rFonts w:ascii="Times New Roman" w:hAnsi="Times New Roman"/>
          <w:sz w:val="20"/>
          <w:szCs w:val="20"/>
        </w:rPr>
        <w:t>tmişlerdir.</w:t>
      </w:r>
      <w:r>
        <w:rPr>
          <w:rFonts w:ascii="Times New Roman" w:hAnsi="Times New Roman"/>
          <w:sz w:val="20"/>
          <w:szCs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 xml:space="preserve">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B4435D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D34BED" w:rsidRPr="00BE2315" w:rsidRDefault="00D34BED" w:rsidP="00B4435D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line id="Düz Bağlayıcı 21" o:spid="_x0000_s1026" style="position:absolute;left:0;text-align:left;flip:y;z-index:251644928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2E06B2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2E06B2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D34BED" w:rsidRPr="002E06B2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Yaş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Erkek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Erkek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D34BED" w:rsidRPr="00125343" w:rsidRDefault="00D34BED" w:rsidP="00B4435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D34BED" w:rsidRPr="00125343" w:rsidRDefault="00D34BE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D34BED" w:rsidRPr="00125343" w:rsidRDefault="00D34BE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D34BED" w:rsidRPr="00125343" w:rsidRDefault="00D34BE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D34BED" w:rsidRPr="00125343" w:rsidRDefault="00D34BED" w:rsidP="00B4435D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17- 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            </w:t>
      </w:r>
    </w:p>
    <w:p w:rsidR="00D34BED" w:rsidRPr="007D6547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B443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18-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D34BED" w:rsidRPr="007D6547" w:rsidRDefault="00D34BE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D34BED" w:rsidRPr="007D6547" w:rsidRDefault="00D34BE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D34BED" w:rsidRPr="007D6547" w:rsidRDefault="00D34BE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Yalnız I      b</w:t>
      </w:r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D34BED" w:rsidRDefault="00D34BE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Pr="00B4435D" w:rsidRDefault="00D34BED" w:rsidP="00B4435D">
      <w:pPr>
        <w:spacing w:after="0" w:line="20" w:lineRule="atLeast"/>
        <w:jc w:val="both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87.35pt;margin-top:3.5pt;width:164pt;height:94.35pt;z-index:251646976" adj="-5927,12179">
            <v:textbox>
              <w:txbxContent>
                <w:p w:rsidR="00D34BED" w:rsidRPr="00B4435D" w:rsidRDefault="00D34BED" w:rsidP="00B4435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/>
                      <w:sz w:val="20"/>
                      <w:szCs w:val="20"/>
                    </w:rPr>
                    <w:t>Ben Mete  Kağan. Kurultay adı verilen meclise başkanlık ederim. Toplantılarımıza eşim ve   devlet ileri gelenleri katılır. Ülkemizin askeri, siyasi ve ekonomik konularını burada görüşürüz.</w:t>
                  </w:r>
                </w:p>
                <w:p w:rsidR="00D34BED" w:rsidRDefault="00D34BED" w:rsidP="00B4435D"/>
              </w:txbxContent>
            </v:textbox>
          </v:shape>
        </w:pict>
      </w:r>
      <w:r w:rsidRPr="00B4435D">
        <w:rPr>
          <w:rFonts w:ascii="Times New Roman" w:hAnsi="Times New Roman"/>
        </w:rPr>
        <w:t xml:space="preserve">19- </w:t>
      </w:r>
    </w:p>
    <w:p w:rsidR="00D34BED" w:rsidRPr="00B4435D" w:rsidRDefault="00D34BED" w:rsidP="00B4435D">
      <w:pPr>
        <w:spacing w:after="0" w:line="20" w:lineRule="atLeast"/>
        <w:jc w:val="both"/>
        <w:rPr>
          <w:rFonts w:ascii="Times New Roman" w:hAnsi="Times New Roman"/>
          <w:color w:val="00000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2" o:spid="_x0000_s1028" type="#_x0000_t75" alt="vatanseverpatriot_metekagan" style="position:absolute;left:0;text-align:left;margin-left:9pt;margin-top:5.9pt;width:59.25pt;height:82.45pt;z-index:251645952;visibility:visible">
            <v:imagedata r:id="rId7" o:title=""/>
            <w10:wrap type="square"/>
          </v:shape>
        </w:pict>
      </w:r>
    </w:p>
    <w:p w:rsidR="00D34BED" w:rsidRPr="00B4435D" w:rsidRDefault="00D34BED" w:rsidP="00B4435D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B4435D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B4435D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B4435D">
      <w:pPr>
        <w:spacing w:after="0" w:line="20" w:lineRule="atLeast"/>
        <w:rPr>
          <w:rFonts w:ascii="Times New Roman" w:hAnsi="Times New Roman"/>
          <w:color w:val="000000"/>
        </w:rPr>
      </w:pPr>
    </w:p>
    <w:p w:rsidR="00D34BED" w:rsidRDefault="00D34BED" w:rsidP="00B4435D">
      <w:pPr>
        <w:spacing w:after="0" w:line="20" w:lineRule="atLeast"/>
        <w:rPr>
          <w:rFonts w:ascii="Times New Roman" w:hAnsi="Times New Roman"/>
          <w:b/>
        </w:rPr>
      </w:pPr>
    </w:p>
    <w:p w:rsidR="00D34BED" w:rsidRDefault="00D34BED" w:rsidP="00B4435D">
      <w:pPr>
        <w:spacing w:after="0" w:line="20" w:lineRule="atLeast"/>
        <w:rPr>
          <w:rFonts w:ascii="Times New Roman" w:hAnsi="Times New Roman"/>
          <w:b/>
        </w:rPr>
      </w:pPr>
    </w:p>
    <w:p w:rsidR="00D34BED" w:rsidRPr="00B4435D" w:rsidRDefault="00D34BED" w:rsidP="00B4435D">
      <w:pPr>
        <w:spacing w:after="0" w:line="20" w:lineRule="atLeast"/>
        <w:rPr>
          <w:rFonts w:ascii="Times New Roman" w:hAnsi="Times New Roman"/>
          <w:b/>
          <w:u w:val="single"/>
        </w:rPr>
      </w:pPr>
      <w:r w:rsidRPr="00B4435D">
        <w:rPr>
          <w:rFonts w:ascii="Times New Roman" w:hAnsi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/>
          <w:b/>
          <w:u w:val="single"/>
        </w:rPr>
        <w:t>ulaşılamaz?</w:t>
      </w:r>
    </w:p>
    <w:p w:rsidR="00D34BED" w:rsidRPr="00B4435D" w:rsidRDefault="00D34BED" w:rsidP="00B4435D">
      <w:pPr>
        <w:spacing w:after="0" w:line="20" w:lineRule="atLeast"/>
        <w:rPr>
          <w:rFonts w:ascii="Times New Roman" w:hAnsi="Times New Roman"/>
        </w:rPr>
      </w:pPr>
      <w:r w:rsidRPr="00B4435D">
        <w:rPr>
          <w:rFonts w:ascii="Times New Roman" w:hAnsi="Times New Roman"/>
        </w:rPr>
        <w:t>A)Devleti ilgilendiren önemli kararlar görüşülür</w:t>
      </w:r>
    </w:p>
    <w:p w:rsidR="00D34BED" w:rsidRPr="00B4435D" w:rsidRDefault="00D34BED" w:rsidP="00B4435D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B)Kağanın yetkileri sınırsızdır</w:t>
      </w:r>
    </w:p>
    <w:p w:rsidR="00D34BED" w:rsidRPr="00B4435D" w:rsidRDefault="00D34BED" w:rsidP="00B4435D">
      <w:pPr>
        <w:spacing w:after="0" w:line="20" w:lineRule="atLeast"/>
        <w:rPr>
          <w:rFonts w:ascii="Times New Roman" w:hAnsi="Times New Roman"/>
        </w:rPr>
      </w:pPr>
      <w:r w:rsidRPr="00B4435D">
        <w:rPr>
          <w:rFonts w:ascii="Times New Roman" w:hAnsi="Times New Roman"/>
        </w:rPr>
        <w:t>C)Hatun da devlet idaresine katılır</w:t>
      </w:r>
    </w:p>
    <w:p w:rsidR="00D34BED" w:rsidRDefault="00D34BED" w:rsidP="00B4435D">
      <w:pPr>
        <w:spacing w:after="0" w:line="20" w:lineRule="atLeast"/>
        <w:jc w:val="both"/>
        <w:rPr>
          <w:rFonts w:ascii="Times New Roman" w:hAnsi="Times New Roman"/>
        </w:rPr>
      </w:pPr>
      <w:r w:rsidRPr="00B4435D">
        <w:rPr>
          <w:rFonts w:ascii="Times New Roman" w:hAnsi="Times New Roman"/>
        </w:rPr>
        <w:t>D)Devlet işlerinde ileri gelenlerin görüşler</w:t>
      </w:r>
      <w:r>
        <w:rPr>
          <w:rFonts w:ascii="Times New Roman" w:hAnsi="Times New Roman"/>
        </w:rPr>
        <w:t>i alınır</w:t>
      </w:r>
    </w:p>
    <w:p w:rsidR="00D34BED" w:rsidRDefault="00D34BED" w:rsidP="00B4435D">
      <w:pPr>
        <w:spacing w:after="0" w:line="20" w:lineRule="atLeast"/>
        <w:jc w:val="both"/>
        <w:rPr>
          <w:rFonts w:ascii="Times New Roman" w:hAnsi="Times New Roman"/>
        </w:rPr>
      </w:pPr>
    </w:p>
    <w:p w:rsidR="00D34BED" w:rsidRPr="00C36FAF" w:rsidRDefault="00D34BED" w:rsidP="00C36FAF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20</w:t>
      </w:r>
      <w:r w:rsidRPr="00C36FAF">
        <w:rPr>
          <w:rFonts w:ascii="Times New Roman" w:hAnsi="Times New Roman"/>
        </w:rPr>
        <w:t xml:space="preserve">- Bazı yaşlılar hayatlarını evlerinden uzak yerlerde devlet himayesinde devam ettirmek durumunda kalabilirler. Ülkemizde 65 yaş ve üzerindeki muhtaç yaşlıları korumak , ihtiyaçlarını karşılamak için huzurevleri kurulmuştur. </w:t>
      </w:r>
      <w:r w:rsidRPr="00C36FAF">
        <w:rPr>
          <w:rFonts w:ascii="Times New Roman" w:hAnsi="Times New Roman"/>
          <w:b/>
        </w:rPr>
        <w:t>Bu durum Türkiye’nin aşağıdaki özelliklerinden hangisini gösterir?</w:t>
      </w:r>
    </w:p>
    <w:p w:rsidR="00D34BED" w:rsidRPr="00C36FAF" w:rsidRDefault="00D34BED" w:rsidP="00C36FAF">
      <w:pPr>
        <w:spacing w:after="0" w:line="240" w:lineRule="auto"/>
        <w:rPr>
          <w:rFonts w:ascii="Times New Roman" w:hAnsi="Times New Roman"/>
        </w:rPr>
      </w:pPr>
      <w:r w:rsidRPr="00C36FAF">
        <w:rPr>
          <w:rFonts w:ascii="Times New Roman" w:hAnsi="Times New Roman"/>
        </w:rPr>
        <w:t xml:space="preserve">A)Laik olma                                  B) Demokratik olma    </w:t>
      </w:r>
    </w:p>
    <w:p w:rsidR="00D34BED" w:rsidRDefault="00D34BED" w:rsidP="00C36FAF">
      <w:pPr>
        <w:pBdr>
          <w:left w:val="single" w:sz="4" w:space="0" w:color="auto"/>
        </w:pBdr>
        <w:spacing w:after="0" w:line="240" w:lineRule="auto"/>
        <w:rPr>
          <w:rFonts w:ascii="Times New Roman" w:hAnsi="Times New Roman"/>
        </w:rPr>
      </w:pPr>
      <w:r w:rsidRPr="00C36FAF">
        <w:rPr>
          <w:rFonts w:ascii="Times New Roman" w:hAnsi="Times New Roman"/>
        </w:rPr>
        <w:t>C) Sosyal devlet olma                   D) Hukuk devleti olma</w:t>
      </w:r>
    </w:p>
    <w:p w:rsidR="00D34BED" w:rsidRDefault="00D34BED" w:rsidP="00C36FAF">
      <w:pPr>
        <w:pBdr>
          <w:left w:val="single" w:sz="4" w:space="0" w:color="auto"/>
        </w:pBdr>
        <w:spacing w:after="0" w:line="240" w:lineRule="auto"/>
        <w:rPr>
          <w:rFonts w:ascii="Times New Roman" w:hAnsi="Times New Roman"/>
        </w:rPr>
      </w:pPr>
    </w:p>
    <w:p w:rsidR="00D34BED" w:rsidRPr="00563F4B" w:rsidRDefault="00D34BED" w:rsidP="00563F4B">
      <w:p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21- Tımarlı Sipahiler, Osmanlı Devletinde,Tımar Sisteminin</w:t>
      </w:r>
    </w:p>
    <w:p w:rsidR="00D34BED" w:rsidRPr="00563F4B" w:rsidRDefault="00D34BED" w:rsidP="00563F4B">
      <w:p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 xml:space="preserve"> en önemli görevlileridir.. </w:t>
      </w:r>
    </w:p>
    <w:p w:rsidR="00D34BED" w:rsidRPr="00563F4B" w:rsidRDefault="00D34BED" w:rsidP="00563F4B">
      <w:pPr>
        <w:spacing w:after="0" w:line="20" w:lineRule="atLeast"/>
        <w:ind w:right="-720"/>
        <w:rPr>
          <w:rFonts w:ascii="Times New Roman" w:hAnsi="Times New Roman"/>
          <w:b/>
        </w:rPr>
      </w:pPr>
      <w:r w:rsidRPr="00563F4B">
        <w:rPr>
          <w:rFonts w:ascii="Times New Roman" w:hAnsi="Times New Roman"/>
          <w:b/>
        </w:rPr>
        <w:t xml:space="preserve">Buna göre aşağıdakilerden hangisi, Tımarlı Sipahilerin </w:t>
      </w:r>
    </w:p>
    <w:p w:rsidR="00D34BED" w:rsidRPr="00563F4B" w:rsidRDefault="00D34BED" w:rsidP="00563F4B">
      <w:pPr>
        <w:spacing w:after="0" w:line="20" w:lineRule="atLeast"/>
        <w:ind w:right="-720"/>
        <w:rPr>
          <w:rFonts w:ascii="Times New Roman" w:hAnsi="Times New Roman"/>
          <w:b/>
        </w:rPr>
      </w:pPr>
      <w:r w:rsidRPr="00563F4B">
        <w:rPr>
          <w:rFonts w:ascii="Times New Roman" w:hAnsi="Times New Roman"/>
          <w:b/>
        </w:rPr>
        <w:t xml:space="preserve">görevlerinden biri </w:t>
      </w:r>
      <w:r w:rsidRPr="00563F4B">
        <w:rPr>
          <w:rFonts w:ascii="Times New Roman" w:hAnsi="Times New Roman"/>
          <w:b/>
          <w:u w:val="single"/>
        </w:rPr>
        <w:t>değildir</w:t>
      </w:r>
      <w:r w:rsidRPr="00563F4B">
        <w:rPr>
          <w:rFonts w:ascii="Times New Roman" w:hAnsi="Times New Roman"/>
          <w:b/>
        </w:rPr>
        <w:t>?</w:t>
      </w:r>
    </w:p>
    <w:p w:rsidR="00D34BED" w:rsidRPr="00563F4B" w:rsidRDefault="00D34BED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Savaş zamanında savaşa katılmak</w:t>
      </w:r>
    </w:p>
    <w:p w:rsidR="00D34BED" w:rsidRPr="00563F4B" w:rsidRDefault="00D34BED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Ülke yönetimine katılmak</w:t>
      </w:r>
    </w:p>
    <w:p w:rsidR="00D34BED" w:rsidRPr="00563F4B" w:rsidRDefault="00D34BED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Orduya asker yetiştirmek</w:t>
      </w:r>
    </w:p>
    <w:p w:rsidR="00D34BED" w:rsidRPr="00563F4B" w:rsidRDefault="00D34BED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Çiftçiden devlet adına vergi toplamak</w:t>
      </w:r>
    </w:p>
    <w:p w:rsidR="00D34BED" w:rsidRPr="00563F4B" w:rsidRDefault="00D34BED" w:rsidP="00563F4B">
      <w:pPr>
        <w:pBdr>
          <w:left w:val="single" w:sz="4" w:space="0" w:color="auto"/>
        </w:pBdr>
        <w:spacing w:after="0" w:line="20" w:lineRule="atLeast"/>
        <w:rPr>
          <w:rFonts w:ascii="Times New Roman" w:hAnsi="Times New Roman"/>
          <w:b/>
        </w:rPr>
      </w:pPr>
    </w:p>
    <w:p w:rsidR="00D34BED" w:rsidRPr="00563F4B" w:rsidRDefault="00D34BED" w:rsidP="00563F4B">
      <w:pPr>
        <w:spacing w:after="0" w:line="20" w:lineRule="atLeast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</w:rPr>
        <w:t>22-</w:t>
      </w:r>
      <w:r w:rsidRPr="00563F4B">
        <w:rPr>
          <w:rFonts w:ascii="Times New Roman" w:hAnsi="Times New Roman"/>
          <w:b/>
        </w:rPr>
        <w:t xml:space="preserve"> </w:t>
      </w:r>
      <w:r w:rsidRPr="00563F4B">
        <w:rPr>
          <w:rFonts w:ascii="Times New Roman" w:hAnsi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D34BED" w:rsidRPr="00563F4B" w:rsidRDefault="00D34BED" w:rsidP="00563F4B">
      <w:pPr>
        <w:spacing w:after="0" w:line="20" w:lineRule="atLeast"/>
        <w:ind w:firstLine="340"/>
        <w:rPr>
          <w:rFonts w:ascii="Times New Roman" w:hAnsi="Times New Roman"/>
          <w:b/>
          <w:szCs w:val="20"/>
        </w:rPr>
      </w:pPr>
      <w:r w:rsidRPr="00563F4B">
        <w:rPr>
          <w:rFonts w:ascii="Times New Roman" w:hAnsi="Times New Roman"/>
          <w:b/>
          <w:szCs w:val="20"/>
        </w:rPr>
        <w:t>Bu durumun nedeni aşağıdakilerden hangisidir?</w:t>
      </w:r>
    </w:p>
    <w:p w:rsidR="00D34BED" w:rsidRPr="00563F4B" w:rsidRDefault="00D34BED" w:rsidP="00563F4B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A)</w:t>
      </w:r>
      <w:r w:rsidRPr="00563F4B">
        <w:rPr>
          <w:rFonts w:ascii="Times New Roman" w:hAnsi="Times New Roman"/>
          <w:szCs w:val="20"/>
        </w:rPr>
        <w:t xml:space="preserve"> Yer altı kaynaklarının yetersiz kalması</w:t>
      </w:r>
    </w:p>
    <w:p w:rsidR="00D34BED" w:rsidRPr="00563F4B" w:rsidRDefault="00D34BED" w:rsidP="00563F4B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B)</w:t>
      </w:r>
      <w:r w:rsidRPr="00563F4B">
        <w:rPr>
          <w:rFonts w:ascii="Times New Roman" w:hAnsi="Times New Roman"/>
          <w:szCs w:val="20"/>
        </w:rPr>
        <w:t xml:space="preserve"> Avrupa’da Sanayi Devrimi’nin gerçekleşmesi</w:t>
      </w:r>
    </w:p>
    <w:p w:rsidR="00D34BED" w:rsidRPr="00563F4B" w:rsidRDefault="00D34BED" w:rsidP="00563F4B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C)</w:t>
      </w:r>
      <w:r w:rsidRPr="00563F4B">
        <w:rPr>
          <w:rFonts w:ascii="Times New Roman" w:hAnsi="Times New Roman"/>
          <w:szCs w:val="20"/>
        </w:rPr>
        <w:t xml:space="preserve"> Ticaret yollarının yön değiştirmesi</w:t>
      </w:r>
    </w:p>
    <w:p w:rsidR="00D34BED" w:rsidRDefault="00D34BED" w:rsidP="00563F4B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D)</w:t>
      </w:r>
      <w:r w:rsidRPr="00563F4B">
        <w:rPr>
          <w:rFonts w:ascii="Times New Roman" w:hAnsi="Times New Roman"/>
          <w:szCs w:val="20"/>
        </w:rPr>
        <w:t xml:space="preserve"> Tarım üretiminin üst düzeyde gerçekleşmesi</w:t>
      </w:r>
    </w:p>
    <w:p w:rsidR="00D34BED" w:rsidRPr="00563F4B" w:rsidRDefault="00D34BED" w:rsidP="00563F4B">
      <w:pPr>
        <w:spacing w:after="0" w:line="20" w:lineRule="atLeast"/>
        <w:ind w:firstLine="340"/>
        <w:rPr>
          <w:rFonts w:ascii="Times New Roman" w:hAnsi="Times New Roman"/>
          <w:szCs w:val="20"/>
        </w:rPr>
      </w:pPr>
    </w:p>
    <w:p w:rsidR="00D34BED" w:rsidRPr="00912B18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 w:rsidRPr="00563F4B">
        <w:rPr>
          <w:rFonts w:ascii="Times New Roman" w:hAnsi="Times New Roman"/>
        </w:rPr>
        <w:t xml:space="preserve">23- </w:t>
      </w:r>
      <w:r w:rsidRPr="00912B18">
        <w:rPr>
          <w:rFonts w:ascii="Times New Roman" w:hAnsi="Times New Roman"/>
          <w:sz w:val="20"/>
          <w:szCs w:val="20"/>
        </w:rPr>
        <w:t>Ortaçağ Avrupa’sında malikâne sahipleri çevrelerindeki tüm toprağı sahipleniyordu. Topraklarda çalışan köylüleri köle olarak kullanıyorlardı. Soylu kişi bir köyü, kasabayı içindeki insanlarla birlikte satabilirdi. Kişiler özgür değillerdi.</w:t>
      </w:r>
    </w:p>
    <w:p w:rsidR="00D34BED" w:rsidRPr="00912B18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D34BED" w:rsidRPr="00912B18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912B18">
        <w:rPr>
          <w:rFonts w:ascii="Times New Roman" w:hAnsi="Times New Roman"/>
          <w:sz w:val="20"/>
          <w:szCs w:val="20"/>
        </w:rPr>
        <w:t>B) Kapitalizm</w:t>
      </w:r>
    </w:p>
    <w:p w:rsidR="00D34BED" w:rsidRPr="00912B18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D34BED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24-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D34BED" w:rsidRPr="00912B18" w:rsidRDefault="00D34BED" w:rsidP="00563F4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D34BED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  <w:r>
        <w:rPr>
          <w:rFonts w:ascii="Times New Roman" w:hAnsi="Times New Roman"/>
          <w:sz w:val="20"/>
          <w:szCs w:val="20"/>
        </w:rPr>
        <w:t xml:space="preserve">          </w:t>
      </w:r>
    </w:p>
    <w:p w:rsidR="00D34BED" w:rsidRPr="00912B18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D34BED" w:rsidRDefault="00D34BED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D34BED" w:rsidRPr="007D6547" w:rsidRDefault="00D34BED" w:rsidP="00563F4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D34BED" w:rsidRPr="00125343" w:rsidRDefault="00D34BED" w:rsidP="00563F4B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 xml:space="preserve">25- </w:t>
      </w:r>
      <w:r w:rsidRPr="00125343">
        <w:rPr>
          <w:rFonts w:ascii="Times New Roman" w:hAnsi="Times New Roman"/>
        </w:rPr>
        <w:t>Aşağıdakilerden hangisi Türklerde görülen kut anlayışını açıklamaktadır?</w:t>
      </w:r>
    </w:p>
    <w:p w:rsidR="00D34BED" w:rsidRPr="00563F4B" w:rsidRDefault="00D34BED" w:rsidP="00563F4B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A)Devleti yönetme gücünün tanrı tarafından verilmesi</w:t>
      </w:r>
    </w:p>
    <w:p w:rsidR="00D34BED" w:rsidRPr="00563F4B" w:rsidRDefault="00D34BED" w:rsidP="00563F4B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B)Hükümdarın tanrı olarak kabul edilmesi</w:t>
      </w:r>
    </w:p>
    <w:p w:rsidR="00D34BED" w:rsidRPr="00563F4B" w:rsidRDefault="00D34BED" w:rsidP="00563F4B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C)Hakanın halkın tüm ihtiyaçlarını karşılamakla görevli olması</w:t>
      </w:r>
    </w:p>
    <w:p w:rsidR="00D34BED" w:rsidRPr="00563F4B" w:rsidRDefault="00D34BED" w:rsidP="00563F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 xml:space="preserve">D)Hükümdar ailesinin erkek üyelerinin yönetme yetkisine sahip olması </w:t>
      </w:r>
    </w:p>
    <w:p w:rsidR="00D34BED" w:rsidRPr="006751DE" w:rsidRDefault="00D34BED" w:rsidP="00073B8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-----CEVAP ANAHTARI----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D34BED" w:rsidRPr="002E06B2" w:rsidTr="002E06B2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……………....</w:t>
            </w:r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12901" o:spid="_x0000_i102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12902" o:spid="_x0000_i102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12903" o:spid="_x0000_i102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Resim 12904" o:spid="_x0000_i102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…………….…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2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………….……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…………….…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3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…………….…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4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29" style="position:absolute;margin-left:-.5pt;margin-top:-.6pt;width:23.95pt;height:24.5pt;z-index:251648000;mso-position-horizontal-relative:text;mso-position-vertical-relative:text">
                  <v:textbox style="mso-next-textbox:#_x0000_s1029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0" style="position:absolute;margin-left:-.25pt;margin-top:2.55pt;width:23.95pt;height:21.35pt;z-index:251652096;mso-position-horizontal-relative:text;mso-position-vertical-relative:text">
                  <v:textbox style="mso-next-textbox:#_x0000_s1030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1" style="position:absolute;margin-left:-.5pt;margin-top:.3pt;width:23.95pt;height:24pt;z-index:251649024;mso-position-horizontal-relative:text;mso-position-vertical-relative:text">
                  <v:textbox style="mso-next-textbox:#_x0000_s1031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2" style="position:absolute;margin-left:-.2pt;margin-top:.3pt;width:23.95pt;height:21.35pt;z-index:251653120;mso-position-horizontal-relative:text;mso-position-vertical-relative:text">
                  <v:textbox style="mso-next-textbox:#_x0000_s1032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4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3" style="position:absolute;margin-left:-.5pt;margin-top:.55pt;width:23.95pt;height:24pt;z-index:251650048;mso-position-horizontal-relative:text;mso-position-vertical-relative:text">
                  <v:textbox style="mso-next-textbox:#_x0000_s1033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4" style="position:absolute;margin-left:-.2pt;margin-top:3.2pt;width:23.95pt;height:21.35pt;z-index:251654144;mso-position-horizontal-relative:text;mso-position-vertical-relative:text">
                  <v:textbox style="mso-next-textbox:#_x0000_s1034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5" style="position:absolute;margin-left:-.5pt;margin-top:.15pt;width:23.95pt;height:21.35pt;z-index:251651072;mso-position-horizontal-relative:text;mso-position-vertical-relative:text">
                  <v:textbox style="mso-next-textbox:#_x0000_s1035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6" style="position:absolute;margin-left:-.2pt;margin-top:.15pt;width:23.95pt;height:21.35pt;z-index:251656192;mso-position-horizontal-relative:text;mso-position-vertical-relative:text">
                  <v:textbox style="mso-next-textbox:#_x0000_s1036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5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7" style="position:absolute;margin-left:-.5pt;margin-top:.55pt;width:23.95pt;height:21.35pt;z-index:251655168;mso-position-horizontal-relative:text;mso-position-vertical-relative:text">
                  <v:textbox style="mso-next-textbox:#_x0000_s1037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38" style="position:absolute;margin-left:-.2pt;margin-top:.55pt;width:23.95pt;height:21.35pt;z-index:251657216;mso-position-horizontal-relative:text;mso-position-vertical-relative:text">
                  <v:textbox style="mso-next-textbox:#_x0000_s1038">
                    <w:txbxContent>
                      <w:p w:rsidR="00D34BED" w:rsidRPr="0033088F" w:rsidRDefault="00D34BED" w:rsidP="00073B8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4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Adı:</w:t>
            </w: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Soyadı:</w:t>
            </w: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6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Puanı:………………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7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4" type="#_x0000_t75" style="width:24pt;height:25.5pt;visibility:visible">
                  <v:imagedata r:id="rId11" o:title=""/>
                </v:shape>
              </w:pict>
            </w:r>
          </w:p>
        </w:tc>
      </w:tr>
    </w:tbl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BAŞARILAR… </w:t>
      </w:r>
    </w:p>
    <w:p w:rsidR="00D34BED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34BED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34BED" w:rsidRPr="00554C7A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-B</w:t>
      </w:r>
      <w:r w:rsidRPr="00554C7A">
        <w:rPr>
          <w:rFonts w:ascii="Times New Roman" w:hAnsi="Times New Roman"/>
          <w:b/>
          <w:sz w:val="24"/>
          <w:szCs w:val="24"/>
        </w:rPr>
        <w:t>-</w:t>
      </w:r>
    </w:p>
    <w:p w:rsidR="00D34BED" w:rsidRPr="00554C7A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 xml:space="preserve">2011-2012 EĞİTİM ve ÖĞRETİM YILI </w:t>
      </w:r>
    </w:p>
    <w:p w:rsidR="00D34BED" w:rsidRPr="00554C7A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…………..</w:t>
      </w:r>
      <w:r w:rsidRPr="00554C7A">
        <w:rPr>
          <w:rFonts w:ascii="Times New Roman" w:hAnsi="Times New Roman"/>
          <w:b/>
          <w:sz w:val="24"/>
          <w:szCs w:val="24"/>
        </w:rPr>
        <w:t xml:space="preserve"> İLKÖĞRETİM OKULU</w:t>
      </w:r>
    </w:p>
    <w:p w:rsidR="00D34BED" w:rsidRPr="00554C7A" w:rsidRDefault="00D34BED" w:rsidP="00CB03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SOSYAL BİLGİLER-7 </w:t>
      </w:r>
      <w:r w:rsidRPr="00554C7A">
        <w:rPr>
          <w:rFonts w:ascii="Times New Roman" w:hAnsi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/>
          <w:b/>
          <w:sz w:val="24"/>
          <w:szCs w:val="24"/>
        </w:rPr>
        <w:t>I</w:t>
      </w:r>
      <w:r w:rsidRPr="00554C7A">
        <w:rPr>
          <w:rFonts w:ascii="Times New Roman" w:hAnsi="Times New Roman"/>
          <w:b/>
          <w:sz w:val="24"/>
          <w:szCs w:val="24"/>
        </w:rPr>
        <w:t>I. YAZILI DEĞERLENDİRME</w:t>
      </w:r>
    </w:p>
    <w:p w:rsidR="00D34BED" w:rsidRPr="00554C7A" w:rsidRDefault="00D34BED" w:rsidP="00CB03D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34BED" w:rsidRPr="00554C7A" w:rsidRDefault="00D34BED" w:rsidP="00CB03D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>Adı-Soyadı:</w:t>
      </w:r>
    </w:p>
    <w:p w:rsidR="00D34BED" w:rsidRPr="00554C7A" w:rsidRDefault="00D34BED" w:rsidP="00CB03D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>Sınıfı-No. :</w:t>
      </w:r>
    </w:p>
    <w:p w:rsidR="00D34BED" w:rsidRPr="00554C7A" w:rsidRDefault="00D34BED" w:rsidP="00CB03D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34BED" w:rsidRPr="00554C7A" w:rsidRDefault="00D34BED" w:rsidP="00CB03D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54C7A">
        <w:rPr>
          <w:rFonts w:ascii="Times New Roman" w:hAnsi="Times New Roman"/>
          <w:b/>
          <w:sz w:val="24"/>
          <w:szCs w:val="24"/>
        </w:rPr>
        <w:t xml:space="preserve">***Sınavınız 5 boşluk doldurma, 5 doğru-yanlış ve </w:t>
      </w:r>
      <w:r>
        <w:rPr>
          <w:rFonts w:ascii="Times New Roman" w:hAnsi="Times New Roman"/>
          <w:b/>
          <w:sz w:val="24"/>
          <w:szCs w:val="24"/>
        </w:rPr>
        <w:t>15</w:t>
      </w:r>
      <w:r w:rsidRPr="00554C7A">
        <w:rPr>
          <w:rFonts w:ascii="Times New Roman" w:hAnsi="Times New Roman"/>
          <w:b/>
          <w:sz w:val="24"/>
          <w:szCs w:val="24"/>
        </w:rPr>
        <w:t xml:space="preserve"> test sorusundan oluşmaktadır. Puan değerleri ayrıca belirtilmiş olup sınav süreniz 35 dakikadır. Cevaplarınızı mutlaka cevap anahtarı üzerinde de belirtiniz.Başarılar dileriz…</w:t>
      </w:r>
    </w:p>
    <w:p w:rsidR="00D34BED" w:rsidRDefault="00D34BED" w:rsidP="00CB03D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34BED" w:rsidRDefault="00D34BED" w:rsidP="00CB03D2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A- Aşağıda verilen metinlerdeki boşlukları uygun kelime ya da kavramlarla tamamlayınız.(Her doğru </w:t>
      </w:r>
      <w:r>
        <w:rPr>
          <w:rFonts w:ascii="Times New Roman" w:hAnsi="Times New Roman"/>
        </w:rPr>
        <w:t>3</w:t>
      </w:r>
      <w:r w:rsidRPr="009B1002">
        <w:rPr>
          <w:rFonts w:ascii="Times New Roman" w:hAnsi="Times New Roman"/>
        </w:rPr>
        <w:t xml:space="preserve"> puan)</w:t>
      </w:r>
    </w:p>
    <w:p w:rsidR="00D34BED" w:rsidRPr="009B1002" w:rsidRDefault="00D34BED" w:rsidP="00CB03D2">
      <w:pPr>
        <w:spacing w:after="0" w:line="240" w:lineRule="auto"/>
        <w:contextualSpacing/>
        <w:rPr>
          <w:rFonts w:ascii="Times New Roman" w:hAnsi="Times New Roman"/>
        </w:rPr>
      </w:pP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 Bilimsel bilginin, aklın ve mantığın egemen olduğu sanat, edebiyat ve güzel sanatlarda değişimin yaşandığı Rönesans ilk olarak ……………..………. ‘da başlamıştır.</w:t>
      </w: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 Osmanlı Devleti’nde medreselerde ders veren öğretmenlere ………………………. denilirdi.</w:t>
      </w: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3- Osmanlı Devleti’nde ilk demokrasi hareketinin ……………………. Fermanı ile başladığı kabul edilir.</w:t>
      </w: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4- Ülkemizde yasama yetkisi halk adına …………………..’ye aittir.</w:t>
      </w:r>
    </w:p>
    <w:p w:rsidR="00D34BED" w:rsidRPr="009B1002" w:rsidRDefault="00D34BED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5- </w:t>
      </w:r>
      <w:r w:rsidRPr="009B1002">
        <w:rPr>
          <w:rFonts w:ascii="Times New Roman" w:hAnsi="Times New Roman"/>
        </w:rPr>
        <w:t>Türk-İslam toplumlarında  yardıma muhtaç insanların ihtiyaçlarını karşılayan ve toplumsal yatırımlar yapan hayır kurumlarına ………………..…… adı verilir.</w:t>
      </w:r>
    </w:p>
    <w:p w:rsidR="00D34BED" w:rsidRDefault="00D34BED" w:rsidP="00125343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9B1002" w:rsidRDefault="00D34BED" w:rsidP="006E21A4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B- Aşağıda verilen metinleri dikkatle okuyarak doğru olanları D, yanlış olanları ise Y olarak işaretleyiniz.(</w:t>
      </w:r>
      <w:r>
        <w:rPr>
          <w:rFonts w:ascii="Times New Roman" w:hAnsi="Times New Roman"/>
        </w:rPr>
        <w:t>Her doğru 2</w:t>
      </w:r>
      <w:r w:rsidRPr="009B1002">
        <w:rPr>
          <w:rFonts w:ascii="Times New Roman" w:hAnsi="Times New Roman"/>
        </w:rPr>
        <w:t xml:space="preserve"> puan)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Pr="009B1002" w:rsidRDefault="00D34BED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6- Selçuklu ve Osmanlı döneminde özellikle astronomi alanında çalışmaların yapıldığı gözlemevlerine </w:t>
      </w:r>
      <w:r>
        <w:rPr>
          <w:rFonts w:ascii="Times New Roman" w:hAnsi="Times New Roman"/>
        </w:rPr>
        <w:t xml:space="preserve">tershane </w:t>
      </w:r>
      <w:r w:rsidRPr="009B1002">
        <w:rPr>
          <w:rFonts w:ascii="Times New Roman" w:hAnsi="Times New Roman"/>
        </w:rPr>
        <w:t>de denilirdi.(….)</w:t>
      </w:r>
    </w:p>
    <w:p w:rsidR="00D34BED" w:rsidRPr="009B1002" w:rsidRDefault="00D34BED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7- </w:t>
      </w:r>
      <w:r w:rsidRPr="009B1002">
        <w:rPr>
          <w:rFonts w:ascii="Times New Roman" w:hAnsi="Times New Roman"/>
        </w:rPr>
        <w:t xml:space="preserve">Arapça’da güzel yazı anlamına gelen hat sanatı ile ilgilenen kişilere </w:t>
      </w:r>
      <w:r>
        <w:rPr>
          <w:rFonts w:ascii="Times New Roman" w:hAnsi="Times New Roman"/>
        </w:rPr>
        <w:t>Hattat</w:t>
      </w:r>
      <w:r w:rsidRPr="009B1002">
        <w:rPr>
          <w:rFonts w:ascii="Times New Roman" w:hAnsi="Times New Roman"/>
        </w:rPr>
        <w:t xml:space="preserve"> denilmektedir.(….)</w:t>
      </w:r>
    </w:p>
    <w:p w:rsidR="00D34BED" w:rsidRDefault="00D34BED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8- </w:t>
      </w:r>
      <w:r w:rsidRPr="009B1002">
        <w:rPr>
          <w:rFonts w:ascii="Times New Roman" w:hAnsi="Times New Roman"/>
        </w:rPr>
        <w:t>Coğrafi Keşifler sonucunda Akdeniz limanları</w:t>
      </w:r>
      <w:r>
        <w:rPr>
          <w:rFonts w:ascii="Times New Roman" w:hAnsi="Times New Roman"/>
        </w:rPr>
        <w:t>nın</w:t>
      </w:r>
      <w:r w:rsidRPr="009B1002">
        <w:rPr>
          <w:rFonts w:ascii="Times New Roman" w:hAnsi="Times New Roman"/>
        </w:rPr>
        <w:t xml:space="preserve"> önemi azalmış, Atlas Okyanusu </w:t>
      </w:r>
      <w:r>
        <w:rPr>
          <w:rFonts w:ascii="Times New Roman" w:hAnsi="Times New Roman"/>
        </w:rPr>
        <w:t>limanları</w:t>
      </w:r>
      <w:r w:rsidRPr="009B1002">
        <w:rPr>
          <w:rFonts w:ascii="Times New Roman" w:hAnsi="Times New Roman"/>
        </w:rPr>
        <w:t xml:space="preserve"> önem kazanmıştır.(….)</w:t>
      </w:r>
    </w:p>
    <w:p w:rsidR="00D34BED" w:rsidRPr="009B1002" w:rsidRDefault="00D34BED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9- </w:t>
      </w:r>
      <w:r w:rsidRPr="009B1002">
        <w:rPr>
          <w:rFonts w:ascii="Times New Roman" w:hAnsi="Times New Roman"/>
        </w:rPr>
        <w:t xml:space="preserve"> Buluşların ortaya çıkmasında, insanların karşılaştıkları sorunlara çözüm arayışları etkili olmuştur.(….)</w:t>
      </w:r>
    </w:p>
    <w:p w:rsidR="00D34BED" w:rsidRDefault="00D34BED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 </w:t>
      </w:r>
      <w:r w:rsidRPr="009B1002">
        <w:rPr>
          <w:rFonts w:ascii="Times New Roman" w:hAnsi="Times New Roman"/>
        </w:rPr>
        <w:t>Ahilik, yüzyıllar boyunca İslami ve fen ilimlerinin ders olarak okutulduğu bugünkü üniversitelere benzeyen bir eğitim kurumudur.(….)</w:t>
      </w:r>
    </w:p>
    <w:p w:rsidR="00D34BED" w:rsidRDefault="00D34BED" w:rsidP="005228CD">
      <w:pPr>
        <w:spacing w:after="0"/>
        <w:rPr>
          <w:rFonts w:ascii="Times New Roman" w:hAnsi="Times New Roman"/>
        </w:rPr>
      </w:pP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/>
        </w:rPr>
        <w:t>C- Aşağıda verilen sorularda doğru seçeneği işaretleyiniz.(Her doğru 5 puan)</w:t>
      </w:r>
    </w:p>
    <w:p w:rsidR="00D34BED" w:rsidRDefault="00D34BED" w:rsidP="005228CD">
      <w:pPr>
        <w:spacing w:after="0" w:line="240" w:lineRule="auto"/>
        <w:jc w:val="both"/>
        <w:rPr>
          <w:rFonts w:ascii="Times New Roman" w:hAnsi="Times New Roman"/>
        </w:rPr>
      </w:pPr>
    </w:p>
    <w:p w:rsidR="00D34BED" w:rsidRPr="00C36FAF" w:rsidRDefault="00D34BED" w:rsidP="005228C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11- </w:t>
      </w:r>
      <w:r w:rsidRPr="00C36FAF">
        <w:rPr>
          <w:rFonts w:ascii="Times New Roman" w:hAnsi="Times New Roman"/>
        </w:rPr>
        <w:t xml:space="preserve">Bazı yaşlılar hayatlarını evlerinden uzak yerlerde devlet himayesinde devam ettirmek durumunda kalabilirler. Ülkemizde 65 yaş ve üzerindeki muhtaç yaşlıları korumak , ihtiyaçlarını karşılamak için huzurevleri kurulmuştur. </w:t>
      </w:r>
      <w:r w:rsidRPr="00C36FAF">
        <w:rPr>
          <w:rFonts w:ascii="Times New Roman" w:hAnsi="Times New Roman"/>
          <w:b/>
        </w:rPr>
        <w:t>Bu durum Türkiye’nin aşağıdaki özelliklerinden hangisini gösterir?</w:t>
      </w:r>
    </w:p>
    <w:p w:rsidR="00D34BED" w:rsidRPr="00C36FAF" w:rsidRDefault="00D34BED" w:rsidP="005228CD">
      <w:pPr>
        <w:spacing w:after="0" w:line="240" w:lineRule="auto"/>
        <w:rPr>
          <w:rFonts w:ascii="Times New Roman" w:hAnsi="Times New Roman"/>
        </w:rPr>
      </w:pPr>
      <w:r w:rsidRPr="00C36FAF">
        <w:rPr>
          <w:rFonts w:ascii="Times New Roman" w:hAnsi="Times New Roman"/>
        </w:rPr>
        <w:t xml:space="preserve">A)Laik olma                                  B) Demokratik olma    </w:t>
      </w:r>
    </w:p>
    <w:p w:rsidR="00D34BED" w:rsidRPr="009B1002" w:rsidRDefault="00D34BED" w:rsidP="005228CD">
      <w:pPr>
        <w:spacing w:after="0"/>
        <w:rPr>
          <w:rFonts w:ascii="Times New Roman" w:hAnsi="Times New Roman"/>
        </w:rPr>
      </w:pPr>
      <w:r w:rsidRPr="00C36FAF">
        <w:rPr>
          <w:rFonts w:ascii="Times New Roman" w:hAnsi="Times New Roman"/>
        </w:rPr>
        <w:t>C) Sosyal devlet olma                   D) Hukuk devleti olma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Default="00D34BED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Puanı: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Default="00D34BED" w:rsidP="005228CD">
      <w:pPr>
        <w:spacing w:after="0"/>
        <w:rPr>
          <w:rFonts w:ascii="Times New Roman" w:hAnsi="Times New Roman"/>
        </w:rPr>
      </w:pPr>
    </w:p>
    <w:p w:rsidR="00D34BED" w:rsidRPr="00912B18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12- </w:t>
      </w:r>
      <w:r w:rsidRPr="00912B18">
        <w:rPr>
          <w:rFonts w:ascii="Times New Roman" w:hAnsi="Times New Roman"/>
          <w:sz w:val="20"/>
          <w:szCs w:val="20"/>
        </w:rPr>
        <w:t>Ortaçağ Avrupa’sında malikâne sahipleri çevrelerindeki tüm toprağı sahipleniyordu. Topraklarda çalışan köylüleri köle olarak kullanıyorlardı. Soylu kişi bir köyü, kasabayı içindeki insanlarla birlikte satabilirdi. Kişiler özgür değillerdi.</w:t>
      </w:r>
    </w:p>
    <w:p w:rsidR="00D34BED" w:rsidRPr="00912B18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D34BED" w:rsidRPr="00912B18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912B18">
        <w:rPr>
          <w:rFonts w:ascii="Times New Roman" w:hAnsi="Times New Roman"/>
          <w:sz w:val="20"/>
          <w:szCs w:val="20"/>
        </w:rPr>
        <w:t>B) Kapitalizm</w:t>
      </w:r>
    </w:p>
    <w:p w:rsidR="00D34BED" w:rsidRPr="00912B18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Pr="00125343" w:rsidRDefault="00D34BED" w:rsidP="005228C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13- </w:t>
      </w:r>
      <w:r w:rsidRPr="00125343">
        <w:rPr>
          <w:rFonts w:ascii="Times New Roman" w:hAnsi="Times New Roman"/>
        </w:rPr>
        <w:t>Aşağıdakilerden hangisi Türklerde görülen kut anlayışını açıklamaktadır?</w:t>
      </w:r>
    </w:p>
    <w:p w:rsidR="00D34BED" w:rsidRPr="00563F4B" w:rsidRDefault="00D34BED" w:rsidP="005228CD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A)Devleti yönetme gücünün tanrı tarafından verilmesi</w:t>
      </w:r>
    </w:p>
    <w:p w:rsidR="00D34BED" w:rsidRPr="00563F4B" w:rsidRDefault="00D34BED" w:rsidP="005228CD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B)Hükümdarın tanrı olarak kabul edilmesi</w:t>
      </w:r>
    </w:p>
    <w:p w:rsidR="00D34BED" w:rsidRPr="00563F4B" w:rsidRDefault="00D34BED" w:rsidP="005228CD">
      <w:pPr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>C)Hakanın halkın tüm ihtiyaçlarını karşılamakla görevli olması</w:t>
      </w:r>
    </w:p>
    <w:p w:rsidR="00D34BED" w:rsidRPr="00563F4B" w:rsidRDefault="00D34BED" w:rsidP="005228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63F4B">
        <w:rPr>
          <w:rFonts w:ascii="Times New Roman" w:hAnsi="Times New Roman"/>
        </w:rPr>
        <w:t xml:space="preserve">D)Hükümdar ailesinin erkek üyelerinin yönetme yetkisine sahip olması 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Pr="007D6547" w:rsidRDefault="00D34BED" w:rsidP="005228C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 xml:space="preserve">14-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D34BED" w:rsidRPr="007D6547" w:rsidRDefault="00D34BE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D34BED" w:rsidRPr="007D6547" w:rsidRDefault="00D34BE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D34BED" w:rsidRPr="007D6547" w:rsidRDefault="00D34BE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D34BED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Yalnız I      b</w:t>
      </w:r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D34BED" w:rsidRDefault="00D34BED" w:rsidP="006E21A4">
      <w:pPr>
        <w:spacing w:after="0"/>
        <w:rPr>
          <w:rFonts w:ascii="Times New Roman" w:hAnsi="Times New Roman"/>
        </w:rPr>
      </w:pPr>
    </w:p>
    <w:p w:rsidR="00D34BED" w:rsidRPr="00563F4B" w:rsidRDefault="00D34BED" w:rsidP="005228CD">
      <w:pPr>
        <w:spacing w:after="0" w:line="20" w:lineRule="atLeas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 xml:space="preserve">15- </w:t>
      </w:r>
      <w:r w:rsidRPr="00563F4B">
        <w:rPr>
          <w:rFonts w:ascii="Times New Roman" w:hAnsi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D34BED" w:rsidRPr="00563F4B" w:rsidRDefault="00D34BED" w:rsidP="005228CD">
      <w:pPr>
        <w:spacing w:after="0" w:line="20" w:lineRule="atLeast"/>
        <w:ind w:firstLine="340"/>
        <w:rPr>
          <w:rFonts w:ascii="Times New Roman" w:hAnsi="Times New Roman"/>
          <w:b/>
          <w:szCs w:val="20"/>
        </w:rPr>
      </w:pPr>
      <w:r w:rsidRPr="00563F4B">
        <w:rPr>
          <w:rFonts w:ascii="Times New Roman" w:hAnsi="Times New Roman"/>
          <w:b/>
          <w:szCs w:val="20"/>
        </w:rPr>
        <w:t>Bu durumun nedeni aşağıdakilerden hangisidir?</w:t>
      </w:r>
    </w:p>
    <w:p w:rsidR="00D34BED" w:rsidRPr="00563F4B" w:rsidRDefault="00D34BED" w:rsidP="005228CD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A)</w:t>
      </w:r>
      <w:r w:rsidRPr="00563F4B">
        <w:rPr>
          <w:rFonts w:ascii="Times New Roman" w:hAnsi="Times New Roman"/>
          <w:szCs w:val="20"/>
        </w:rPr>
        <w:t xml:space="preserve"> Yer altı kaynaklarının yetersiz kalması</w:t>
      </w:r>
    </w:p>
    <w:p w:rsidR="00D34BED" w:rsidRPr="00563F4B" w:rsidRDefault="00D34BED" w:rsidP="005228CD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B)</w:t>
      </w:r>
      <w:r w:rsidRPr="00563F4B">
        <w:rPr>
          <w:rFonts w:ascii="Times New Roman" w:hAnsi="Times New Roman"/>
          <w:szCs w:val="20"/>
        </w:rPr>
        <w:t xml:space="preserve"> Avrupa’da Sanayi Devrimi’nin gerçekleşmesi</w:t>
      </w:r>
    </w:p>
    <w:p w:rsidR="00D34BED" w:rsidRPr="00563F4B" w:rsidRDefault="00D34BED" w:rsidP="005228CD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C)</w:t>
      </w:r>
      <w:r w:rsidRPr="00563F4B">
        <w:rPr>
          <w:rFonts w:ascii="Times New Roman" w:hAnsi="Times New Roman"/>
          <w:szCs w:val="20"/>
        </w:rPr>
        <w:t xml:space="preserve"> Ticaret yollarının yön değiştirmesi</w:t>
      </w:r>
    </w:p>
    <w:p w:rsidR="00D34BED" w:rsidRDefault="00D34BED" w:rsidP="005228CD">
      <w:pPr>
        <w:spacing w:after="0" w:line="20" w:lineRule="atLeast"/>
        <w:ind w:firstLine="340"/>
        <w:rPr>
          <w:rFonts w:ascii="Times New Roman" w:hAnsi="Times New Roman"/>
          <w:szCs w:val="20"/>
        </w:rPr>
      </w:pPr>
      <w:r w:rsidRPr="00563F4B">
        <w:rPr>
          <w:rFonts w:ascii="Times New Roman" w:hAnsi="Times New Roman"/>
          <w:b/>
          <w:szCs w:val="20"/>
        </w:rPr>
        <w:t>D)</w:t>
      </w:r>
      <w:r w:rsidRPr="00563F4B">
        <w:rPr>
          <w:rFonts w:ascii="Times New Roman" w:hAnsi="Times New Roman"/>
          <w:szCs w:val="20"/>
        </w:rPr>
        <w:t xml:space="preserve"> Tarım üretiminin üst düzeyde gerçekleşmesi</w:t>
      </w:r>
    </w:p>
    <w:p w:rsidR="00D34BED" w:rsidRPr="009B1002" w:rsidRDefault="00D34BED" w:rsidP="006E21A4">
      <w:pPr>
        <w:spacing w:after="0"/>
        <w:rPr>
          <w:rFonts w:ascii="Times New Roman" w:hAnsi="Times New Roman"/>
        </w:rPr>
      </w:pP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D34BED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            </w:t>
      </w: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D34BED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563F4B" w:rsidRDefault="00D34BED" w:rsidP="005228CD">
      <w:pPr>
        <w:spacing w:after="0" w:line="20" w:lineRule="atLeast"/>
        <w:ind w:right="-72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17- </w:t>
      </w:r>
      <w:r w:rsidRPr="00563F4B">
        <w:rPr>
          <w:rFonts w:ascii="Times New Roman" w:hAnsi="Times New Roman"/>
        </w:rPr>
        <w:t>Tımarlı Sipahiler, Osmanlı Devletinde,Tımar Sisteminin</w:t>
      </w:r>
    </w:p>
    <w:p w:rsidR="00D34BED" w:rsidRPr="00563F4B" w:rsidRDefault="00D34BED" w:rsidP="005228CD">
      <w:p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 xml:space="preserve"> en önemli görevlileridir.. </w:t>
      </w:r>
    </w:p>
    <w:p w:rsidR="00D34BED" w:rsidRPr="00563F4B" w:rsidRDefault="00D34BED" w:rsidP="005228CD">
      <w:pPr>
        <w:spacing w:after="0" w:line="20" w:lineRule="atLeast"/>
        <w:ind w:right="-720"/>
        <w:rPr>
          <w:rFonts w:ascii="Times New Roman" w:hAnsi="Times New Roman"/>
          <w:b/>
        </w:rPr>
      </w:pPr>
      <w:r w:rsidRPr="00563F4B">
        <w:rPr>
          <w:rFonts w:ascii="Times New Roman" w:hAnsi="Times New Roman"/>
          <w:b/>
        </w:rPr>
        <w:t xml:space="preserve">Buna göre aşağıdakilerden hangisi, Tımarlı Sipahilerin </w:t>
      </w:r>
    </w:p>
    <w:p w:rsidR="00D34BED" w:rsidRPr="00563F4B" w:rsidRDefault="00D34BED" w:rsidP="005228CD">
      <w:pPr>
        <w:spacing w:after="0" w:line="20" w:lineRule="atLeast"/>
        <w:ind w:right="-720"/>
        <w:rPr>
          <w:rFonts w:ascii="Times New Roman" w:hAnsi="Times New Roman"/>
          <w:b/>
        </w:rPr>
      </w:pPr>
      <w:r w:rsidRPr="00563F4B">
        <w:rPr>
          <w:rFonts w:ascii="Times New Roman" w:hAnsi="Times New Roman"/>
          <w:b/>
        </w:rPr>
        <w:t xml:space="preserve">görevlerinden biri </w:t>
      </w:r>
      <w:r w:rsidRPr="00563F4B">
        <w:rPr>
          <w:rFonts w:ascii="Times New Roman" w:hAnsi="Times New Roman"/>
          <w:b/>
          <w:u w:val="single"/>
        </w:rPr>
        <w:t>değildir</w:t>
      </w:r>
      <w:r w:rsidRPr="00563F4B">
        <w:rPr>
          <w:rFonts w:ascii="Times New Roman" w:hAnsi="Times New Roman"/>
          <w:b/>
        </w:rPr>
        <w:t>?</w:t>
      </w:r>
    </w:p>
    <w:p w:rsidR="00D34BED" w:rsidRPr="00563F4B" w:rsidRDefault="00D34BE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Savaş zamanında savaşa katılmak</w:t>
      </w:r>
    </w:p>
    <w:p w:rsidR="00D34BED" w:rsidRPr="00563F4B" w:rsidRDefault="00D34BE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Ülke yönetimine katılmak</w:t>
      </w:r>
    </w:p>
    <w:p w:rsidR="00D34BED" w:rsidRPr="00563F4B" w:rsidRDefault="00D34BE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Orduya asker yetiştirmek</w:t>
      </w:r>
    </w:p>
    <w:p w:rsidR="00D34BED" w:rsidRPr="00563F4B" w:rsidRDefault="00D34BE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hAnsi="Times New Roman"/>
        </w:rPr>
      </w:pPr>
      <w:r w:rsidRPr="00563F4B">
        <w:rPr>
          <w:rFonts w:ascii="Times New Roman" w:hAnsi="Times New Roman"/>
        </w:rPr>
        <w:t>Çiftçiden devlet adına vergi toplamak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18- </w:t>
      </w:r>
      <w:r>
        <w:rPr>
          <w:rFonts w:ascii="Times New Roman" w:hAnsi="Times New Roman"/>
          <w:sz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>manlardan öğrendikleri kâğıdı XIV</w:t>
      </w:r>
      <w:r w:rsidRPr="007D6547">
        <w:rPr>
          <w:rFonts w:ascii="Times New Roman" w:hAnsi="Times New Roman"/>
          <w:sz w:val="20"/>
          <w:szCs w:val="20"/>
        </w:rPr>
        <w:t xml:space="preserve">.Yüzyılda yaptıkları çalışmalarla selülozdan üretmeye başlamışlar ve kâğıdı daha ucuza mâl </w:t>
      </w:r>
      <w:r>
        <w:rPr>
          <w:rFonts w:ascii="Times New Roman" w:hAnsi="Times New Roman"/>
          <w:sz w:val="20"/>
          <w:szCs w:val="20"/>
        </w:rPr>
        <w:t>e</w:t>
      </w:r>
      <w:r w:rsidRPr="007D6547">
        <w:rPr>
          <w:rFonts w:ascii="Times New Roman" w:hAnsi="Times New Roman"/>
          <w:sz w:val="20"/>
          <w:szCs w:val="20"/>
        </w:rPr>
        <w:t>tmişlerdir.</w:t>
      </w:r>
      <w:r>
        <w:rPr>
          <w:rFonts w:ascii="Times New Roman" w:hAnsi="Times New Roman"/>
          <w:sz w:val="20"/>
          <w:szCs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 xml:space="preserve">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D34BED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D34BED" w:rsidRPr="007D6547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D34BED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5E7D50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19-  </w:t>
      </w:r>
      <w:r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Pr="00125343">
        <w:rPr>
          <w:rFonts w:ascii="Times New Roman" w:hAnsi="Times New Roman"/>
          <w:sz w:val="20"/>
          <w:szCs w:val="20"/>
          <w:u w:val="single"/>
        </w:rPr>
        <w:t>Sadece</w:t>
      </w:r>
      <w:r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Siyasi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</w:t>
      </w:r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20-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D34BED" w:rsidRPr="00912B18" w:rsidRDefault="00D34BE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D34BED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  <w:r>
        <w:rPr>
          <w:rFonts w:ascii="Times New Roman" w:hAnsi="Times New Roman"/>
          <w:sz w:val="20"/>
          <w:szCs w:val="20"/>
        </w:rPr>
        <w:t xml:space="preserve">          </w:t>
      </w:r>
    </w:p>
    <w:p w:rsidR="00D34BED" w:rsidRPr="00912B18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D34BED" w:rsidRDefault="00D34BE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D34BED" w:rsidRPr="007D6547" w:rsidRDefault="00D34BED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2C5EE2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21- </w:t>
      </w:r>
      <w:r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D34BED" w:rsidRPr="00BE2315" w:rsidRDefault="00D34BED" w:rsidP="002C5EE2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line id="_x0000_s1039" style="position:absolute;left:0;text-align:left;flip:y;z-index:251658240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2E06B2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2E06B2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D34BED" w:rsidRPr="002E06B2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Yaş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Erkek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Erkek</w:t>
            </w:r>
          </w:p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2E06B2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D34BED" w:rsidRPr="002E06B2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D34BED" w:rsidRPr="002E06B2" w:rsidRDefault="00D34BE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2E06B2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D34BED" w:rsidRPr="00125343" w:rsidRDefault="00D34BED" w:rsidP="002C5EE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D34BED" w:rsidRPr="00125343" w:rsidRDefault="00D34BED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D34BED" w:rsidRPr="00125343" w:rsidRDefault="00D34BED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D34BED" w:rsidRPr="00125343" w:rsidRDefault="00D34BED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D34BED" w:rsidRPr="00125343" w:rsidRDefault="00D34BED" w:rsidP="002C5EE2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2C5EE2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22- “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yesinler . Ancak yemek yemeye veya almaya kendileri gelmeyenlerin yemekleri görevliler tarafından akşama vakti ve kimse görmeden kapalı kaplar içerisinde evlerine götürülsün.</w:t>
      </w:r>
      <w:r>
        <w:rPr>
          <w:rFonts w:ascii="Times New Roman" w:hAnsi="Times New Roman"/>
          <w:sz w:val="20"/>
          <w:szCs w:val="20"/>
        </w:rPr>
        <w:t>”</w:t>
      </w:r>
    </w:p>
    <w:p w:rsidR="00D34BED" w:rsidRPr="007D6547" w:rsidRDefault="00D34BED" w:rsidP="002C5EE2">
      <w:pPr>
        <w:pStyle w:val="NoSpacing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D34BED" w:rsidRPr="007D6547" w:rsidRDefault="00D34BED" w:rsidP="002C5EE2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D34BED" w:rsidRPr="007D6547" w:rsidRDefault="00D34BED" w:rsidP="002C5EE2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D34BED" w:rsidRPr="007D6547" w:rsidRDefault="00D34BED" w:rsidP="002C5EE2">
      <w:pPr>
        <w:pStyle w:val="NoSpacing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D34BED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23-   </w:t>
      </w:r>
      <w:r w:rsidRPr="00912B18">
        <w:rPr>
          <w:rFonts w:ascii="Times New Roman" w:hAnsi="Times New Roman"/>
          <w:sz w:val="20"/>
          <w:szCs w:val="20"/>
        </w:rPr>
        <w:t>“Ahi Teşkilatının görevleri nelerdir?” sorusuna  verilecek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D34BED" w:rsidRDefault="00D34BED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B4435D" w:rsidRDefault="00D34BED" w:rsidP="002C5EE2">
      <w:pPr>
        <w:spacing w:after="0" w:line="20" w:lineRule="atLeast"/>
        <w:jc w:val="both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40" type="#_x0000_t61" style="position:absolute;left:0;text-align:left;margin-left:97.95pt;margin-top:2.25pt;width:155.4pt;height:94.35pt;z-index:251660288" adj="-6255,12179">
            <v:textbox>
              <w:txbxContent>
                <w:p w:rsidR="00D34BED" w:rsidRPr="00B4435D" w:rsidRDefault="00D34BED" w:rsidP="002C5EE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/>
                      <w:sz w:val="20"/>
                      <w:szCs w:val="20"/>
                    </w:rPr>
                    <w:t>Ben Mete  Kağan. Kurultay adı verilen meclise başkanlık ederim. Toplantılarımıza eşim ve   devlet ileri gelenleri katılır. Ülkemizin askeri, siyasi ve ekonomik konularını burada görüşürüz.</w:t>
                  </w:r>
                </w:p>
                <w:p w:rsidR="00D34BED" w:rsidRDefault="00D34BED" w:rsidP="002C5EE2"/>
              </w:txbxContent>
            </v:textbox>
          </v:shape>
        </w:pict>
      </w:r>
      <w:r>
        <w:rPr>
          <w:rFonts w:ascii="Times New Roman" w:hAnsi="Times New Roman"/>
          <w:sz w:val="20"/>
          <w:szCs w:val="20"/>
        </w:rPr>
        <w:t xml:space="preserve">24- </w:t>
      </w:r>
    </w:p>
    <w:p w:rsidR="00D34BED" w:rsidRPr="00B4435D" w:rsidRDefault="00D34BED" w:rsidP="002C5EE2">
      <w:pPr>
        <w:spacing w:after="0" w:line="20" w:lineRule="atLeast"/>
        <w:jc w:val="both"/>
        <w:rPr>
          <w:rFonts w:ascii="Times New Roman" w:hAnsi="Times New Roman"/>
          <w:color w:val="000000"/>
        </w:rPr>
      </w:pPr>
      <w:r>
        <w:rPr>
          <w:noProof/>
          <w:lang w:eastAsia="tr-TR"/>
        </w:rPr>
        <w:pict>
          <v:shape id="_x0000_s1041" type="#_x0000_t75" alt="vatanseverpatriot_metekagan" style="position:absolute;left:0;text-align:left;margin-left:9pt;margin-top:5.9pt;width:59.25pt;height:82.45pt;z-index:251659264;visibility:visible">
            <v:imagedata r:id="rId7" o:title=""/>
            <w10:wrap type="square"/>
          </v:shape>
        </w:pict>
      </w:r>
    </w:p>
    <w:p w:rsidR="00D34BED" w:rsidRPr="00B4435D" w:rsidRDefault="00D34BED" w:rsidP="002C5EE2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2C5EE2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2C5EE2">
      <w:pPr>
        <w:spacing w:after="0" w:line="20" w:lineRule="atLeast"/>
        <w:ind w:left="709" w:hanging="425"/>
        <w:jc w:val="both"/>
        <w:rPr>
          <w:rFonts w:ascii="Times New Roman" w:hAnsi="Times New Roman"/>
          <w:color w:val="000000"/>
        </w:rPr>
      </w:pPr>
    </w:p>
    <w:p w:rsidR="00D34BED" w:rsidRPr="00B4435D" w:rsidRDefault="00D34BED" w:rsidP="002C5EE2">
      <w:pPr>
        <w:spacing w:after="0" w:line="20" w:lineRule="atLeast"/>
        <w:rPr>
          <w:rFonts w:ascii="Times New Roman" w:hAnsi="Times New Roman"/>
          <w:color w:val="000000"/>
        </w:rPr>
      </w:pPr>
    </w:p>
    <w:p w:rsidR="00D34BED" w:rsidRDefault="00D34BED" w:rsidP="002C5EE2">
      <w:pPr>
        <w:spacing w:after="0" w:line="20" w:lineRule="atLeast"/>
        <w:rPr>
          <w:rFonts w:ascii="Times New Roman" w:hAnsi="Times New Roman"/>
          <w:b/>
        </w:rPr>
      </w:pPr>
    </w:p>
    <w:p w:rsidR="00D34BED" w:rsidRDefault="00D34BED" w:rsidP="002C5EE2">
      <w:pPr>
        <w:spacing w:after="0" w:line="20" w:lineRule="atLeast"/>
        <w:rPr>
          <w:rFonts w:ascii="Times New Roman" w:hAnsi="Times New Roman"/>
          <w:b/>
        </w:rPr>
      </w:pPr>
    </w:p>
    <w:p w:rsidR="00D34BED" w:rsidRPr="00B4435D" w:rsidRDefault="00D34BED" w:rsidP="002C5EE2">
      <w:pPr>
        <w:spacing w:after="0" w:line="20" w:lineRule="atLeast"/>
        <w:rPr>
          <w:rFonts w:ascii="Times New Roman" w:hAnsi="Times New Roman"/>
          <w:b/>
          <w:u w:val="single"/>
        </w:rPr>
      </w:pPr>
      <w:r w:rsidRPr="00B4435D">
        <w:rPr>
          <w:rFonts w:ascii="Times New Roman" w:hAnsi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/>
          <w:b/>
          <w:u w:val="single"/>
        </w:rPr>
        <w:t>ulaşılamaz?</w:t>
      </w:r>
    </w:p>
    <w:p w:rsidR="00D34BED" w:rsidRPr="00B4435D" w:rsidRDefault="00D34BED" w:rsidP="002C5EE2">
      <w:pPr>
        <w:spacing w:after="0" w:line="20" w:lineRule="atLeast"/>
        <w:rPr>
          <w:rFonts w:ascii="Times New Roman" w:hAnsi="Times New Roman"/>
        </w:rPr>
      </w:pPr>
      <w:r w:rsidRPr="00B4435D">
        <w:rPr>
          <w:rFonts w:ascii="Times New Roman" w:hAnsi="Times New Roman"/>
        </w:rPr>
        <w:t>A)Devleti ilgilendiren önemli kararlar görüşülür</w:t>
      </w:r>
    </w:p>
    <w:p w:rsidR="00D34BED" w:rsidRPr="00B4435D" w:rsidRDefault="00D34BED" w:rsidP="002C5EE2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B)Kağanın yetkileri sınırsızdır</w:t>
      </w:r>
    </w:p>
    <w:p w:rsidR="00D34BED" w:rsidRPr="00B4435D" w:rsidRDefault="00D34BED" w:rsidP="002C5EE2">
      <w:pPr>
        <w:spacing w:after="0" w:line="20" w:lineRule="atLeast"/>
        <w:rPr>
          <w:rFonts w:ascii="Times New Roman" w:hAnsi="Times New Roman"/>
        </w:rPr>
      </w:pPr>
      <w:r w:rsidRPr="00B4435D">
        <w:rPr>
          <w:rFonts w:ascii="Times New Roman" w:hAnsi="Times New Roman"/>
        </w:rPr>
        <w:t>C)Hatun da devlet idaresine katılır</w:t>
      </w:r>
    </w:p>
    <w:p w:rsidR="00D34BED" w:rsidRDefault="00D34BED" w:rsidP="002C5EE2">
      <w:pPr>
        <w:spacing w:after="0" w:line="20" w:lineRule="atLeast"/>
        <w:jc w:val="both"/>
        <w:rPr>
          <w:rFonts w:ascii="Times New Roman" w:hAnsi="Times New Roman"/>
        </w:rPr>
      </w:pPr>
      <w:r w:rsidRPr="00B4435D">
        <w:rPr>
          <w:rFonts w:ascii="Times New Roman" w:hAnsi="Times New Roman"/>
        </w:rPr>
        <w:t>D)Devlet işlerinde ileri gelenlerin görüşler</w:t>
      </w:r>
      <w:r>
        <w:rPr>
          <w:rFonts w:ascii="Times New Roman" w:hAnsi="Times New Roman"/>
        </w:rPr>
        <w:t>i alınır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25- 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D34BED" w:rsidRPr="00912B18" w:rsidRDefault="00D34BED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Pr="007D6547" w:rsidRDefault="00D34BED" w:rsidP="002C5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BED" w:rsidRPr="006751DE" w:rsidRDefault="00D34BED" w:rsidP="002C5EE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-----CEVAP ANAHTARI----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D34BED" w:rsidRPr="002E06B2" w:rsidTr="002E06B2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…………....</w:t>
            </w:r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8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09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4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2" style="position:absolute;margin-left:-.5pt;margin-top:-.6pt;width:23.95pt;height:24.5pt;z-index:251661312;mso-position-horizontal-relative:text;mso-position-vertical-relative:text">
                  <v:textbox style="mso-next-textbox:#_x0000_s1042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3" style="position:absolute;margin-left:-.25pt;margin-top:2.55pt;width:23.95pt;height:21.35pt;z-index:251665408;mso-position-horizontal-relative:text;mso-position-vertical-relative:text">
                  <v:textbox style="mso-next-textbox:#_x0000_s1043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4" style="position:absolute;margin-left:-.5pt;margin-top:.3pt;width:23.95pt;height:24pt;z-index:251662336;mso-position-horizontal-relative:text;mso-position-vertical-relative:text">
                  <v:textbox style="mso-next-textbox:#_x0000_s1044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5" style="position:absolute;margin-left:-.2pt;margin-top:.3pt;width:23.95pt;height:21.35pt;z-index:251666432;mso-position-horizontal-relative:text;mso-position-vertical-relative:text">
                  <v:textbox style="mso-next-textbox:#_x0000_s1045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0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6" style="position:absolute;margin-left:-.5pt;margin-top:.55pt;width:23.95pt;height:24pt;z-index:251663360;mso-position-horizontal-relative:text;mso-position-vertical-relative:text">
                  <v:textbox style="mso-next-textbox:#_x0000_s1046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7" style="position:absolute;margin-left:-.2pt;margin-top:3.2pt;width:23.95pt;height:21.35pt;z-index:251667456;mso-position-horizontal-relative:text;mso-position-vertical-relative:text">
                  <v:textbox style="mso-next-textbox:#_x0000_s1047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8" style="position:absolute;margin-left:-.5pt;margin-top:.15pt;width:23.95pt;height:21.35pt;z-index:251664384;mso-position-horizontal-relative:text;mso-position-vertical-relative:text">
                  <v:textbox style="mso-next-textbox:#_x0000_s1048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49" style="position:absolute;margin-left:-.2pt;margin-top:.15pt;width:23.95pt;height:21.35pt;z-index:251669504;mso-position-horizontal-relative:text;mso-position-vertical-relative:text">
                  <v:textbox style="mso-next-textbox:#_x0000_s1049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1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50" style="position:absolute;margin-left:-.5pt;margin-top:.55pt;width:23.95pt;height:21.35pt;z-index:251668480;mso-position-horizontal-relative:text;mso-position-vertical-relative:text">
                  <v:textbox style="mso-next-textbox:#_x0000_s1050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51" style="position:absolute;margin-left:-.2pt;margin-top:.55pt;width:23.95pt;height:21.35pt;z-index:251670528;mso-position-horizontal-relative:text;mso-position-vertical-relative:text">
                  <v:textbox style="mso-next-textbox:#_x0000_s1051">
                    <w:txbxContent>
                      <w:p w:rsidR="00D34BED" w:rsidRPr="0033088F" w:rsidRDefault="00D34BED" w:rsidP="002C5EE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2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4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Adı:</w:t>
            </w: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Soyadı:</w:t>
            </w: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5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6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7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8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29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0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1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2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Puanı:………………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3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4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5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6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7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8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39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40" type="#_x0000_t75" style="width:24pt;height:25.5pt;visibility:visible">
                  <v:imagedata r:id="rId11" o:title=""/>
                </v:shape>
              </w:pict>
            </w:r>
          </w:p>
        </w:tc>
      </w:tr>
      <w:tr w:rsidR="00D34BED" w:rsidRPr="002E06B2" w:rsidTr="002E06B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34BED" w:rsidRPr="002E06B2" w:rsidRDefault="00D34BED" w:rsidP="002E06B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E06B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41" type="#_x0000_t75" style="width:27pt;height:25.5pt;visibility:visible">
                  <v:imagedata r:id="rId8" o:title=""/>
                </v:shape>
              </w:pic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42" type="#_x0000_t75" style="width:24pt;height:25.5pt;visibility:visible">
                  <v:imagedata r:id="rId9" o:title=""/>
                </v:shape>
              </w:pict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43" type="#_x0000_t75" style="width:24pt;height:24.75pt;visibility:visible">
                  <v:imagedata r:id="rId10" o:title=""/>
                </v:shape>
              </w:pict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D34BED" w:rsidRPr="002E06B2" w:rsidRDefault="00D34BED" w:rsidP="002E06B2">
            <w:pPr>
              <w:spacing w:after="0" w:line="20" w:lineRule="atLeast"/>
              <w:rPr>
                <w:rFonts w:ascii="Times New Roman" w:hAnsi="Times New Roman"/>
                <w:sz w:val="16"/>
                <w:szCs w:val="16"/>
              </w:rPr>
            </w:pPr>
            <w:r w:rsidRPr="002E06B2">
              <w:rPr>
                <w:rFonts w:ascii="Times New Roman" w:hAnsi="Times New Roman"/>
                <w:noProof/>
                <w:sz w:val="16"/>
                <w:szCs w:val="16"/>
                <w:lang w:eastAsia="tr-TR"/>
              </w:rPr>
              <w:pict>
                <v:shape id="_x0000_i1144" type="#_x0000_t75" style="width:24pt;height:25.5pt;visibility:visible">
                  <v:imagedata r:id="rId11" o:title=""/>
                </v:shape>
              </w:pict>
            </w:r>
          </w:p>
        </w:tc>
      </w:tr>
    </w:tbl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34BED" w:rsidRDefault="00D34BED" w:rsidP="00A056CE">
      <w:pPr>
        <w:rPr>
          <w:rFonts w:ascii="Cambria" w:hAnsi="Cambria"/>
          <w:b/>
          <w:noProof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BAŞARILAR…  </w:t>
      </w:r>
      <w:hyperlink r:id="rId12" w:history="1">
        <w:r>
          <w:rPr>
            <w:rStyle w:val="Hyperlink"/>
            <w:rFonts w:ascii="Cambria" w:hAnsi="Cambria"/>
            <w:b/>
            <w:noProof/>
            <w:sz w:val="20"/>
            <w:szCs w:val="20"/>
          </w:rPr>
          <w:t>www.sorubak.com</w:t>
        </w:r>
      </w:hyperlink>
      <w:r>
        <w:rPr>
          <w:rFonts w:ascii="Cambria" w:hAnsi="Cambria"/>
          <w:b/>
          <w:noProof/>
          <w:sz w:val="20"/>
          <w:szCs w:val="20"/>
        </w:rPr>
        <w:t xml:space="preserve"> </w:t>
      </w:r>
    </w:p>
    <w:p w:rsidR="00D34BED" w:rsidRDefault="00D34BE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sectPr w:rsidR="00D34BED" w:rsidSect="00554C7A">
      <w:pgSz w:w="11907" w:h="17067" w:code="9"/>
      <w:pgMar w:top="567" w:right="425" w:bottom="567" w:left="567" w:header="709" w:footer="709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BED" w:rsidRDefault="00D34BED" w:rsidP="0033088F">
      <w:pPr>
        <w:spacing w:after="0" w:line="240" w:lineRule="auto"/>
      </w:pPr>
      <w:r>
        <w:separator/>
      </w:r>
    </w:p>
  </w:endnote>
  <w:endnote w:type="continuationSeparator" w:id="0">
    <w:p w:rsidR="00D34BED" w:rsidRDefault="00D34BED" w:rsidP="0033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BED" w:rsidRDefault="00D34BED" w:rsidP="0033088F">
      <w:pPr>
        <w:spacing w:after="0" w:line="240" w:lineRule="auto"/>
      </w:pPr>
      <w:r>
        <w:separator/>
      </w:r>
    </w:p>
  </w:footnote>
  <w:footnote w:type="continuationSeparator" w:id="0">
    <w:p w:rsidR="00D34BED" w:rsidRDefault="00D34BED" w:rsidP="0033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0BF7"/>
    <w:multiLevelType w:val="hybridMultilevel"/>
    <w:tmpl w:val="792AC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F7BB9"/>
    <w:multiLevelType w:val="hybridMultilevel"/>
    <w:tmpl w:val="3C7840AA"/>
    <w:lvl w:ilvl="0" w:tplc="4ADC56E4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1E5AC3"/>
    <w:multiLevelType w:val="hybridMultilevel"/>
    <w:tmpl w:val="8A544AC0"/>
    <w:lvl w:ilvl="0" w:tplc="91AC0B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736E3D0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8B1"/>
    <w:rsid w:val="00073B88"/>
    <w:rsid w:val="000B4624"/>
    <w:rsid w:val="000E3F63"/>
    <w:rsid w:val="00125343"/>
    <w:rsid w:val="002C5EE2"/>
    <w:rsid w:val="002E06B2"/>
    <w:rsid w:val="002F0A2E"/>
    <w:rsid w:val="0033088F"/>
    <w:rsid w:val="003C2BBB"/>
    <w:rsid w:val="004C1A45"/>
    <w:rsid w:val="004D6250"/>
    <w:rsid w:val="004E1AEA"/>
    <w:rsid w:val="005228CD"/>
    <w:rsid w:val="00527DB1"/>
    <w:rsid w:val="00533CF9"/>
    <w:rsid w:val="00554C7A"/>
    <w:rsid w:val="00563F4B"/>
    <w:rsid w:val="005E7D50"/>
    <w:rsid w:val="00603E14"/>
    <w:rsid w:val="00604FEA"/>
    <w:rsid w:val="006576A7"/>
    <w:rsid w:val="006751DE"/>
    <w:rsid w:val="006E21A4"/>
    <w:rsid w:val="00750FC5"/>
    <w:rsid w:val="007A790E"/>
    <w:rsid w:val="007C1CFB"/>
    <w:rsid w:val="007D6547"/>
    <w:rsid w:val="007F5D94"/>
    <w:rsid w:val="00825715"/>
    <w:rsid w:val="00837A82"/>
    <w:rsid w:val="008667B5"/>
    <w:rsid w:val="0087202F"/>
    <w:rsid w:val="008F4FD0"/>
    <w:rsid w:val="00912B18"/>
    <w:rsid w:val="009B1002"/>
    <w:rsid w:val="00A056CE"/>
    <w:rsid w:val="00AC410B"/>
    <w:rsid w:val="00B07518"/>
    <w:rsid w:val="00B4435D"/>
    <w:rsid w:val="00B44638"/>
    <w:rsid w:val="00BE2315"/>
    <w:rsid w:val="00C36FAF"/>
    <w:rsid w:val="00C51427"/>
    <w:rsid w:val="00C73884"/>
    <w:rsid w:val="00CB03D2"/>
    <w:rsid w:val="00D34BED"/>
    <w:rsid w:val="00DA586A"/>
    <w:rsid w:val="00E130FD"/>
    <w:rsid w:val="00E34E1F"/>
    <w:rsid w:val="00E768B1"/>
    <w:rsid w:val="00F11D96"/>
    <w:rsid w:val="00F417BC"/>
    <w:rsid w:val="00FC0BCB"/>
    <w:rsid w:val="00FC62D6"/>
    <w:rsid w:val="00FE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1C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088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088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088F"/>
    <w:rPr>
      <w:rFonts w:ascii="Tahoma" w:hAnsi="Tahoma" w:cs="Tahoma"/>
      <w:sz w:val="16"/>
      <w:szCs w:val="16"/>
    </w:rPr>
  </w:style>
  <w:style w:type="table" w:styleId="LightShading">
    <w:name w:val="Light Shading"/>
    <w:basedOn w:val="TableNormal"/>
    <w:uiPriority w:val="99"/>
    <w:rsid w:val="0087202F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99"/>
    <w:qFormat/>
    <w:rsid w:val="00B4435D"/>
    <w:rPr>
      <w:lang w:eastAsia="en-US"/>
    </w:rPr>
  </w:style>
  <w:style w:type="character" w:styleId="Hyperlink">
    <w:name w:val="Hyperlink"/>
    <w:basedOn w:val="DefaultParagraphFont"/>
    <w:uiPriority w:val="99"/>
    <w:rsid w:val="00A056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4</Pages>
  <Words>2371</Words>
  <Characters>13515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t61a</dc:creator>
  <cp:keywords>www.sorubak.com</cp:keywords>
  <dc:description>www.sorubak.com</dc:description>
  <cp:lastModifiedBy>edanur</cp:lastModifiedBy>
  <cp:revision>11</cp:revision>
  <dcterms:created xsi:type="dcterms:W3CDTF">2012-03-19T20:03:00Z</dcterms:created>
  <dcterms:modified xsi:type="dcterms:W3CDTF">2014-04-16T19:11:00Z</dcterms:modified>
  <cp:category>www.sorubak.com</cp:category>
</cp:coreProperties>
</file>