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680" w:rsidRPr="00470599" w:rsidRDefault="00175680" w:rsidP="0047059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2014-2015 </w:t>
      </w:r>
      <w:r w:rsidRPr="00470599">
        <w:rPr>
          <w:b/>
          <w:bCs/>
          <w:sz w:val="20"/>
          <w:szCs w:val="20"/>
        </w:rPr>
        <w:t xml:space="preserve"> EĞİTİM-ÖĞRETİM YILI HASKÖY ORTA OKULU DİN KÜLTÜRÜ VE AHLAK BİLGİSİ DERSİ </w:t>
      </w:r>
    </w:p>
    <w:p w:rsidR="00175680" w:rsidRPr="00470599" w:rsidRDefault="00175680" w:rsidP="00470599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7. SINIF 1. DÖNEM 2. SINAV</w:t>
      </w:r>
    </w:p>
    <w:p w:rsidR="00175680" w:rsidRPr="00470599" w:rsidRDefault="00175680" w:rsidP="00470599">
      <w:pPr>
        <w:spacing w:after="0"/>
        <w:rPr>
          <w:b/>
          <w:bCs/>
          <w:sz w:val="20"/>
          <w:szCs w:val="20"/>
        </w:rPr>
      </w:pPr>
      <w:r w:rsidRPr="00470599">
        <w:rPr>
          <w:b/>
          <w:bCs/>
          <w:sz w:val="20"/>
          <w:szCs w:val="20"/>
        </w:rPr>
        <w:t xml:space="preserve">AD:                              </w:t>
      </w:r>
      <w:r>
        <w:rPr>
          <w:b/>
          <w:bCs/>
          <w:sz w:val="20"/>
          <w:szCs w:val="20"/>
        </w:rPr>
        <w:t xml:space="preserve">  </w:t>
      </w:r>
      <w:r w:rsidRPr="00470599">
        <w:rPr>
          <w:b/>
          <w:bCs/>
          <w:sz w:val="20"/>
          <w:szCs w:val="20"/>
        </w:rPr>
        <w:t xml:space="preserve"> SOYAD:                                 </w:t>
      </w:r>
      <w:r>
        <w:rPr>
          <w:b/>
          <w:bCs/>
          <w:sz w:val="20"/>
          <w:szCs w:val="20"/>
        </w:rPr>
        <w:t xml:space="preserve">    </w:t>
      </w:r>
      <w:r w:rsidRPr="00470599">
        <w:rPr>
          <w:b/>
          <w:bCs/>
          <w:sz w:val="20"/>
          <w:szCs w:val="20"/>
        </w:rPr>
        <w:t>NUMARA:</w:t>
      </w:r>
      <w:r>
        <w:rPr>
          <w:b/>
          <w:bCs/>
          <w:sz w:val="20"/>
          <w:szCs w:val="20"/>
        </w:rPr>
        <w:t xml:space="preserve">                                ŞUBE:</w:t>
      </w:r>
    </w:p>
    <w:p w:rsidR="00175680" w:rsidRDefault="00175680" w:rsidP="00470599">
      <w:pPr>
        <w:spacing w:after="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SORULAR</w:t>
      </w:r>
    </w:p>
    <w:p w:rsidR="00175680" w:rsidRPr="00C6767A" w:rsidRDefault="00175680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C6767A">
        <w:rPr>
          <w:b/>
          <w:sz w:val="20"/>
          <w:szCs w:val="20"/>
        </w:rPr>
        <w:t>Bismillahirrahmanirrahim.</w:t>
      </w:r>
    </w:p>
    <w:p w:rsidR="00175680" w:rsidRDefault="00175680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 xml:space="preserve">Era eytellezi yükezzibü bid-din fezâlikellezi yedu'ul yetime ve lâ yehuddu alâ taam-il miskin fev ey lün lil </w:t>
      </w:r>
      <w:bookmarkStart w:id="0" w:name="_GoBack"/>
      <w:bookmarkEnd w:id="0"/>
      <w:r w:rsidRPr="00C6767A">
        <w:rPr>
          <w:b/>
          <w:sz w:val="20"/>
          <w:szCs w:val="20"/>
        </w:rPr>
        <w:t>musalîiyne elleziyne hüm an salâtihim sâhune elleziyne hüm yüraune ve yemneun'el-maun.</w:t>
      </w:r>
    </w:p>
    <w:p w:rsidR="00175680" w:rsidRPr="00C6767A" w:rsidRDefault="00175680" w:rsidP="00C6767A">
      <w:pPr>
        <w:tabs>
          <w:tab w:val="center" w:pos="4536"/>
        </w:tabs>
        <w:spacing w:after="0"/>
        <w:rPr>
          <w:sz w:val="20"/>
          <w:szCs w:val="20"/>
        </w:rPr>
      </w:pPr>
      <w:r>
        <w:rPr>
          <w:b/>
          <w:sz w:val="20"/>
          <w:szCs w:val="20"/>
        </w:rPr>
        <w:t>Verilen Sure aşağıdakilerden hangisine aittir?</w:t>
      </w:r>
      <w:r w:rsidRPr="00C6767A">
        <w:rPr>
          <w:sz w:val="20"/>
          <w:szCs w:val="20"/>
        </w:rPr>
        <w:tab/>
      </w:r>
    </w:p>
    <w:p w:rsidR="00175680" w:rsidRDefault="00175680" w:rsidP="00C6767A">
      <w:pPr>
        <w:spacing w:after="0"/>
        <w:rPr>
          <w:sz w:val="20"/>
          <w:szCs w:val="20"/>
        </w:rPr>
      </w:pPr>
      <w:r w:rsidRPr="00C6767A">
        <w:rPr>
          <w:sz w:val="20"/>
          <w:szCs w:val="20"/>
        </w:rPr>
        <w:t xml:space="preserve">a.Maun    </w:t>
      </w:r>
      <w:r>
        <w:rPr>
          <w:sz w:val="20"/>
          <w:szCs w:val="20"/>
        </w:rPr>
        <w:t xml:space="preserve">                               </w:t>
      </w:r>
      <w:r w:rsidRPr="00C6767A">
        <w:rPr>
          <w:sz w:val="20"/>
          <w:szCs w:val="20"/>
        </w:rPr>
        <w:t xml:space="preserve"> b.Fatiha </w:t>
      </w:r>
      <w:r>
        <w:rPr>
          <w:sz w:val="20"/>
          <w:szCs w:val="20"/>
        </w:rPr>
        <w:t xml:space="preserve">                                 </w:t>
      </w:r>
      <w:r w:rsidRPr="00C6767A">
        <w:rPr>
          <w:sz w:val="20"/>
          <w:szCs w:val="20"/>
        </w:rPr>
        <w:t xml:space="preserve">c.Nas                 </w:t>
      </w:r>
      <w:r>
        <w:rPr>
          <w:sz w:val="20"/>
          <w:szCs w:val="20"/>
        </w:rPr>
        <w:t xml:space="preserve">                            </w:t>
      </w:r>
      <w:r w:rsidRPr="00C6767A">
        <w:rPr>
          <w:sz w:val="20"/>
          <w:szCs w:val="20"/>
        </w:rPr>
        <w:t>d.İhlas</w:t>
      </w:r>
    </w:p>
    <w:p w:rsidR="00175680" w:rsidRDefault="00175680" w:rsidP="00C6767A">
      <w:pPr>
        <w:spacing w:after="0"/>
        <w:rPr>
          <w:b/>
          <w:sz w:val="20"/>
          <w:szCs w:val="20"/>
        </w:rPr>
      </w:pPr>
      <w:r w:rsidRPr="00C6767A">
        <w:rPr>
          <w:b/>
          <w:sz w:val="20"/>
          <w:szCs w:val="20"/>
        </w:rPr>
        <w:t>2.</w:t>
      </w:r>
      <w:r>
        <w:rPr>
          <w:b/>
          <w:sz w:val="20"/>
          <w:szCs w:val="20"/>
        </w:rPr>
        <w:t>Aşağıdakilerden hangisi orucu bozan durumlardan birisidir?</w:t>
      </w:r>
    </w:p>
    <w:p w:rsidR="00175680" w:rsidRDefault="00175680" w:rsidP="00C6767A">
      <w:pPr>
        <w:spacing w:after="0"/>
        <w:rPr>
          <w:sz w:val="20"/>
          <w:szCs w:val="20"/>
        </w:rPr>
      </w:pPr>
      <w:r w:rsidRPr="00C6767A">
        <w:rPr>
          <w:sz w:val="20"/>
          <w:szCs w:val="20"/>
        </w:rPr>
        <w:t xml:space="preserve">a. Diş fırçalamak                    b.Bilerek bir şey yemek     </w:t>
      </w:r>
      <w:r>
        <w:rPr>
          <w:sz w:val="20"/>
          <w:szCs w:val="20"/>
        </w:rPr>
        <w:t xml:space="preserve">  </w:t>
      </w:r>
      <w:r w:rsidRPr="00C6767A">
        <w:rPr>
          <w:sz w:val="20"/>
          <w:szCs w:val="20"/>
        </w:rPr>
        <w:t>c.Banyo yapmak                         d.Ağza su alıp çalkalamak</w:t>
      </w:r>
    </w:p>
    <w:p w:rsidR="00175680" w:rsidRPr="005549B2" w:rsidRDefault="00175680" w:rsidP="005549B2">
      <w:pPr>
        <w:spacing w:after="0"/>
        <w:rPr>
          <w:sz w:val="20"/>
          <w:szCs w:val="20"/>
        </w:rPr>
      </w:pPr>
      <w:r w:rsidRPr="005549B2">
        <w:rPr>
          <w:b/>
          <w:sz w:val="20"/>
          <w:szCs w:val="20"/>
        </w:rPr>
        <w:t>3.</w:t>
      </w:r>
      <w:r w:rsidRPr="005549B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549B2">
        <w:rPr>
          <w:b/>
          <w:sz w:val="20"/>
          <w:szCs w:val="20"/>
        </w:rPr>
        <w:t xml:space="preserve">Aşağıdakilerden hangisi orucun bireysel ve toplumsal kazanımıyla ilgili doğru bir bilgi </w:t>
      </w:r>
      <w:r w:rsidRPr="005549B2">
        <w:rPr>
          <w:b/>
          <w:sz w:val="20"/>
          <w:szCs w:val="20"/>
          <w:u w:val="single"/>
        </w:rPr>
        <w:t>değildir</w:t>
      </w:r>
      <w:r w:rsidRPr="005549B2">
        <w:rPr>
          <w:sz w:val="20"/>
          <w:szCs w:val="20"/>
        </w:rPr>
        <w:t>?</w:t>
      </w:r>
    </w:p>
    <w:p w:rsidR="00175680" w:rsidRPr="005549B2" w:rsidRDefault="00175680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A-Kişi Yüce Allah’ın hoşnutluğunu kazanır. </w:t>
      </w:r>
    </w:p>
    <w:p w:rsidR="00175680" w:rsidRPr="005549B2" w:rsidRDefault="00175680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B-Kişi nimetlerin değerini daha iyi anlar; şükreden bir kul olur. </w:t>
      </w:r>
    </w:p>
    <w:p w:rsidR="00175680" w:rsidRPr="005549B2" w:rsidRDefault="00175680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>C-Toplumsal bütünlüğü pekiştirir.</w:t>
      </w:r>
      <w:r w:rsidRPr="005549B2">
        <w:rPr>
          <w:sz w:val="20"/>
          <w:szCs w:val="20"/>
        </w:rPr>
        <w:tab/>
        <w:t xml:space="preserve"> </w:t>
      </w:r>
    </w:p>
    <w:p w:rsidR="00175680" w:rsidRDefault="00175680" w:rsidP="005549B2">
      <w:pPr>
        <w:spacing w:after="0"/>
        <w:rPr>
          <w:sz w:val="20"/>
          <w:szCs w:val="20"/>
        </w:rPr>
      </w:pPr>
      <w:r w:rsidRPr="005549B2">
        <w:rPr>
          <w:sz w:val="20"/>
          <w:szCs w:val="20"/>
        </w:rPr>
        <w:t xml:space="preserve">D-Kişinin iradesini zayıflatır. </w:t>
      </w:r>
    </w:p>
    <w:p w:rsidR="00175680" w:rsidRPr="005671E5" w:rsidRDefault="00175680" w:rsidP="005671E5">
      <w:pPr>
        <w:spacing w:after="0"/>
        <w:rPr>
          <w:b/>
          <w:sz w:val="20"/>
          <w:szCs w:val="20"/>
        </w:rPr>
      </w:pPr>
      <w:r w:rsidRPr="005671E5">
        <w:rPr>
          <w:b/>
          <w:sz w:val="20"/>
          <w:szCs w:val="20"/>
        </w:rPr>
        <w:t>4.</w:t>
      </w:r>
      <w:r w:rsidRPr="005671E5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5671E5">
        <w:rPr>
          <w:b/>
          <w:sz w:val="20"/>
          <w:szCs w:val="20"/>
        </w:rPr>
        <w:t>K</w:t>
      </w:r>
      <w:r>
        <w:rPr>
          <w:b/>
          <w:sz w:val="20"/>
          <w:szCs w:val="20"/>
        </w:rPr>
        <w:t>uran-ı</w:t>
      </w:r>
      <w:r w:rsidRPr="005671E5">
        <w:rPr>
          <w:b/>
          <w:sz w:val="20"/>
          <w:szCs w:val="20"/>
        </w:rPr>
        <w:t xml:space="preserve"> Kerim hangi gecede indirilmeye başlanmıştır?</w:t>
      </w:r>
    </w:p>
    <w:p w:rsidR="00175680" w:rsidRPr="005671E5" w:rsidRDefault="00175680" w:rsidP="005671E5">
      <w:pPr>
        <w:spacing w:after="0"/>
        <w:rPr>
          <w:sz w:val="20"/>
          <w:szCs w:val="20"/>
        </w:rPr>
      </w:pPr>
      <w:r w:rsidRPr="005671E5">
        <w:rPr>
          <w:sz w:val="20"/>
          <w:szCs w:val="20"/>
        </w:rPr>
        <w:t>a.Berat Gecesi’nde               b.Miraç Gecesi’nde                c.Kadir Gecesi’nde                  d.Regaip Gecesi’nde</w:t>
      </w:r>
    </w:p>
    <w:p w:rsidR="00175680" w:rsidRPr="003D1DA5" w:rsidRDefault="00175680" w:rsidP="003D1DA5">
      <w:pPr>
        <w:spacing w:after="0"/>
        <w:rPr>
          <w:sz w:val="20"/>
          <w:szCs w:val="20"/>
        </w:rPr>
      </w:pPr>
      <w:r w:rsidRPr="003D1DA5">
        <w:rPr>
          <w:b/>
          <w:sz w:val="20"/>
          <w:szCs w:val="20"/>
        </w:rPr>
        <w:t>5</w:t>
      </w:r>
      <w:r>
        <w:rPr>
          <w:sz w:val="20"/>
          <w:szCs w:val="20"/>
        </w:rPr>
        <w:t>.</w:t>
      </w:r>
      <w:r w:rsidRPr="003D1DA5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3D1DA5">
        <w:rPr>
          <w:b/>
          <w:sz w:val="20"/>
          <w:szCs w:val="20"/>
        </w:rPr>
        <w:t>Oruç açma vaktine ne ad verilir?</w:t>
      </w:r>
    </w:p>
    <w:p w:rsidR="00175680" w:rsidRDefault="00175680" w:rsidP="003D1DA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3D1DA5">
        <w:rPr>
          <w:sz w:val="20"/>
          <w:szCs w:val="20"/>
        </w:rPr>
        <w:t>İmsak</w:t>
      </w:r>
      <w:r>
        <w:rPr>
          <w:sz w:val="20"/>
          <w:szCs w:val="20"/>
        </w:rPr>
        <w:t xml:space="preserve">                                  </w:t>
      </w:r>
      <w:r w:rsidRPr="003D1DA5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3D1DA5">
        <w:rPr>
          <w:sz w:val="20"/>
          <w:szCs w:val="20"/>
        </w:rPr>
        <w:t xml:space="preserve">Mukabele </w:t>
      </w:r>
      <w:r>
        <w:rPr>
          <w:sz w:val="20"/>
          <w:szCs w:val="20"/>
        </w:rPr>
        <w:t xml:space="preserve">                             c.</w:t>
      </w:r>
      <w:r w:rsidRPr="003D1DA5">
        <w:rPr>
          <w:sz w:val="20"/>
          <w:szCs w:val="20"/>
        </w:rPr>
        <w:t xml:space="preserve">İftar </w:t>
      </w:r>
      <w:r>
        <w:rPr>
          <w:sz w:val="20"/>
          <w:szCs w:val="20"/>
        </w:rPr>
        <w:t xml:space="preserve">                                      d.Teravih</w:t>
      </w:r>
    </w:p>
    <w:p w:rsidR="00175680" w:rsidRPr="00696647" w:rsidRDefault="00175680" w:rsidP="00696647">
      <w:pPr>
        <w:spacing w:after="0"/>
        <w:rPr>
          <w:b/>
          <w:bCs/>
          <w:sz w:val="20"/>
          <w:szCs w:val="20"/>
        </w:rPr>
      </w:pPr>
      <w:r w:rsidRPr="00B05DE4">
        <w:rPr>
          <w:b/>
          <w:sz w:val="20"/>
          <w:szCs w:val="20"/>
        </w:rPr>
        <w:t>6.</w:t>
      </w:r>
      <w:r w:rsidRPr="00696647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696647">
        <w:rPr>
          <w:b/>
          <w:sz w:val="20"/>
          <w:szCs w:val="20"/>
        </w:rPr>
        <w:t xml:space="preserve">Peygamberimizin oruçla ilgili </w:t>
      </w:r>
      <w:r w:rsidRPr="00696647">
        <w:rPr>
          <w:b/>
          <w:i/>
          <w:iCs/>
          <w:sz w:val="20"/>
          <w:szCs w:val="20"/>
        </w:rPr>
        <w:t>"</w:t>
      </w:r>
      <w:r w:rsidRPr="00696647">
        <w:rPr>
          <w:b/>
          <w:iCs/>
          <w:sz w:val="20"/>
          <w:szCs w:val="20"/>
        </w:rPr>
        <w:t>Kim kötü söz ve davranışları bırakmazsa, Allah'ın onun yemesini ve içmesini terk etmesine ihtiyacı yoktur</w:t>
      </w:r>
      <w:r w:rsidRPr="00696647">
        <w:rPr>
          <w:b/>
          <w:i/>
          <w:iCs/>
          <w:sz w:val="20"/>
          <w:szCs w:val="20"/>
        </w:rPr>
        <w:t>."</w:t>
      </w:r>
      <w:r w:rsidRPr="00696647">
        <w:rPr>
          <w:b/>
          <w:bCs/>
          <w:sz w:val="20"/>
          <w:szCs w:val="20"/>
        </w:rPr>
        <w:t xml:space="preserve"> hadisinden çıkarılabilecek en doğru yargı hangisidir?</w:t>
      </w:r>
      <w:r w:rsidRPr="00696647">
        <w:rPr>
          <w:bCs/>
          <w:sz w:val="20"/>
          <w:szCs w:val="20"/>
        </w:rPr>
        <w:t xml:space="preserve"> </w:t>
      </w:r>
    </w:p>
    <w:p w:rsidR="00175680" w:rsidRPr="00696647" w:rsidRDefault="00175680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696647">
        <w:rPr>
          <w:sz w:val="20"/>
          <w:szCs w:val="20"/>
        </w:rPr>
        <w:t xml:space="preserve">Kötü söz ve davranış kişiyi alçaltır.   </w:t>
      </w:r>
    </w:p>
    <w:p w:rsidR="00175680" w:rsidRPr="00696647" w:rsidRDefault="00175680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696647">
        <w:rPr>
          <w:sz w:val="20"/>
          <w:szCs w:val="20"/>
        </w:rPr>
        <w:t xml:space="preserve">Oruçlu sadece bedensel ihtiyaçlardan değil; her türlü kötü söz ve davranışlardan da uzak durmalıdır. </w:t>
      </w:r>
    </w:p>
    <w:p w:rsidR="00175680" w:rsidRPr="00696647" w:rsidRDefault="00175680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696647">
        <w:rPr>
          <w:sz w:val="20"/>
          <w:szCs w:val="20"/>
        </w:rPr>
        <w:t>Allah kötü söz söyleyenleri sevmez.</w:t>
      </w:r>
    </w:p>
    <w:p w:rsidR="00175680" w:rsidRDefault="00175680" w:rsidP="00696647">
      <w:pPr>
        <w:spacing w:after="0"/>
        <w:rPr>
          <w:sz w:val="20"/>
          <w:szCs w:val="20"/>
        </w:rPr>
      </w:pPr>
      <w:r>
        <w:rPr>
          <w:sz w:val="20"/>
          <w:szCs w:val="20"/>
        </w:rPr>
        <w:t>d.</w:t>
      </w:r>
      <w:r w:rsidRPr="00696647">
        <w:rPr>
          <w:sz w:val="20"/>
          <w:szCs w:val="20"/>
        </w:rPr>
        <w:t>Yapılan kötülükler oruçla bağışlanacaktır</w:t>
      </w:r>
    </w:p>
    <w:p w:rsidR="00175680" w:rsidRPr="00E629D0" w:rsidRDefault="00175680" w:rsidP="00E629D0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7.</w:t>
      </w:r>
      <w:r w:rsidRPr="00E629D0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E629D0">
        <w:rPr>
          <w:b/>
          <w:sz w:val="20"/>
          <w:szCs w:val="20"/>
        </w:rPr>
        <w:t>Bir dileğin gerçekleşmesi dileğiyle tutulan ve dileğin gerçekleştiği zaman tutulması vacip olan oruca ne ad verilir?</w:t>
      </w:r>
    </w:p>
    <w:p w:rsidR="00175680" w:rsidRDefault="00175680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E629D0">
        <w:rPr>
          <w:sz w:val="20"/>
          <w:szCs w:val="20"/>
        </w:rPr>
        <w:t xml:space="preserve">Farz oruç     </w:t>
      </w:r>
      <w:r>
        <w:rPr>
          <w:sz w:val="20"/>
          <w:szCs w:val="20"/>
        </w:rPr>
        <w:t xml:space="preserve">                        </w:t>
      </w:r>
      <w:r w:rsidRPr="00E629D0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E629D0">
        <w:rPr>
          <w:sz w:val="20"/>
          <w:szCs w:val="20"/>
        </w:rPr>
        <w:t xml:space="preserve">Nafile oruç  </w:t>
      </w:r>
      <w:r>
        <w:rPr>
          <w:sz w:val="20"/>
          <w:szCs w:val="20"/>
        </w:rPr>
        <w:t xml:space="preserve">                          c.</w:t>
      </w:r>
      <w:r w:rsidRPr="00E629D0">
        <w:rPr>
          <w:sz w:val="20"/>
          <w:szCs w:val="20"/>
        </w:rPr>
        <w:t xml:space="preserve">Kaza orucu   </w:t>
      </w:r>
      <w:r>
        <w:rPr>
          <w:sz w:val="20"/>
          <w:szCs w:val="20"/>
        </w:rPr>
        <w:t xml:space="preserve">                      d.</w:t>
      </w:r>
      <w:r w:rsidRPr="00E629D0">
        <w:rPr>
          <w:sz w:val="20"/>
          <w:szCs w:val="20"/>
        </w:rPr>
        <w:t xml:space="preserve">Adak orucu </w:t>
      </w:r>
    </w:p>
    <w:p w:rsidR="00175680" w:rsidRPr="0015087D" w:rsidRDefault="00175680" w:rsidP="0015087D">
      <w:pPr>
        <w:spacing w:after="0"/>
        <w:rPr>
          <w:sz w:val="20"/>
          <w:szCs w:val="20"/>
        </w:rPr>
      </w:pPr>
      <w:r w:rsidRPr="00B05DE4">
        <w:rPr>
          <w:b/>
          <w:sz w:val="20"/>
          <w:szCs w:val="20"/>
        </w:rPr>
        <w:t>8.</w:t>
      </w:r>
      <w:r w:rsidRPr="0015087D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15087D">
        <w:rPr>
          <w:b/>
          <w:sz w:val="20"/>
          <w:szCs w:val="20"/>
        </w:rPr>
        <w:t>Aşağıdaki sözcüklerden Ramazan Ayı  grubu oluşturmak istenirse hangisi dışarıda kalır?</w:t>
      </w:r>
    </w:p>
    <w:p w:rsidR="00175680" w:rsidRPr="0015087D" w:rsidRDefault="00175680" w:rsidP="0015087D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15087D">
        <w:rPr>
          <w:sz w:val="20"/>
          <w:szCs w:val="20"/>
        </w:rPr>
        <w:t xml:space="preserve">Teravih    </w:t>
      </w:r>
      <w:r>
        <w:rPr>
          <w:sz w:val="20"/>
          <w:szCs w:val="20"/>
        </w:rPr>
        <w:t xml:space="preserve">                            </w:t>
      </w:r>
      <w:r w:rsidRPr="0015087D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15087D">
        <w:rPr>
          <w:sz w:val="20"/>
          <w:szCs w:val="20"/>
        </w:rPr>
        <w:t xml:space="preserve">Hac   </w:t>
      </w:r>
      <w:r>
        <w:rPr>
          <w:sz w:val="20"/>
          <w:szCs w:val="20"/>
        </w:rPr>
        <w:t xml:space="preserve">                                    </w:t>
      </w:r>
      <w:r w:rsidRPr="0015087D">
        <w:rPr>
          <w:sz w:val="20"/>
          <w:szCs w:val="20"/>
        </w:rPr>
        <w:t xml:space="preserve">  </w:t>
      </w:r>
      <w:r>
        <w:rPr>
          <w:sz w:val="20"/>
          <w:szCs w:val="20"/>
        </w:rPr>
        <w:t>c.</w:t>
      </w:r>
      <w:r w:rsidRPr="0015087D">
        <w:rPr>
          <w:sz w:val="20"/>
          <w:szCs w:val="20"/>
        </w:rPr>
        <w:t xml:space="preserve">Oruç     </w:t>
      </w:r>
      <w:r>
        <w:rPr>
          <w:sz w:val="20"/>
          <w:szCs w:val="20"/>
        </w:rPr>
        <w:t xml:space="preserve">                              d.Mukabele</w:t>
      </w:r>
    </w:p>
    <w:p w:rsidR="00175680" w:rsidRPr="00B05DE4" w:rsidRDefault="00175680" w:rsidP="00B05DE4">
      <w:pPr>
        <w:spacing w:after="0"/>
        <w:rPr>
          <w:b/>
          <w:sz w:val="20"/>
          <w:szCs w:val="20"/>
        </w:rPr>
      </w:pPr>
      <w:r w:rsidRPr="00B05DE4"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</w:t>
      </w:r>
      <w:r w:rsidRPr="00B05DE4">
        <w:rPr>
          <w:b/>
          <w:sz w:val="20"/>
          <w:szCs w:val="20"/>
        </w:rPr>
        <w:t>Hastalık ve yolculuk gibi özürlerle tutulamayan oruçların daha sonra tutulamadığı gün sayısınca tutulmasına ne ad verilir?</w:t>
      </w:r>
    </w:p>
    <w:p w:rsidR="00175680" w:rsidRDefault="00175680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05DE4">
        <w:rPr>
          <w:sz w:val="20"/>
          <w:szCs w:val="20"/>
        </w:rPr>
        <w:t xml:space="preserve">Kaza orucu    </w:t>
      </w:r>
      <w:r>
        <w:rPr>
          <w:sz w:val="20"/>
          <w:szCs w:val="20"/>
        </w:rPr>
        <w:t xml:space="preserve">                     </w:t>
      </w:r>
      <w:r w:rsidRPr="00B05DE4">
        <w:rPr>
          <w:sz w:val="20"/>
          <w:szCs w:val="20"/>
        </w:rPr>
        <w:t xml:space="preserve"> </w:t>
      </w:r>
      <w:r>
        <w:rPr>
          <w:sz w:val="20"/>
          <w:szCs w:val="20"/>
        </w:rPr>
        <w:t>b.</w:t>
      </w:r>
      <w:r w:rsidRPr="00B05DE4">
        <w:rPr>
          <w:sz w:val="20"/>
          <w:szCs w:val="20"/>
        </w:rPr>
        <w:t>Adak orucu</w:t>
      </w:r>
      <w:r>
        <w:rPr>
          <w:sz w:val="20"/>
          <w:szCs w:val="20"/>
        </w:rPr>
        <w:t xml:space="preserve">                            c.</w:t>
      </w:r>
      <w:r w:rsidRPr="00B05DE4">
        <w:rPr>
          <w:sz w:val="20"/>
          <w:szCs w:val="20"/>
        </w:rPr>
        <w:t xml:space="preserve">Ramazan orucu  </w:t>
      </w:r>
      <w:r>
        <w:rPr>
          <w:sz w:val="20"/>
          <w:szCs w:val="20"/>
        </w:rPr>
        <w:t xml:space="preserve">              d.</w:t>
      </w:r>
      <w:r w:rsidRPr="00B05DE4">
        <w:rPr>
          <w:sz w:val="20"/>
          <w:szCs w:val="20"/>
        </w:rPr>
        <w:t>Nafile oruç</w:t>
      </w:r>
    </w:p>
    <w:p w:rsidR="00175680" w:rsidRPr="004D6A52" w:rsidRDefault="00175680" w:rsidP="00B05DE4">
      <w:pPr>
        <w:spacing w:after="0"/>
        <w:rPr>
          <w:b/>
          <w:sz w:val="20"/>
          <w:szCs w:val="20"/>
        </w:rPr>
      </w:pPr>
      <w:r w:rsidRPr="004D6A52">
        <w:rPr>
          <w:b/>
          <w:sz w:val="20"/>
          <w:szCs w:val="20"/>
        </w:rPr>
        <w:t>10.Sadece Ramazan Ayı’nda kılınan namaz hangisidir?</w:t>
      </w:r>
    </w:p>
    <w:p w:rsidR="00175680" w:rsidRDefault="00175680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4D6A52">
        <w:rPr>
          <w:sz w:val="20"/>
          <w:szCs w:val="20"/>
        </w:rPr>
        <w:t>Nafile</w:t>
      </w:r>
      <w:r>
        <w:rPr>
          <w:sz w:val="20"/>
          <w:szCs w:val="20"/>
        </w:rPr>
        <w:t xml:space="preserve">                                    b.Vitir                                         c.Bayram                             d.</w:t>
      </w:r>
      <w:r w:rsidRPr="004D6A52">
        <w:rPr>
          <w:sz w:val="20"/>
          <w:szCs w:val="20"/>
        </w:rPr>
        <w:t xml:space="preserve">Teravih  </w:t>
      </w:r>
    </w:p>
    <w:p w:rsidR="00175680" w:rsidRDefault="00175680" w:rsidP="00B05DE4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11</w:t>
      </w:r>
      <w:r>
        <w:rPr>
          <w:sz w:val="20"/>
          <w:szCs w:val="20"/>
        </w:rPr>
        <w:t>.</w:t>
      </w:r>
      <w:r w:rsidRPr="00D87BA9">
        <w:rPr>
          <w:b/>
          <w:sz w:val="20"/>
          <w:szCs w:val="20"/>
        </w:rPr>
        <w:t>Muharrem Ayı’nın onuncu gününe ne ad verilir?</w:t>
      </w:r>
    </w:p>
    <w:p w:rsidR="00175680" w:rsidRPr="00B05DE4" w:rsidRDefault="00175680" w:rsidP="00B05DE4">
      <w:pPr>
        <w:spacing w:after="0"/>
        <w:rPr>
          <w:sz w:val="20"/>
          <w:szCs w:val="20"/>
        </w:rPr>
      </w:pPr>
      <w:r>
        <w:rPr>
          <w:sz w:val="20"/>
          <w:szCs w:val="20"/>
        </w:rPr>
        <w:t>a.Arefe                                    b.Hıdrellez                                 c.Berat                                  d.Aşure</w:t>
      </w:r>
    </w:p>
    <w:p w:rsidR="00175680" w:rsidRDefault="00175680" w:rsidP="00E629D0">
      <w:pPr>
        <w:spacing w:after="0"/>
        <w:rPr>
          <w:sz w:val="20"/>
          <w:szCs w:val="20"/>
        </w:rPr>
      </w:pPr>
      <w:r w:rsidRPr="00BA3F55">
        <w:rPr>
          <w:b/>
          <w:sz w:val="20"/>
          <w:szCs w:val="20"/>
        </w:rPr>
        <w:t>12.</w:t>
      </w:r>
      <w:r w:rsidRPr="00BA3F5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BA3F55">
        <w:rPr>
          <w:b/>
          <w:sz w:val="20"/>
          <w:szCs w:val="20"/>
        </w:rPr>
        <w:t>Aşağıdakilerden hangisinin oruç tutması farzdır?</w:t>
      </w:r>
      <w:r w:rsidRPr="00BA3F55">
        <w:rPr>
          <w:sz w:val="20"/>
          <w:szCs w:val="20"/>
        </w:rPr>
        <w:t xml:space="preserve"> </w:t>
      </w:r>
      <w:r w:rsidRPr="00BA3F55">
        <w:rPr>
          <w:sz w:val="20"/>
          <w:szCs w:val="20"/>
        </w:rPr>
        <w:br/>
      </w:r>
      <w:r>
        <w:rPr>
          <w:sz w:val="20"/>
          <w:szCs w:val="20"/>
        </w:rPr>
        <w:t>a.</w:t>
      </w:r>
      <w:r w:rsidRPr="00BA3F55">
        <w:rPr>
          <w:sz w:val="20"/>
          <w:szCs w:val="20"/>
        </w:rPr>
        <w:t>İyice ihtiyarlamış düşkün</w:t>
      </w:r>
      <w:r>
        <w:rPr>
          <w:sz w:val="20"/>
          <w:szCs w:val="20"/>
        </w:rPr>
        <w:t xml:space="preserve"> ihtiyarın                                       b.</w:t>
      </w:r>
      <w:r w:rsidRPr="00BA3F55">
        <w:rPr>
          <w:sz w:val="20"/>
          <w:szCs w:val="20"/>
        </w:rPr>
        <w:t xml:space="preserve">Akıllı ve buluğ çağına gelmiş kimsenin                             </w:t>
      </w:r>
      <w:r>
        <w:rPr>
          <w:sz w:val="20"/>
          <w:szCs w:val="20"/>
        </w:rPr>
        <w:br/>
        <w:t>c. Yolcu olanların                                                                       d.</w:t>
      </w:r>
      <w:r w:rsidRPr="00BA3F55">
        <w:rPr>
          <w:sz w:val="20"/>
          <w:szCs w:val="20"/>
        </w:rPr>
        <w:t xml:space="preserve"> Hasta olanların</w:t>
      </w:r>
    </w:p>
    <w:p w:rsidR="00175680" w:rsidRDefault="00175680" w:rsidP="00E629D0">
      <w:pPr>
        <w:spacing w:after="0"/>
        <w:rPr>
          <w:b/>
          <w:sz w:val="20"/>
          <w:szCs w:val="20"/>
        </w:rPr>
      </w:pPr>
      <w:r w:rsidRPr="00BE049D">
        <w:rPr>
          <w:b/>
          <w:sz w:val="20"/>
          <w:szCs w:val="20"/>
        </w:rPr>
        <w:t>13.</w:t>
      </w:r>
      <w:r w:rsidRPr="00BE049D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BE049D">
        <w:rPr>
          <w:b/>
          <w:sz w:val="20"/>
          <w:szCs w:val="20"/>
        </w:rPr>
        <w:t>Oruç tutmaya gücü yetmeyen düşkün ve yaşlı kimseler ile iyileşme umudu olmayan hastalar</w:t>
      </w:r>
      <w:r>
        <w:rPr>
          <w:b/>
          <w:sz w:val="20"/>
          <w:szCs w:val="20"/>
        </w:rPr>
        <w:t>ın</w:t>
      </w:r>
      <w:r w:rsidRPr="00BE049D">
        <w:rPr>
          <w:b/>
          <w:sz w:val="20"/>
          <w:szCs w:val="20"/>
        </w:rPr>
        <w:t>,Ramazan ayının her günü için</w:t>
      </w:r>
      <w:r>
        <w:rPr>
          <w:b/>
          <w:sz w:val="20"/>
          <w:szCs w:val="20"/>
        </w:rPr>
        <w:t xml:space="preserve"> verdiği paraya ne ad verilir</w:t>
      </w:r>
    </w:p>
    <w:p w:rsidR="00175680" w:rsidRDefault="00175680" w:rsidP="00E629D0">
      <w:pPr>
        <w:spacing w:after="0"/>
        <w:rPr>
          <w:sz w:val="20"/>
          <w:szCs w:val="20"/>
        </w:rPr>
      </w:pPr>
      <w:r w:rsidRPr="00BE049D">
        <w:rPr>
          <w:sz w:val="20"/>
          <w:szCs w:val="20"/>
        </w:rPr>
        <w:t>a</w:t>
      </w:r>
      <w:r>
        <w:rPr>
          <w:sz w:val="20"/>
          <w:szCs w:val="20"/>
        </w:rPr>
        <w:t>.</w:t>
      </w:r>
      <w:r w:rsidRPr="007019E3">
        <w:rPr>
          <w:sz w:val="20"/>
          <w:szCs w:val="20"/>
        </w:rPr>
        <w:t>Fidye</w:t>
      </w:r>
      <w:r w:rsidRPr="00BE049D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    </w:t>
      </w:r>
      <w:r w:rsidRPr="00BE049D">
        <w:rPr>
          <w:sz w:val="20"/>
          <w:szCs w:val="20"/>
        </w:rPr>
        <w:t xml:space="preserve">b.Fitre                                      </w:t>
      </w:r>
      <w:r>
        <w:rPr>
          <w:sz w:val="20"/>
          <w:szCs w:val="20"/>
        </w:rPr>
        <w:t xml:space="preserve">   </w:t>
      </w:r>
      <w:r w:rsidRPr="00BE049D">
        <w:rPr>
          <w:sz w:val="20"/>
          <w:szCs w:val="20"/>
        </w:rPr>
        <w:t xml:space="preserve">  c.Zekat    </w:t>
      </w:r>
      <w:r>
        <w:rPr>
          <w:sz w:val="20"/>
          <w:szCs w:val="20"/>
        </w:rPr>
        <w:t xml:space="preserve">                               d</w:t>
      </w:r>
      <w:r w:rsidRPr="00BE049D">
        <w:rPr>
          <w:sz w:val="20"/>
          <w:szCs w:val="20"/>
        </w:rPr>
        <w:t xml:space="preserve">. </w:t>
      </w:r>
      <w:r w:rsidRPr="007019E3">
        <w:rPr>
          <w:sz w:val="20"/>
          <w:szCs w:val="20"/>
        </w:rPr>
        <w:t>Sadaka</w:t>
      </w:r>
    </w:p>
    <w:p w:rsidR="00175680" w:rsidRPr="007019E3" w:rsidRDefault="00175680" w:rsidP="00E629D0">
      <w:pPr>
        <w:spacing w:after="0"/>
        <w:rPr>
          <w:b/>
          <w:sz w:val="20"/>
          <w:szCs w:val="20"/>
        </w:rPr>
      </w:pPr>
      <w:r w:rsidRPr="007019E3">
        <w:rPr>
          <w:b/>
          <w:sz w:val="20"/>
          <w:szCs w:val="20"/>
        </w:rPr>
        <w:t>14. Aşağıdakilerden hangisi İmanın Şartlarından değildir?</w:t>
      </w:r>
    </w:p>
    <w:p w:rsidR="00175680" w:rsidRDefault="00175680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a.Allah’ın varlığına ve birliğine inanmak                               b.Ahiret Gününe inanmak</w:t>
      </w:r>
    </w:p>
    <w:p w:rsidR="00175680" w:rsidRDefault="00175680" w:rsidP="00E629D0">
      <w:pPr>
        <w:spacing w:after="0"/>
        <w:rPr>
          <w:sz w:val="20"/>
          <w:szCs w:val="20"/>
        </w:rPr>
      </w:pPr>
      <w:r>
        <w:rPr>
          <w:sz w:val="20"/>
          <w:szCs w:val="20"/>
        </w:rPr>
        <w:t>c.Kaza ve Kadere inanmak                                                       d.Zekat vermek</w:t>
      </w:r>
    </w:p>
    <w:p w:rsidR="00175680" w:rsidRDefault="00175680" w:rsidP="00E629D0">
      <w:pPr>
        <w:spacing w:after="0"/>
        <w:rPr>
          <w:b/>
          <w:sz w:val="20"/>
          <w:szCs w:val="20"/>
        </w:rPr>
      </w:pPr>
      <w:r w:rsidRPr="00AE024E">
        <w:rPr>
          <w:b/>
          <w:sz w:val="20"/>
          <w:szCs w:val="20"/>
        </w:rPr>
        <w:t>15. Hz. Muhammed’e Peygamberlik görevi hangi ay verildi?</w:t>
      </w:r>
    </w:p>
    <w:p w:rsidR="00175680" w:rsidRDefault="00175680" w:rsidP="00E629D0">
      <w:pPr>
        <w:spacing w:after="0"/>
        <w:rPr>
          <w:sz w:val="20"/>
          <w:szCs w:val="20"/>
        </w:rPr>
      </w:pPr>
      <w:r w:rsidRPr="00AE024E">
        <w:rPr>
          <w:sz w:val="20"/>
          <w:szCs w:val="20"/>
        </w:rPr>
        <w:t>a.Recep                               b.Şaban                                          c.Ramazan                              d.Muharrem</w:t>
      </w:r>
    </w:p>
    <w:p w:rsidR="00175680" w:rsidRPr="00D179D1" w:rsidRDefault="00175680" w:rsidP="00D179D1">
      <w:pPr>
        <w:spacing w:after="0"/>
        <w:rPr>
          <w:b/>
          <w:sz w:val="20"/>
          <w:szCs w:val="20"/>
        </w:rPr>
      </w:pPr>
      <w:smartTag w:uri="urn:schemas-microsoft-com:office:smarttags" w:element="metricconverter">
        <w:smartTagPr>
          <w:attr w:name="ProductID" w:val="16. “"/>
        </w:smartTagPr>
        <w:r w:rsidRPr="00D70F9D">
          <w:rPr>
            <w:b/>
            <w:sz w:val="20"/>
            <w:szCs w:val="20"/>
          </w:rPr>
          <w:t>16</w:t>
        </w:r>
        <w:r>
          <w:rPr>
            <w:sz w:val="20"/>
            <w:szCs w:val="20"/>
          </w:rPr>
          <w:t>.</w:t>
        </w:r>
        <w:r w:rsidRPr="00D179D1">
          <w:rPr>
            <w:b/>
          </w:rPr>
          <w:t xml:space="preserve"> </w:t>
        </w:r>
        <w:r w:rsidRPr="00D179D1">
          <w:rPr>
            <w:b/>
            <w:sz w:val="20"/>
            <w:szCs w:val="20"/>
          </w:rPr>
          <w:t>“</w:t>
        </w:r>
      </w:smartTag>
      <w:r w:rsidRPr="00D179D1">
        <w:rPr>
          <w:b/>
          <w:sz w:val="20"/>
          <w:szCs w:val="20"/>
        </w:rPr>
        <w:t xml:space="preserve"> Halbuki sizin üstünüzde hakiki bekçiler (Allah katında) çok şerefli yazıcılar vardır ki, onlar ne yapıyorsanız bilirler.</w:t>
      </w:r>
      <w:r w:rsidRPr="00D179D1">
        <w:rPr>
          <w:b/>
          <w:i/>
          <w:sz w:val="20"/>
          <w:szCs w:val="20"/>
        </w:rPr>
        <w:t>”</w:t>
      </w:r>
      <w:r w:rsidRPr="00D179D1">
        <w:rPr>
          <w:b/>
          <w:sz w:val="20"/>
          <w:szCs w:val="20"/>
        </w:rPr>
        <w:t xml:space="preserve"> (İnfitar Suresi 1-2) ayetinde söz konusu edilen yazıcı melekler aşağıdakilerden hangisidir?</w:t>
      </w:r>
    </w:p>
    <w:p w:rsidR="00175680" w:rsidRDefault="00175680" w:rsidP="00D179D1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D179D1">
        <w:rPr>
          <w:sz w:val="20"/>
          <w:szCs w:val="20"/>
        </w:rPr>
        <w:t xml:space="preserve">Azrail        </w:t>
      </w:r>
      <w:r>
        <w:rPr>
          <w:sz w:val="20"/>
          <w:szCs w:val="20"/>
        </w:rPr>
        <w:t xml:space="preserve">                        b.</w:t>
      </w:r>
      <w:r w:rsidRPr="00D179D1">
        <w:rPr>
          <w:sz w:val="20"/>
          <w:szCs w:val="20"/>
        </w:rPr>
        <w:t xml:space="preserve">Kiramen Katibin                         </w:t>
      </w:r>
      <w:r>
        <w:rPr>
          <w:sz w:val="20"/>
          <w:szCs w:val="20"/>
        </w:rPr>
        <w:t xml:space="preserve"> c.</w:t>
      </w:r>
      <w:r w:rsidRPr="00D179D1">
        <w:rPr>
          <w:sz w:val="20"/>
          <w:szCs w:val="20"/>
        </w:rPr>
        <w:t xml:space="preserve"> Münker Nekir           </w:t>
      </w:r>
      <w:r>
        <w:rPr>
          <w:sz w:val="20"/>
          <w:szCs w:val="20"/>
        </w:rPr>
        <w:t xml:space="preserve"> </w:t>
      </w:r>
      <w:r w:rsidRPr="00D179D1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d.Cebrail</w:t>
      </w:r>
    </w:p>
    <w:p w:rsidR="00175680" w:rsidRDefault="00175680" w:rsidP="00D179D1">
      <w:pPr>
        <w:spacing w:after="0"/>
        <w:rPr>
          <w:sz w:val="20"/>
          <w:szCs w:val="20"/>
        </w:rPr>
      </w:pPr>
    </w:p>
    <w:p w:rsidR="00175680" w:rsidRDefault="00175680" w:rsidP="00BA15E5">
      <w:pPr>
        <w:spacing w:after="0"/>
        <w:rPr>
          <w:b/>
          <w:sz w:val="20"/>
          <w:szCs w:val="20"/>
        </w:rPr>
      </w:pPr>
      <w:r w:rsidRPr="00D70F9D">
        <w:rPr>
          <w:b/>
          <w:sz w:val="20"/>
          <w:szCs w:val="20"/>
        </w:rPr>
        <w:t>17</w:t>
      </w:r>
      <w:r>
        <w:rPr>
          <w:sz w:val="20"/>
          <w:szCs w:val="20"/>
        </w:rPr>
        <w:t>.</w:t>
      </w:r>
      <w:r w:rsidRPr="00BA15E5"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  <w:r w:rsidRPr="00BA15E5">
        <w:rPr>
          <w:b/>
          <w:sz w:val="20"/>
          <w:szCs w:val="20"/>
        </w:rPr>
        <w:t>Dinimizin hükümleri genel olarak üç kısma ayrılır. Bunlar iman ibadet ve ahlak esaslarından oluşmaktadır. İman esaslarının içinde bir tanesi vardır ki o insanın ölümüyle başlayan kabir kıyamet mahşerle devam edip cennet ve cehenneminde içinde olduğu sonsuz bir hayata inanmayı içerir.</w:t>
      </w:r>
    </w:p>
    <w:p w:rsidR="00175680" w:rsidRPr="00BA15E5" w:rsidRDefault="00175680" w:rsidP="00BA15E5">
      <w:pPr>
        <w:spacing w:after="0"/>
        <w:rPr>
          <w:b/>
          <w:sz w:val="20"/>
          <w:szCs w:val="20"/>
        </w:rPr>
      </w:pPr>
      <w:r w:rsidRPr="00BA15E5">
        <w:rPr>
          <w:b/>
          <w:sz w:val="20"/>
          <w:szCs w:val="20"/>
        </w:rPr>
        <w:t xml:space="preserve"> Yukarıda iman esaslarının hangisinden bahsedilmektedir? </w:t>
      </w:r>
    </w:p>
    <w:p w:rsidR="00175680" w:rsidRPr="00BA15E5" w:rsidRDefault="00175680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BA15E5">
        <w:rPr>
          <w:sz w:val="20"/>
          <w:szCs w:val="20"/>
        </w:rPr>
        <w:t xml:space="preserve"> Kitaplara inanmak                 </w:t>
      </w:r>
      <w:r>
        <w:rPr>
          <w:sz w:val="20"/>
          <w:szCs w:val="20"/>
        </w:rPr>
        <w:t>b.</w:t>
      </w:r>
      <w:r w:rsidRPr="00BA15E5">
        <w:rPr>
          <w:sz w:val="20"/>
          <w:szCs w:val="20"/>
        </w:rPr>
        <w:t xml:space="preserve"> Meleklere inanmak</w:t>
      </w:r>
    </w:p>
    <w:p w:rsidR="00175680" w:rsidRDefault="00175680" w:rsidP="00BA15E5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BA15E5">
        <w:rPr>
          <w:sz w:val="20"/>
          <w:szCs w:val="20"/>
        </w:rPr>
        <w:t xml:space="preserve"> Ahirete  inanmak                   </w:t>
      </w:r>
      <w:r>
        <w:rPr>
          <w:sz w:val="20"/>
          <w:szCs w:val="20"/>
        </w:rPr>
        <w:t>d.</w:t>
      </w:r>
      <w:r w:rsidRPr="00BA15E5">
        <w:rPr>
          <w:sz w:val="20"/>
          <w:szCs w:val="20"/>
        </w:rPr>
        <w:t>Kaza ve kadere inanmak</w:t>
      </w:r>
    </w:p>
    <w:p w:rsidR="00175680" w:rsidRPr="008B41CB" w:rsidRDefault="00175680" w:rsidP="008B41CB">
      <w:pPr>
        <w:spacing w:after="0"/>
        <w:rPr>
          <w:sz w:val="20"/>
          <w:szCs w:val="20"/>
        </w:rPr>
      </w:pPr>
      <w:r w:rsidRPr="00D70F9D">
        <w:rPr>
          <w:b/>
          <w:sz w:val="20"/>
          <w:szCs w:val="20"/>
        </w:rPr>
        <w:t>18</w:t>
      </w:r>
      <w:r>
        <w:rPr>
          <w:sz w:val="20"/>
          <w:szCs w:val="20"/>
        </w:rPr>
        <w:t>.</w:t>
      </w:r>
      <w:r w:rsidRPr="008B41CB">
        <w:rPr>
          <w:rFonts w:ascii="Palatino Linotype" w:hAnsi="Palatino Linotype"/>
          <w:szCs w:val="24"/>
          <w:lang w:eastAsia="tr-TR"/>
        </w:rPr>
        <w:t xml:space="preserve"> </w:t>
      </w:r>
      <w:r w:rsidRPr="008B41CB">
        <w:rPr>
          <w:b/>
          <w:sz w:val="20"/>
          <w:szCs w:val="20"/>
        </w:rPr>
        <w:t>Ramazan ayını diğer aylardan üstün ve önemli kılan bir çok özellik bunmaktadır. Aşağıdakilerden hangisi bundan değildir?</w:t>
      </w:r>
    </w:p>
    <w:p w:rsidR="00175680" w:rsidRPr="008B41CB" w:rsidRDefault="00175680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a.</w:t>
      </w:r>
      <w:r w:rsidRPr="008B41CB">
        <w:rPr>
          <w:sz w:val="20"/>
          <w:szCs w:val="20"/>
        </w:rPr>
        <w:t xml:space="preserve"> Bu ayda farz olan orucunun tutulması      </w:t>
      </w:r>
    </w:p>
    <w:p w:rsidR="00175680" w:rsidRPr="008B41CB" w:rsidRDefault="00175680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b.</w:t>
      </w:r>
      <w:r w:rsidRPr="008B41CB">
        <w:rPr>
          <w:sz w:val="20"/>
          <w:szCs w:val="20"/>
        </w:rPr>
        <w:t xml:space="preserve"> Kuranın bu ayda indirilmiş olması   </w:t>
      </w:r>
    </w:p>
    <w:p w:rsidR="00175680" w:rsidRPr="008B41CB" w:rsidRDefault="00175680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c.</w:t>
      </w:r>
      <w:r w:rsidRPr="008B41CB">
        <w:rPr>
          <w:sz w:val="20"/>
          <w:szCs w:val="20"/>
        </w:rPr>
        <w:t xml:space="preserve">Yardımlaşma ve paylaşmanın artması    </w:t>
      </w:r>
    </w:p>
    <w:p w:rsidR="00175680" w:rsidRDefault="00175680" w:rsidP="008B41CB">
      <w:pPr>
        <w:spacing w:after="0"/>
        <w:rPr>
          <w:sz w:val="20"/>
          <w:szCs w:val="20"/>
        </w:rPr>
      </w:pPr>
      <w:r>
        <w:rPr>
          <w:sz w:val="20"/>
          <w:szCs w:val="20"/>
        </w:rPr>
        <w:t>d.Aşure Günü’nün bu ayda olması</w:t>
      </w:r>
    </w:p>
    <w:p w:rsidR="00175680" w:rsidRDefault="00175680" w:rsidP="008B41CB">
      <w:pPr>
        <w:spacing w:after="0"/>
        <w:rPr>
          <w:b/>
          <w:sz w:val="20"/>
          <w:szCs w:val="20"/>
        </w:rPr>
      </w:pPr>
      <w:r w:rsidRPr="005A2668">
        <w:rPr>
          <w:b/>
          <w:sz w:val="20"/>
          <w:szCs w:val="20"/>
        </w:rPr>
        <w:t>19.</w:t>
      </w:r>
      <w:r>
        <w:rPr>
          <w:b/>
          <w:sz w:val="20"/>
          <w:szCs w:val="20"/>
        </w:rPr>
        <w:t>Aşağıdakilerden hangisi toplumlarda görülen batıl inançlardan değildir?</w:t>
      </w:r>
    </w:p>
    <w:p w:rsidR="00175680" w:rsidRDefault="00175680" w:rsidP="008B41CB">
      <w:pPr>
        <w:spacing w:after="0"/>
        <w:rPr>
          <w:sz w:val="20"/>
          <w:szCs w:val="20"/>
        </w:rPr>
      </w:pPr>
      <w:r w:rsidRPr="005A2668">
        <w:rPr>
          <w:sz w:val="20"/>
          <w:szCs w:val="20"/>
        </w:rPr>
        <w:t>a.Camiye gitmek                       b.Sihir,büyü yapmak                                c.Falcılık                                d.Ruh çağırmak</w:t>
      </w:r>
    </w:p>
    <w:p w:rsidR="00175680" w:rsidRDefault="00175680" w:rsidP="008B41CB">
      <w:p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20.</w:t>
      </w:r>
      <w:r w:rsidRPr="00E47861">
        <w:rPr>
          <w:rFonts w:ascii="Tahoma" w:hAnsi="Tahoma" w:cs="Tahoma"/>
          <w:color w:val="3E3E3E"/>
          <w:sz w:val="20"/>
          <w:szCs w:val="20"/>
        </w:rPr>
        <w:t xml:space="preserve"> </w:t>
      </w:r>
      <w:r w:rsidRPr="00E47861">
        <w:rPr>
          <w:b/>
          <w:sz w:val="20"/>
          <w:szCs w:val="20"/>
        </w:rPr>
        <w:t>"Onu (insanı) önünden ve arkasından izleyenler vardır ki kendisini Allah'ın emriyle korurlar."(Ra'd suresi, ayet: 11)</w:t>
      </w:r>
      <w:r>
        <w:rPr>
          <w:b/>
          <w:sz w:val="20"/>
          <w:szCs w:val="20"/>
        </w:rPr>
        <w:t xml:space="preserve"> </w:t>
      </w:r>
    </w:p>
    <w:p w:rsidR="00175680" w:rsidRDefault="00175680" w:rsidP="008B41C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Hadiste bahsedilen melekler hangileridir?</w:t>
      </w:r>
    </w:p>
    <w:p w:rsidR="00175680" w:rsidRDefault="00175680" w:rsidP="00E47861">
      <w:pPr>
        <w:spacing w:after="0"/>
        <w:rPr>
          <w:sz w:val="20"/>
          <w:szCs w:val="20"/>
        </w:rPr>
      </w:pPr>
      <w:r w:rsidRPr="00E47861">
        <w:rPr>
          <w:sz w:val="20"/>
          <w:szCs w:val="20"/>
        </w:rPr>
        <w:t xml:space="preserve">a.Hafaza melekleri       </w:t>
      </w:r>
      <w:r>
        <w:rPr>
          <w:sz w:val="20"/>
          <w:szCs w:val="20"/>
        </w:rPr>
        <w:t xml:space="preserve">            </w:t>
      </w:r>
      <w:r w:rsidRPr="00E47861">
        <w:rPr>
          <w:sz w:val="20"/>
          <w:szCs w:val="20"/>
        </w:rPr>
        <w:t xml:space="preserve"> b.Kiramen Katibin       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</w:t>
      </w:r>
      <w:r w:rsidRPr="00E47861">
        <w:rPr>
          <w:sz w:val="20"/>
          <w:szCs w:val="20"/>
        </w:rPr>
        <w:t xml:space="preserve"> c. Münker Nekir                   d.Cebrail</w:t>
      </w:r>
    </w:p>
    <w:p w:rsidR="00175680" w:rsidRDefault="00175680" w:rsidP="00E47861">
      <w:pPr>
        <w:spacing w:after="0"/>
        <w:rPr>
          <w:sz w:val="20"/>
          <w:szCs w:val="20"/>
        </w:rPr>
      </w:pPr>
      <w:hyperlink r:id="rId4" w:history="1">
        <w:r w:rsidRPr="00853C53">
          <w:rPr>
            <w:rStyle w:val="Hyperlink"/>
            <w:b/>
          </w:rPr>
          <w:t>www.sorubak.com</w:t>
        </w:r>
      </w:hyperlink>
    </w:p>
    <w:p w:rsidR="00175680" w:rsidRPr="00E47861" w:rsidRDefault="00175680" w:rsidP="00E47861">
      <w:pPr>
        <w:spacing w:after="0"/>
        <w:rPr>
          <w:sz w:val="20"/>
          <w:szCs w:val="20"/>
        </w:rPr>
      </w:pPr>
    </w:p>
    <w:p w:rsidR="00175680" w:rsidRPr="008B755F" w:rsidRDefault="00175680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NOT:Her bir sorunun doğru cevabı 5er puandır</w:t>
      </w:r>
    </w:p>
    <w:p w:rsidR="00175680" w:rsidRPr="008B755F" w:rsidRDefault="00175680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Sınav süresi 25 dakikadır</w:t>
      </w:r>
    </w:p>
    <w:p w:rsidR="00175680" w:rsidRPr="008B755F" w:rsidRDefault="00175680" w:rsidP="008B755F">
      <w:pPr>
        <w:spacing w:after="0"/>
        <w:jc w:val="right"/>
        <w:rPr>
          <w:b/>
          <w:bCs/>
          <w:sz w:val="20"/>
          <w:szCs w:val="20"/>
        </w:rPr>
      </w:pPr>
      <w:r w:rsidRPr="008B755F">
        <w:rPr>
          <w:b/>
          <w:bCs/>
          <w:sz w:val="20"/>
          <w:szCs w:val="20"/>
        </w:rPr>
        <w:t>Allah katında sizin en hayırlınız, Ahlâkı en güzel olanınızdır. (Hadis-i Şerif)</w:t>
      </w:r>
    </w:p>
    <w:p w:rsidR="00175680" w:rsidRPr="008B755F" w:rsidRDefault="00175680" w:rsidP="008B755F">
      <w:pPr>
        <w:spacing w:after="0"/>
        <w:jc w:val="right"/>
        <w:rPr>
          <w:b/>
          <w:bCs/>
          <w:sz w:val="20"/>
          <w:szCs w:val="20"/>
        </w:rPr>
      </w:pPr>
    </w:p>
    <w:p w:rsidR="00175680" w:rsidRPr="008B755F" w:rsidRDefault="00175680" w:rsidP="008B755F">
      <w:pPr>
        <w:spacing w:after="0"/>
        <w:jc w:val="right"/>
        <w:rPr>
          <w:b/>
          <w:bCs/>
          <w:sz w:val="20"/>
          <w:szCs w:val="20"/>
        </w:rPr>
      </w:pPr>
    </w:p>
    <w:p w:rsidR="00175680" w:rsidRDefault="00175680" w:rsidP="008B755F">
      <w:pPr>
        <w:spacing w:after="0"/>
        <w:jc w:val="right"/>
        <w:rPr>
          <w:b/>
          <w:sz w:val="20"/>
          <w:szCs w:val="20"/>
        </w:rPr>
      </w:pPr>
      <w:r w:rsidRPr="008B755F">
        <w:rPr>
          <w:b/>
          <w:bCs/>
          <w:sz w:val="20"/>
          <w:szCs w:val="20"/>
        </w:rPr>
        <w:t>BAŞARILAR DİLERİM   Ünal ÇOMAK</w:t>
      </w:r>
    </w:p>
    <w:p w:rsidR="00175680" w:rsidRPr="00E47861" w:rsidRDefault="00175680" w:rsidP="008B41CB">
      <w:pPr>
        <w:spacing w:after="0"/>
        <w:rPr>
          <w:b/>
          <w:sz w:val="20"/>
          <w:szCs w:val="20"/>
        </w:rPr>
      </w:pPr>
    </w:p>
    <w:p w:rsidR="00175680" w:rsidRPr="00BA15E5" w:rsidRDefault="00175680" w:rsidP="00BA15E5">
      <w:pPr>
        <w:spacing w:after="0"/>
        <w:rPr>
          <w:sz w:val="20"/>
          <w:szCs w:val="20"/>
        </w:rPr>
      </w:pPr>
    </w:p>
    <w:p w:rsidR="00175680" w:rsidRPr="00AE024E" w:rsidRDefault="00175680" w:rsidP="00D179D1">
      <w:pPr>
        <w:spacing w:after="0"/>
        <w:rPr>
          <w:sz w:val="20"/>
          <w:szCs w:val="20"/>
        </w:rPr>
      </w:pPr>
    </w:p>
    <w:p w:rsidR="00175680" w:rsidRPr="00AE024E" w:rsidRDefault="00175680" w:rsidP="00E629D0">
      <w:pPr>
        <w:spacing w:after="0"/>
        <w:rPr>
          <w:b/>
          <w:sz w:val="20"/>
          <w:szCs w:val="20"/>
        </w:rPr>
      </w:pPr>
    </w:p>
    <w:p w:rsidR="00175680" w:rsidRPr="00BE049D" w:rsidRDefault="00175680" w:rsidP="00E629D0">
      <w:pPr>
        <w:spacing w:after="0"/>
        <w:rPr>
          <w:sz w:val="20"/>
          <w:szCs w:val="20"/>
        </w:rPr>
      </w:pPr>
    </w:p>
    <w:p w:rsidR="00175680" w:rsidRPr="005671E5" w:rsidRDefault="00175680" w:rsidP="00696647">
      <w:pPr>
        <w:spacing w:after="0"/>
        <w:rPr>
          <w:sz w:val="20"/>
          <w:szCs w:val="20"/>
        </w:rPr>
      </w:pPr>
    </w:p>
    <w:p w:rsidR="00175680" w:rsidRDefault="00175680" w:rsidP="00C6767A">
      <w:pPr>
        <w:spacing w:after="0"/>
        <w:rPr>
          <w:b/>
          <w:sz w:val="20"/>
          <w:szCs w:val="20"/>
        </w:rPr>
      </w:pPr>
    </w:p>
    <w:p w:rsidR="00175680" w:rsidRDefault="00175680" w:rsidP="00C6767A">
      <w:pPr>
        <w:spacing w:after="0"/>
        <w:rPr>
          <w:b/>
          <w:sz w:val="20"/>
          <w:szCs w:val="20"/>
        </w:rPr>
      </w:pPr>
    </w:p>
    <w:p w:rsidR="00175680" w:rsidRDefault="00175680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1.a  5.c   9.a   13.a  17.c</w:t>
      </w:r>
    </w:p>
    <w:p w:rsidR="00175680" w:rsidRDefault="00175680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2.b  6.b  10.c  14.d  18.d</w:t>
      </w:r>
    </w:p>
    <w:p w:rsidR="00175680" w:rsidRDefault="00175680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3.d  7.d  11.d  15.c  19.a</w:t>
      </w:r>
    </w:p>
    <w:p w:rsidR="00175680" w:rsidRPr="00C6767A" w:rsidRDefault="00175680" w:rsidP="00C6767A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4.c  8. B  12.b  16.b 20.a</w:t>
      </w:r>
    </w:p>
    <w:p w:rsidR="00175680" w:rsidRPr="00C6767A" w:rsidRDefault="00175680">
      <w:pPr>
        <w:rPr>
          <w:sz w:val="20"/>
          <w:szCs w:val="20"/>
        </w:rPr>
      </w:pPr>
    </w:p>
    <w:p w:rsidR="00175680" w:rsidRDefault="00175680">
      <w:pPr>
        <w:rPr>
          <w:b/>
          <w:bCs/>
          <w:sz w:val="20"/>
          <w:szCs w:val="20"/>
        </w:rPr>
      </w:pPr>
    </w:p>
    <w:sectPr w:rsidR="00175680" w:rsidSect="00344E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5696"/>
    <w:rsid w:val="0015087D"/>
    <w:rsid w:val="00175680"/>
    <w:rsid w:val="00215696"/>
    <w:rsid w:val="00344EF5"/>
    <w:rsid w:val="003D1DA5"/>
    <w:rsid w:val="00470599"/>
    <w:rsid w:val="004D6A52"/>
    <w:rsid w:val="005549B2"/>
    <w:rsid w:val="005671E5"/>
    <w:rsid w:val="005A2668"/>
    <w:rsid w:val="00696647"/>
    <w:rsid w:val="007019E3"/>
    <w:rsid w:val="00853C53"/>
    <w:rsid w:val="008B41CB"/>
    <w:rsid w:val="008B755F"/>
    <w:rsid w:val="009E6011"/>
    <w:rsid w:val="009F3A82"/>
    <w:rsid w:val="00A4632B"/>
    <w:rsid w:val="00AE024E"/>
    <w:rsid w:val="00B05DE4"/>
    <w:rsid w:val="00BA15E5"/>
    <w:rsid w:val="00BA3F55"/>
    <w:rsid w:val="00BE049D"/>
    <w:rsid w:val="00C6767A"/>
    <w:rsid w:val="00D179D1"/>
    <w:rsid w:val="00D70F9D"/>
    <w:rsid w:val="00D87BA9"/>
    <w:rsid w:val="00E47861"/>
    <w:rsid w:val="00E629D0"/>
    <w:rsid w:val="00EA3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8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C6767A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EA37A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15102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15100">
                  <w:marLeft w:val="0"/>
                  <w:marRight w:val="0"/>
                  <w:marTop w:val="0"/>
                  <w:marBottom w:val="0"/>
                  <w:divBdr>
                    <w:top w:val="single" w:sz="6" w:space="0" w:color="E7E8E6"/>
                    <w:left w:val="none" w:sz="0" w:space="0" w:color="auto"/>
                    <w:bottom w:val="single" w:sz="6" w:space="0" w:color="E7E8E6"/>
                    <w:right w:val="none" w:sz="0" w:space="0" w:color="auto"/>
                  </w:divBdr>
                  <w:divsChild>
                    <w:div w:id="4981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7E8E6"/>
                        <w:right w:val="none" w:sz="0" w:space="0" w:color="auto"/>
                      </w:divBdr>
                      <w:divsChild>
                        <w:div w:id="4981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1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1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15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1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2</Pages>
  <Words>902</Words>
  <Characters>5147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zagato</dc:creator>
  <cp:keywords>www.sorubak.com</cp:keywords>
  <dc:description>www.sorubak.com</dc:description>
  <cp:lastModifiedBy>edanur</cp:lastModifiedBy>
  <cp:revision>38</cp:revision>
  <dcterms:created xsi:type="dcterms:W3CDTF">2013-01-01T17:40:00Z</dcterms:created>
  <dcterms:modified xsi:type="dcterms:W3CDTF">2015-01-02T22:33:00Z</dcterms:modified>
  <cp:category>www.sorubak.com</cp:category>
</cp:coreProperties>
</file>