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65E5" w:rsidRPr="00ED0144" w:rsidRDefault="004065E5" w:rsidP="00ED0144">
      <w:pPr>
        <w:jc w:val="center"/>
        <w:rPr>
          <w:rFonts w:ascii="Comic Sans MS" w:hAnsi="Comic Sans MS"/>
          <w:b/>
          <w:sz w:val="20"/>
          <w:szCs w:val="20"/>
        </w:rPr>
      </w:pPr>
      <w:r w:rsidRPr="00ED0144">
        <w:rPr>
          <w:rFonts w:ascii="Comic Sans MS" w:hAnsi="Comic Sans MS"/>
          <w:b/>
          <w:sz w:val="20"/>
          <w:szCs w:val="20"/>
        </w:rPr>
        <w:t xml:space="preserve">HACI MUSTAFA GAZİOĞLU SECONDARY SCHOOL </w:t>
      </w:r>
    </w:p>
    <w:p w:rsidR="004065E5" w:rsidRPr="00ED0144" w:rsidRDefault="004065E5" w:rsidP="00ED0144">
      <w:pPr>
        <w:jc w:val="center"/>
        <w:rPr>
          <w:rFonts w:ascii="Comic Sans MS" w:hAnsi="Comic Sans MS"/>
          <w:b/>
          <w:sz w:val="20"/>
          <w:szCs w:val="20"/>
        </w:rPr>
      </w:pPr>
      <w:r w:rsidRPr="00ED0144">
        <w:rPr>
          <w:rFonts w:ascii="Comic Sans MS" w:hAnsi="Comic Sans MS"/>
          <w:b/>
          <w:sz w:val="20"/>
          <w:szCs w:val="20"/>
        </w:rPr>
        <w:t>1. TERM 2. EXAM FOR 7. GRADES (OPTIONAL)</w:t>
      </w:r>
    </w:p>
    <w:p w:rsidR="004065E5" w:rsidRPr="00ED0144" w:rsidRDefault="004065E5" w:rsidP="0083629D">
      <w:pPr>
        <w:rPr>
          <w:rFonts w:ascii="Comic Sans MS" w:hAnsi="Comic Sans MS"/>
          <w:b/>
          <w:sz w:val="20"/>
          <w:szCs w:val="20"/>
        </w:rPr>
      </w:pPr>
      <w:r w:rsidRPr="00ED0144">
        <w:rPr>
          <w:rFonts w:ascii="Comic Sans MS" w:hAnsi="Comic Sans MS"/>
          <w:b/>
          <w:sz w:val="20"/>
          <w:szCs w:val="20"/>
        </w:rPr>
        <w:t>Name&amp;Surname:</w:t>
      </w:r>
    </w:p>
    <w:p w:rsidR="004065E5" w:rsidRPr="00ED0144" w:rsidRDefault="004065E5" w:rsidP="0083629D">
      <w:pPr>
        <w:rPr>
          <w:rFonts w:ascii="Comic Sans MS" w:hAnsi="Comic Sans MS"/>
          <w:b/>
          <w:sz w:val="20"/>
          <w:szCs w:val="20"/>
        </w:rPr>
      </w:pPr>
      <w:r w:rsidRPr="00ED0144">
        <w:rPr>
          <w:rFonts w:ascii="Comic Sans MS" w:hAnsi="Comic Sans MS"/>
          <w:b/>
          <w:sz w:val="20"/>
          <w:szCs w:val="20"/>
        </w:rPr>
        <w:t>Class&amp;no:</w:t>
      </w:r>
    </w:p>
    <w:p w:rsidR="004065E5" w:rsidRPr="00FC5EF8" w:rsidRDefault="004065E5" w:rsidP="0083629D">
      <w:pPr>
        <w:pStyle w:val="ListParagraph"/>
        <w:numPr>
          <w:ilvl w:val="0"/>
          <w:numId w:val="1"/>
        </w:numPr>
        <w:rPr>
          <w:rFonts w:ascii="Comic Sans MS" w:hAnsi="Comic Sans MS"/>
          <w:b/>
          <w:sz w:val="20"/>
          <w:szCs w:val="20"/>
        </w:rPr>
      </w:pPr>
      <w:r w:rsidRPr="00FC5EF8">
        <w:rPr>
          <w:rFonts w:ascii="Comic Sans MS" w:hAnsi="Comic Sans MS"/>
          <w:b/>
          <w:sz w:val="20"/>
          <w:szCs w:val="20"/>
        </w:rPr>
        <w:t>…………………………. are my favourite tv programme.</w:t>
      </w:r>
    </w:p>
    <w:p w:rsidR="004065E5" w:rsidRPr="00ED0144" w:rsidRDefault="004065E5" w:rsidP="00C170FF">
      <w:pPr>
        <w:pStyle w:val="ListParagraph"/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 xml:space="preserve"> </w:t>
      </w:r>
    </w:p>
    <w:p w:rsidR="004065E5" w:rsidRPr="00ED0144" w:rsidRDefault="004065E5" w:rsidP="0083629D">
      <w:pPr>
        <w:pStyle w:val="ListParagraph"/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3" o:spid="_x0000_s1026" type="#_x0000_t75" style="position:absolute;left:0;text-align:left;margin-left:124.3pt;margin-top:4.15pt;width:105.8pt;height:66.75pt;z-index:251658240;visibility:visible">
            <v:imagedata r:id="rId5" o:title=""/>
          </v:shape>
        </w:pict>
      </w:r>
      <w:r w:rsidRPr="00ED0144">
        <w:rPr>
          <w:rFonts w:ascii="Comic Sans MS" w:hAnsi="Comic Sans MS"/>
          <w:sz w:val="20"/>
          <w:szCs w:val="20"/>
        </w:rPr>
        <w:t>Documentary</w:t>
      </w:r>
    </w:p>
    <w:p w:rsidR="004065E5" w:rsidRPr="00ED0144" w:rsidRDefault="004065E5" w:rsidP="0083629D">
      <w:pPr>
        <w:pStyle w:val="ListParagraph"/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Sport programme</w:t>
      </w:r>
    </w:p>
    <w:p w:rsidR="004065E5" w:rsidRPr="00ED0144" w:rsidRDefault="004065E5" w:rsidP="0083629D">
      <w:pPr>
        <w:pStyle w:val="ListParagraph"/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Weather forecast</w:t>
      </w:r>
    </w:p>
    <w:p w:rsidR="004065E5" w:rsidRPr="00ED0144" w:rsidRDefault="004065E5" w:rsidP="0083629D">
      <w:pPr>
        <w:pStyle w:val="ListParagraph"/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 xml:space="preserve">News </w:t>
      </w:r>
    </w:p>
    <w:p w:rsidR="004065E5" w:rsidRPr="00ED0144" w:rsidRDefault="004065E5" w:rsidP="0083629D">
      <w:pPr>
        <w:ind w:left="360"/>
        <w:rPr>
          <w:rFonts w:ascii="Comic Sans MS" w:hAnsi="Comic Sans MS"/>
          <w:sz w:val="20"/>
          <w:szCs w:val="20"/>
        </w:rPr>
      </w:pPr>
    </w:p>
    <w:p w:rsidR="004065E5" w:rsidRPr="00FC5EF8" w:rsidRDefault="004065E5" w:rsidP="0083629D">
      <w:pPr>
        <w:pStyle w:val="ListParagraph"/>
        <w:numPr>
          <w:ilvl w:val="0"/>
          <w:numId w:val="1"/>
        </w:numPr>
        <w:rPr>
          <w:rFonts w:ascii="Comic Sans MS" w:hAnsi="Comic Sans MS"/>
          <w:b/>
          <w:sz w:val="20"/>
          <w:szCs w:val="20"/>
        </w:rPr>
      </w:pPr>
      <w:r w:rsidRPr="00FC5EF8">
        <w:rPr>
          <w:rFonts w:ascii="Comic Sans MS" w:hAnsi="Comic Sans MS"/>
          <w:b/>
          <w:sz w:val="20"/>
          <w:szCs w:val="20"/>
        </w:rPr>
        <w:t>I don’t like sport programes because they are ……………..</w:t>
      </w:r>
    </w:p>
    <w:p w:rsidR="004065E5" w:rsidRPr="00ED0144" w:rsidRDefault="004065E5" w:rsidP="00C170FF">
      <w:pPr>
        <w:pStyle w:val="ListParagraph"/>
        <w:rPr>
          <w:rFonts w:ascii="Comic Sans MS" w:hAnsi="Comic Sans MS"/>
          <w:sz w:val="20"/>
          <w:szCs w:val="20"/>
        </w:rPr>
      </w:pPr>
    </w:p>
    <w:p w:rsidR="004065E5" w:rsidRPr="00ED0144" w:rsidRDefault="004065E5" w:rsidP="0083629D">
      <w:pPr>
        <w:pStyle w:val="ListParagraph"/>
        <w:numPr>
          <w:ilvl w:val="0"/>
          <w:numId w:val="3"/>
        </w:numPr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pict>
          <v:shape id="Resim 4" o:spid="_x0000_s1027" type="#_x0000_t75" style="position:absolute;left:0;text-align:left;margin-left:116.6pt;margin-top:4.75pt;width:100.95pt;height:60.75pt;z-index:251659264;visibility:visible">
            <v:imagedata r:id="rId6" o:title=""/>
          </v:shape>
        </w:pict>
      </w:r>
      <w:r w:rsidRPr="00ED0144">
        <w:rPr>
          <w:rFonts w:ascii="Comic Sans MS" w:hAnsi="Comic Sans MS"/>
          <w:sz w:val="20"/>
          <w:szCs w:val="20"/>
        </w:rPr>
        <w:t>interesting</w:t>
      </w:r>
    </w:p>
    <w:p w:rsidR="004065E5" w:rsidRPr="00ED0144" w:rsidRDefault="004065E5" w:rsidP="0083629D">
      <w:pPr>
        <w:pStyle w:val="ListParagraph"/>
        <w:numPr>
          <w:ilvl w:val="0"/>
          <w:numId w:val="3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boring</w:t>
      </w:r>
    </w:p>
    <w:p w:rsidR="004065E5" w:rsidRPr="00ED0144" w:rsidRDefault="004065E5" w:rsidP="0083629D">
      <w:pPr>
        <w:pStyle w:val="ListParagraph"/>
        <w:numPr>
          <w:ilvl w:val="0"/>
          <w:numId w:val="3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exciting</w:t>
      </w:r>
    </w:p>
    <w:p w:rsidR="004065E5" w:rsidRPr="00ED0144" w:rsidRDefault="004065E5" w:rsidP="0083629D">
      <w:pPr>
        <w:pStyle w:val="ListParagraph"/>
        <w:numPr>
          <w:ilvl w:val="0"/>
          <w:numId w:val="3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great</w:t>
      </w:r>
    </w:p>
    <w:p w:rsidR="004065E5" w:rsidRPr="00ED0144" w:rsidRDefault="004065E5" w:rsidP="00ED0144">
      <w:pPr>
        <w:pStyle w:val="ListParagraph"/>
        <w:rPr>
          <w:rFonts w:ascii="Comic Sans MS" w:hAnsi="Comic Sans MS"/>
          <w:sz w:val="20"/>
          <w:szCs w:val="20"/>
        </w:rPr>
      </w:pPr>
    </w:p>
    <w:p w:rsidR="004065E5" w:rsidRPr="00FC5EF8" w:rsidRDefault="004065E5" w:rsidP="0083629D">
      <w:pPr>
        <w:pStyle w:val="ListParagraph"/>
        <w:numPr>
          <w:ilvl w:val="0"/>
          <w:numId w:val="1"/>
        </w:num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M</w:t>
      </w:r>
      <w:r w:rsidRPr="00FC5EF8">
        <w:rPr>
          <w:rFonts w:ascii="Comic Sans MS" w:hAnsi="Comic Sans MS"/>
          <w:b/>
          <w:sz w:val="20"/>
          <w:szCs w:val="20"/>
        </w:rPr>
        <w:t>y sister</w:t>
      </w:r>
      <w:r>
        <w:rPr>
          <w:rFonts w:ascii="Comic Sans MS" w:hAnsi="Comic Sans MS"/>
          <w:b/>
          <w:sz w:val="20"/>
          <w:szCs w:val="20"/>
        </w:rPr>
        <w:t>’s favourite TV programme is</w:t>
      </w:r>
      <w:r w:rsidRPr="00FC5EF8">
        <w:rPr>
          <w:rFonts w:ascii="Comic Sans MS" w:hAnsi="Comic Sans MS"/>
          <w:b/>
          <w:sz w:val="20"/>
          <w:szCs w:val="20"/>
        </w:rPr>
        <w:t>………</w:t>
      </w:r>
    </w:p>
    <w:p w:rsidR="004065E5" w:rsidRPr="00ED0144" w:rsidRDefault="004065E5" w:rsidP="00C170FF">
      <w:pPr>
        <w:pStyle w:val="ListParagraph"/>
        <w:rPr>
          <w:rFonts w:ascii="Comic Sans MS" w:hAnsi="Comic Sans MS"/>
          <w:sz w:val="20"/>
          <w:szCs w:val="20"/>
        </w:rPr>
      </w:pPr>
    </w:p>
    <w:p w:rsidR="004065E5" w:rsidRPr="00ED0144" w:rsidRDefault="004065E5" w:rsidP="0083629D">
      <w:pPr>
        <w:pStyle w:val="ListParagraph"/>
        <w:numPr>
          <w:ilvl w:val="0"/>
          <w:numId w:val="4"/>
        </w:numPr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pict>
          <v:shape id="Resim 5" o:spid="_x0000_s1028" type="#_x0000_t75" style="position:absolute;left:0;text-align:left;margin-left:111.55pt;margin-top:2.35pt;width:106.2pt;height:63pt;z-index:251660288;visibility:visible">
            <v:imagedata r:id="rId7" o:title=""/>
          </v:shape>
        </w:pict>
      </w:r>
      <w:r w:rsidRPr="00ED0144">
        <w:rPr>
          <w:rFonts w:ascii="Comic Sans MS" w:hAnsi="Comic Sans MS"/>
          <w:sz w:val="20"/>
          <w:szCs w:val="20"/>
        </w:rPr>
        <w:t>quiz Show</w:t>
      </w:r>
    </w:p>
    <w:p w:rsidR="004065E5" w:rsidRPr="00ED0144" w:rsidRDefault="004065E5" w:rsidP="0083629D">
      <w:pPr>
        <w:pStyle w:val="ListParagraph"/>
        <w:numPr>
          <w:ilvl w:val="0"/>
          <w:numId w:val="4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talk Show</w:t>
      </w:r>
    </w:p>
    <w:p w:rsidR="004065E5" w:rsidRPr="00ED0144" w:rsidRDefault="004065E5" w:rsidP="0083629D">
      <w:pPr>
        <w:pStyle w:val="ListParagraph"/>
        <w:numPr>
          <w:ilvl w:val="0"/>
          <w:numId w:val="4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 xml:space="preserve">series </w:t>
      </w:r>
    </w:p>
    <w:p w:rsidR="004065E5" w:rsidRPr="00ED0144" w:rsidRDefault="004065E5" w:rsidP="0083629D">
      <w:pPr>
        <w:pStyle w:val="ListParagraph"/>
        <w:numPr>
          <w:ilvl w:val="0"/>
          <w:numId w:val="4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talent Show</w:t>
      </w:r>
    </w:p>
    <w:p w:rsidR="004065E5" w:rsidRPr="00ED0144" w:rsidRDefault="004065E5" w:rsidP="00C170FF">
      <w:pPr>
        <w:pStyle w:val="ListParagraph"/>
        <w:rPr>
          <w:rFonts w:ascii="Comic Sans MS" w:hAnsi="Comic Sans MS"/>
          <w:sz w:val="20"/>
          <w:szCs w:val="20"/>
        </w:rPr>
      </w:pPr>
    </w:p>
    <w:p w:rsidR="004065E5" w:rsidRPr="00ED0144" w:rsidRDefault="004065E5" w:rsidP="00C170FF">
      <w:pPr>
        <w:pStyle w:val="ListParagraph"/>
        <w:rPr>
          <w:rFonts w:ascii="Comic Sans MS" w:hAnsi="Comic Sans MS"/>
          <w:sz w:val="20"/>
          <w:szCs w:val="20"/>
        </w:rPr>
      </w:pPr>
    </w:p>
    <w:p w:rsidR="004065E5" w:rsidRPr="00FC5EF8" w:rsidRDefault="004065E5" w:rsidP="00C170FF">
      <w:pPr>
        <w:pStyle w:val="ListParagraph"/>
        <w:numPr>
          <w:ilvl w:val="0"/>
          <w:numId w:val="1"/>
        </w:numPr>
        <w:rPr>
          <w:rFonts w:ascii="Comic Sans MS" w:hAnsi="Comic Sans MS"/>
          <w:b/>
          <w:sz w:val="20"/>
          <w:szCs w:val="20"/>
        </w:rPr>
      </w:pPr>
      <w:r w:rsidRPr="00FC5EF8">
        <w:rPr>
          <w:rFonts w:ascii="Comic Sans MS" w:hAnsi="Comic Sans MS"/>
          <w:b/>
          <w:sz w:val="20"/>
          <w:szCs w:val="20"/>
        </w:rPr>
        <w:t>A: What is your favourite TV programme?</w:t>
      </w:r>
    </w:p>
    <w:p w:rsidR="004065E5" w:rsidRPr="00ED0144" w:rsidRDefault="004065E5" w:rsidP="00C170FF">
      <w:pPr>
        <w:pStyle w:val="ListParagraph"/>
        <w:rPr>
          <w:rFonts w:ascii="Comic Sans MS" w:hAnsi="Comic Sans MS"/>
          <w:sz w:val="20"/>
          <w:szCs w:val="20"/>
        </w:rPr>
      </w:pPr>
      <w:r w:rsidRPr="00FC5EF8">
        <w:rPr>
          <w:rFonts w:ascii="Comic Sans MS" w:hAnsi="Comic Sans MS"/>
          <w:b/>
          <w:sz w:val="20"/>
          <w:szCs w:val="20"/>
        </w:rPr>
        <w:t>B: …………………..because I ike learning about</w:t>
      </w:r>
      <w:r w:rsidRPr="00ED0144">
        <w:rPr>
          <w:rFonts w:ascii="Comic Sans MS" w:hAnsi="Comic Sans MS"/>
          <w:sz w:val="20"/>
          <w:szCs w:val="20"/>
        </w:rPr>
        <w:t xml:space="preserve"> </w:t>
      </w:r>
      <w:r w:rsidRPr="00FC5EF8">
        <w:rPr>
          <w:rFonts w:ascii="Comic Sans MS" w:hAnsi="Comic Sans MS"/>
          <w:b/>
          <w:sz w:val="20"/>
          <w:szCs w:val="20"/>
        </w:rPr>
        <w:t>current events.</w:t>
      </w:r>
    </w:p>
    <w:p w:rsidR="004065E5" w:rsidRPr="00ED0144" w:rsidRDefault="004065E5" w:rsidP="00C170FF">
      <w:pPr>
        <w:pStyle w:val="ListParagraph"/>
        <w:numPr>
          <w:ilvl w:val="0"/>
          <w:numId w:val="5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Sport programmes</w:t>
      </w:r>
    </w:p>
    <w:p w:rsidR="004065E5" w:rsidRPr="00ED0144" w:rsidRDefault="004065E5" w:rsidP="00C170FF">
      <w:pPr>
        <w:pStyle w:val="ListParagraph"/>
        <w:numPr>
          <w:ilvl w:val="0"/>
          <w:numId w:val="5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News</w:t>
      </w:r>
    </w:p>
    <w:p w:rsidR="004065E5" w:rsidRPr="00ED0144" w:rsidRDefault="004065E5" w:rsidP="00C170FF">
      <w:pPr>
        <w:pStyle w:val="ListParagraph"/>
        <w:numPr>
          <w:ilvl w:val="0"/>
          <w:numId w:val="5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Talent shows</w:t>
      </w:r>
    </w:p>
    <w:p w:rsidR="004065E5" w:rsidRPr="00ED0144" w:rsidRDefault="004065E5" w:rsidP="00C170FF">
      <w:pPr>
        <w:pStyle w:val="ListParagraph"/>
        <w:numPr>
          <w:ilvl w:val="0"/>
          <w:numId w:val="5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Reality shows</w:t>
      </w:r>
    </w:p>
    <w:p w:rsidR="004065E5" w:rsidRPr="00ED0144" w:rsidRDefault="004065E5" w:rsidP="00C170FF">
      <w:pPr>
        <w:pStyle w:val="ListParagraph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pict>
          <v:shape id="Resim 6" o:spid="_x0000_s1029" type="#_x0000_t75" style="position:absolute;left:0;text-align:left;margin-left:128.05pt;margin-top:13.7pt;width:79.7pt;height:89.25pt;z-index:251661312;visibility:visible">
            <v:imagedata r:id="rId8" o:title=""/>
          </v:shape>
        </w:pict>
      </w:r>
    </w:p>
    <w:p w:rsidR="004065E5" w:rsidRPr="00FC5EF8" w:rsidRDefault="004065E5" w:rsidP="00C170FF">
      <w:pPr>
        <w:pStyle w:val="ListParagraph"/>
        <w:numPr>
          <w:ilvl w:val="0"/>
          <w:numId w:val="1"/>
        </w:numPr>
        <w:rPr>
          <w:rFonts w:ascii="Comic Sans MS" w:hAnsi="Comic Sans MS"/>
          <w:b/>
          <w:sz w:val="20"/>
          <w:szCs w:val="20"/>
        </w:rPr>
      </w:pPr>
      <w:r w:rsidRPr="00FC5EF8">
        <w:rPr>
          <w:rFonts w:ascii="Comic Sans MS" w:hAnsi="Comic Sans MS"/>
          <w:b/>
          <w:sz w:val="20"/>
          <w:szCs w:val="20"/>
        </w:rPr>
        <w:t>He is …………….</w:t>
      </w:r>
    </w:p>
    <w:p w:rsidR="004065E5" w:rsidRPr="00ED0144" w:rsidRDefault="004065E5" w:rsidP="00C170FF">
      <w:pPr>
        <w:pStyle w:val="ListParagraph"/>
        <w:numPr>
          <w:ilvl w:val="0"/>
          <w:numId w:val="6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teenager</w:t>
      </w:r>
    </w:p>
    <w:p w:rsidR="004065E5" w:rsidRPr="00ED0144" w:rsidRDefault="004065E5" w:rsidP="00C170FF">
      <w:pPr>
        <w:pStyle w:val="ListParagraph"/>
        <w:numPr>
          <w:ilvl w:val="0"/>
          <w:numId w:val="6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young man</w:t>
      </w:r>
    </w:p>
    <w:p w:rsidR="004065E5" w:rsidRPr="00ED0144" w:rsidRDefault="004065E5" w:rsidP="00C170FF">
      <w:pPr>
        <w:pStyle w:val="ListParagraph"/>
        <w:numPr>
          <w:ilvl w:val="0"/>
          <w:numId w:val="6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middle aged man</w:t>
      </w:r>
    </w:p>
    <w:p w:rsidR="004065E5" w:rsidRPr="00ED0144" w:rsidRDefault="004065E5" w:rsidP="00C170FF">
      <w:pPr>
        <w:pStyle w:val="ListParagraph"/>
        <w:numPr>
          <w:ilvl w:val="0"/>
          <w:numId w:val="6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an old man.</w:t>
      </w:r>
    </w:p>
    <w:p w:rsidR="004065E5" w:rsidRDefault="004065E5" w:rsidP="00C170FF">
      <w:pPr>
        <w:rPr>
          <w:rFonts w:ascii="Comic Sans MS" w:hAnsi="Comic Sans MS"/>
          <w:sz w:val="20"/>
          <w:szCs w:val="20"/>
        </w:rPr>
      </w:pPr>
    </w:p>
    <w:p w:rsidR="004065E5" w:rsidRPr="00ED0144" w:rsidRDefault="004065E5" w:rsidP="00C170FF">
      <w:pPr>
        <w:rPr>
          <w:rFonts w:ascii="Comic Sans MS" w:hAnsi="Comic Sans MS"/>
          <w:sz w:val="20"/>
          <w:szCs w:val="20"/>
        </w:rPr>
      </w:pPr>
    </w:p>
    <w:p w:rsidR="004065E5" w:rsidRPr="00FC5EF8" w:rsidRDefault="004065E5" w:rsidP="00C170FF">
      <w:pPr>
        <w:pStyle w:val="ListParagraph"/>
        <w:numPr>
          <w:ilvl w:val="0"/>
          <w:numId w:val="1"/>
        </w:numPr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pict>
          <v:shape id="Resim 7" o:spid="_x0000_s1030" type="#_x0000_t75" style="position:absolute;left:0;text-align:left;margin-left:146.8pt;margin-top:2.65pt;width:91.5pt;height:84pt;z-index:251662336;visibility:visible">
            <v:imagedata r:id="rId9" o:title=""/>
          </v:shape>
        </w:pict>
      </w:r>
      <w:r w:rsidRPr="00FC5EF8">
        <w:rPr>
          <w:rFonts w:ascii="Comic Sans MS" w:hAnsi="Comic Sans MS"/>
          <w:b/>
          <w:sz w:val="20"/>
          <w:szCs w:val="20"/>
        </w:rPr>
        <w:t xml:space="preserve">What is he like? </w:t>
      </w:r>
    </w:p>
    <w:p w:rsidR="004065E5" w:rsidRPr="00FC5EF8" w:rsidRDefault="004065E5" w:rsidP="00C170FF">
      <w:pPr>
        <w:pStyle w:val="ListParagraph"/>
        <w:rPr>
          <w:rFonts w:ascii="Comic Sans MS" w:hAnsi="Comic Sans MS"/>
          <w:b/>
          <w:sz w:val="20"/>
          <w:szCs w:val="20"/>
        </w:rPr>
      </w:pPr>
      <w:r w:rsidRPr="00FC5EF8">
        <w:rPr>
          <w:rFonts w:ascii="Comic Sans MS" w:hAnsi="Comic Sans MS"/>
          <w:b/>
          <w:sz w:val="20"/>
          <w:szCs w:val="20"/>
        </w:rPr>
        <w:t>He is ………..</w:t>
      </w:r>
    </w:p>
    <w:p w:rsidR="004065E5" w:rsidRPr="00ED0144" w:rsidRDefault="004065E5" w:rsidP="00C170FF">
      <w:pPr>
        <w:pStyle w:val="ListParagraph"/>
        <w:numPr>
          <w:ilvl w:val="0"/>
          <w:numId w:val="7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middle aged man</w:t>
      </w:r>
    </w:p>
    <w:p w:rsidR="004065E5" w:rsidRPr="00ED0144" w:rsidRDefault="004065E5" w:rsidP="00C170FF">
      <w:pPr>
        <w:pStyle w:val="ListParagraph"/>
        <w:numPr>
          <w:ilvl w:val="0"/>
          <w:numId w:val="7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rude</w:t>
      </w:r>
    </w:p>
    <w:p w:rsidR="004065E5" w:rsidRPr="00ED0144" w:rsidRDefault="004065E5" w:rsidP="00C170FF">
      <w:pPr>
        <w:pStyle w:val="ListParagraph"/>
        <w:numPr>
          <w:ilvl w:val="0"/>
          <w:numId w:val="7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optimistic</w:t>
      </w:r>
    </w:p>
    <w:p w:rsidR="004065E5" w:rsidRPr="00ED0144" w:rsidRDefault="004065E5" w:rsidP="00C170FF">
      <w:pPr>
        <w:pStyle w:val="ListParagraph"/>
        <w:numPr>
          <w:ilvl w:val="0"/>
          <w:numId w:val="7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friendly</w:t>
      </w:r>
    </w:p>
    <w:p w:rsidR="004065E5" w:rsidRPr="00ED0144" w:rsidRDefault="004065E5" w:rsidP="00C170FF">
      <w:pPr>
        <w:pStyle w:val="ListParagraph"/>
        <w:ind w:left="1080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pict>
          <v:shape id="Resim 8" o:spid="_x0000_s1031" type="#_x0000_t75" style="position:absolute;left:0;text-align:left;margin-left:176.8pt;margin-top:13.65pt;width:87.75pt;height:78.55pt;z-index:251663360;visibility:visible">
            <v:imagedata r:id="rId10" o:title=""/>
          </v:shape>
        </w:pict>
      </w:r>
    </w:p>
    <w:p w:rsidR="004065E5" w:rsidRPr="00FC5EF8" w:rsidRDefault="004065E5" w:rsidP="00C170FF">
      <w:pPr>
        <w:pStyle w:val="ListParagraph"/>
        <w:numPr>
          <w:ilvl w:val="0"/>
          <w:numId w:val="1"/>
        </w:numPr>
        <w:rPr>
          <w:rFonts w:ascii="Comic Sans MS" w:hAnsi="Comic Sans MS"/>
          <w:b/>
          <w:sz w:val="20"/>
          <w:szCs w:val="20"/>
        </w:rPr>
      </w:pPr>
      <w:r w:rsidRPr="00FC5EF8">
        <w:rPr>
          <w:rFonts w:ascii="Comic Sans MS" w:hAnsi="Comic Sans MS"/>
          <w:b/>
          <w:sz w:val="20"/>
          <w:szCs w:val="20"/>
        </w:rPr>
        <w:t>He …………………………….</w:t>
      </w:r>
    </w:p>
    <w:p w:rsidR="004065E5" w:rsidRPr="00ED0144" w:rsidRDefault="004065E5" w:rsidP="00C170FF">
      <w:pPr>
        <w:pStyle w:val="ListParagraph"/>
        <w:numPr>
          <w:ilvl w:val="0"/>
          <w:numId w:val="8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tall and slim</w:t>
      </w:r>
    </w:p>
    <w:p w:rsidR="004065E5" w:rsidRPr="00ED0144" w:rsidRDefault="004065E5" w:rsidP="00C170FF">
      <w:pPr>
        <w:pStyle w:val="ListParagraph"/>
        <w:numPr>
          <w:ilvl w:val="0"/>
          <w:numId w:val="8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 xml:space="preserve">has got short brown hair </w:t>
      </w:r>
    </w:p>
    <w:p w:rsidR="004065E5" w:rsidRPr="00ED0144" w:rsidRDefault="004065E5" w:rsidP="00C170FF">
      <w:pPr>
        <w:pStyle w:val="ListParagraph"/>
        <w:numPr>
          <w:ilvl w:val="0"/>
          <w:numId w:val="8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has got a beard</w:t>
      </w:r>
    </w:p>
    <w:p w:rsidR="004065E5" w:rsidRDefault="004065E5" w:rsidP="00C170FF">
      <w:pPr>
        <w:pStyle w:val="ListParagraph"/>
        <w:numPr>
          <w:ilvl w:val="0"/>
          <w:numId w:val="8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owerweight and bald</w:t>
      </w:r>
    </w:p>
    <w:p w:rsidR="004065E5" w:rsidRPr="00ED0144" w:rsidRDefault="004065E5" w:rsidP="00ED0144">
      <w:pPr>
        <w:pStyle w:val="ListParagraph"/>
        <w:ind w:left="1080"/>
        <w:rPr>
          <w:rFonts w:ascii="Comic Sans MS" w:hAnsi="Comic Sans MS"/>
          <w:sz w:val="20"/>
          <w:szCs w:val="20"/>
        </w:rPr>
      </w:pPr>
    </w:p>
    <w:p w:rsidR="004065E5" w:rsidRPr="00ED0144" w:rsidRDefault="004065E5" w:rsidP="00241746">
      <w:pPr>
        <w:pStyle w:val="ListParagraph"/>
        <w:numPr>
          <w:ilvl w:val="0"/>
          <w:numId w:val="1"/>
        </w:numPr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pict>
          <v:shape id="Resim 9" o:spid="_x0000_s1032" type="#_x0000_t75" style="position:absolute;left:0;text-align:left;margin-left:154.3pt;margin-top:-.65pt;width:68.35pt;height:69pt;z-index:251664384;visibility:visible">
            <v:imagedata r:id="rId11" o:title=""/>
          </v:shape>
        </w:pict>
      </w:r>
      <w:r w:rsidRPr="00ED0144">
        <w:rPr>
          <w:rFonts w:ascii="Comic Sans MS" w:hAnsi="Comic Sans MS"/>
          <w:sz w:val="20"/>
          <w:szCs w:val="20"/>
        </w:rPr>
        <w:t>a) The man is shy</w:t>
      </w:r>
    </w:p>
    <w:p w:rsidR="004065E5" w:rsidRPr="00ED0144" w:rsidRDefault="004065E5" w:rsidP="00241746">
      <w:pPr>
        <w:pStyle w:val="ListParagraph"/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b) She is an old woman.</w:t>
      </w:r>
    </w:p>
    <w:p w:rsidR="004065E5" w:rsidRPr="00ED0144" w:rsidRDefault="004065E5" w:rsidP="00241746">
      <w:pPr>
        <w:pStyle w:val="ListParagraph"/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c) The man is plumb</w:t>
      </w:r>
    </w:p>
    <w:p w:rsidR="004065E5" w:rsidRPr="00ED0144" w:rsidRDefault="004065E5" w:rsidP="00241746">
      <w:pPr>
        <w:pStyle w:val="ListParagraph"/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d) The girl is pessimistic.</w:t>
      </w:r>
    </w:p>
    <w:p w:rsidR="004065E5" w:rsidRPr="00ED0144" w:rsidRDefault="004065E5" w:rsidP="00241746">
      <w:pPr>
        <w:pStyle w:val="ListParagraph"/>
        <w:rPr>
          <w:rFonts w:ascii="Comic Sans MS" w:hAnsi="Comic Sans MS"/>
          <w:sz w:val="20"/>
          <w:szCs w:val="20"/>
        </w:rPr>
      </w:pPr>
    </w:p>
    <w:p w:rsidR="004065E5" w:rsidRPr="00ED0144" w:rsidRDefault="004065E5" w:rsidP="00241746">
      <w:pPr>
        <w:pStyle w:val="ListParagraph"/>
        <w:rPr>
          <w:rFonts w:ascii="Comic Sans MS" w:hAnsi="Comic Sans MS"/>
          <w:sz w:val="20"/>
          <w:szCs w:val="20"/>
        </w:rPr>
      </w:pPr>
    </w:p>
    <w:p w:rsidR="004065E5" w:rsidRPr="00FC5EF8" w:rsidRDefault="004065E5" w:rsidP="00241746">
      <w:pPr>
        <w:pStyle w:val="ListParagraph"/>
        <w:numPr>
          <w:ilvl w:val="0"/>
          <w:numId w:val="1"/>
        </w:numPr>
        <w:rPr>
          <w:rFonts w:ascii="Comic Sans MS" w:hAnsi="Comic Sans MS"/>
          <w:b/>
          <w:sz w:val="20"/>
          <w:szCs w:val="20"/>
        </w:rPr>
      </w:pPr>
      <w:r w:rsidRPr="00FC5EF8">
        <w:rPr>
          <w:rFonts w:ascii="Comic Sans MS" w:hAnsi="Comic Sans MS"/>
          <w:b/>
          <w:sz w:val="20"/>
          <w:szCs w:val="20"/>
        </w:rPr>
        <w:t>A: ………………………………</w:t>
      </w:r>
    </w:p>
    <w:p w:rsidR="004065E5" w:rsidRPr="00FC5EF8" w:rsidRDefault="004065E5" w:rsidP="00241746">
      <w:pPr>
        <w:pStyle w:val="ListParagraph"/>
        <w:rPr>
          <w:rFonts w:ascii="Comic Sans MS" w:hAnsi="Comic Sans MS"/>
          <w:b/>
          <w:sz w:val="20"/>
          <w:szCs w:val="20"/>
        </w:rPr>
      </w:pPr>
      <w:r w:rsidRPr="00FC5EF8">
        <w:rPr>
          <w:rFonts w:ascii="Comic Sans MS" w:hAnsi="Comic Sans MS"/>
          <w:b/>
          <w:sz w:val="20"/>
          <w:szCs w:val="20"/>
        </w:rPr>
        <w:t>B: He is clever optimistic and helpful.</w:t>
      </w:r>
    </w:p>
    <w:p w:rsidR="004065E5" w:rsidRPr="00ED0144" w:rsidRDefault="004065E5" w:rsidP="00241746">
      <w:pPr>
        <w:pStyle w:val="ListParagraph"/>
        <w:rPr>
          <w:rFonts w:ascii="Comic Sans MS" w:hAnsi="Comic Sans MS"/>
          <w:sz w:val="20"/>
          <w:szCs w:val="20"/>
        </w:rPr>
      </w:pPr>
    </w:p>
    <w:p w:rsidR="004065E5" w:rsidRPr="00ED0144" w:rsidRDefault="004065E5" w:rsidP="00241746">
      <w:pPr>
        <w:pStyle w:val="ListParagraph"/>
        <w:numPr>
          <w:ilvl w:val="0"/>
          <w:numId w:val="9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What does he like?</w:t>
      </w:r>
    </w:p>
    <w:p w:rsidR="004065E5" w:rsidRPr="00ED0144" w:rsidRDefault="004065E5" w:rsidP="00241746">
      <w:pPr>
        <w:pStyle w:val="ListParagraph"/>
        <w:numPr>
          <w:ilvl w:val="0"/>
          <w:numId w:val="9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What does he look like?</w:t>
      </w:r>
    </w:p>
    <w:p w:rsidR="004065E5" w:rsidRPr="00ED0144" w:rsidRDefault="004065E5" w:rsidP="00241746">
      <w:pPr>
        <w:pStyle w:val="ListParagraph"/>
        <w:numPr>
          <w:ilvl w:val="0"/>
          <w:numId w:val="9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What is he like?</w:t>
      </w:r>
    </w:p>
    <w:p w:rsidR="004065E5" w:rsidRPr="00ED0144" w:rsidRDefault="004065E5" w:rsidP="00241746">
      <w:pPr>
        <w:pStyle w:val="ListParagraph"/>
        <w:numPr>
          <w:ilvl w:val="0"/>
          <w:numId w:val="9"/>
        </w:numPr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What does he do?</w:t>
      </w:r>
    </w:p>
    <w:p w:rsidR="004065E5" w:rsidRPr="00ED0144" w:rsidRDefault="004065E5" w:rsidP="00241746">
      <w:pPr>
        <w:pStyle w:val="ListParagraph"/>
        <w:ind w:left="1080"/>
        <w:rPr>
          <w:rFonts w:ascii="Comic Sans MS" w:hAnsi="Comic Sans MS"/>
          <w:sz w:val="20"/>
          <w:szCs w:val="20"/>
        </w:rPr>
      </w:pPr>
    </w:p>
    <w:p w:rsidR="004065E5" w:rsidRPr="00ED0144" w:rsidRDefault="004065E5" w:rsidP="00241746">
      <w:pPr>
        <w:pStyle w:val="ListParagraph"/>
        <w:numPr>
          <w:ilvl w:val="0"/>
          <w:numId w:val="1"/>
        </w:numPr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pict>
          <v:shape id="Resim 10" o:spid="_x0000_s1033" type="#_x0000_t75" style="position:absolute;left:0;text-align:left;margin-left:47.8pt;margin-top:5.15pt;width:159pt;height:145.95pt;z-index:251665408;visibility:visible">
            <v:imagedata r:id="rId12" o:title=""/>
          </v:shape>
        </w:pict>
      </w:r>
    </w:p>
    <w:p w:rsidR="004065E5" w:rsidRPr="00ED0144" w:rsidRDefault="004065E5" w:rsidP="00241746">
      <w:pPr>
        <w:rPr>
          <w:rFonts w:ascii="Comic Sans MS" w:hAnsi="Comic Sans MS"/>
          <w:sz w:val="20"/>
          <w:szCs w:val="20"/>
        </w:rPr>
      </w:pPr>
    </w:p>
    <w:p w:rsidR="004065E5" w:rsidRPr="00ED0144" w:rsidRDefault="004065E5" w:rsidP="00241746">
      <w:pPr>
        <w:rPr>
          <w:rFonts w:ascii="Comic Sans MS" w:hAnsi="Comic Sans MS"/>
          <w:sz w:val="20"/>
          <w:szCs w:val="20"/>
        </w:rPr>
      </w:pPr>
    </w:p>
    <w:p w:rsidR="004065E5" w:rsidRPr="00ED0144" w:rsidRDefault="004065E5" w:rsidP="00241746">
      <w:pPr>
        <w:rPr>
          <w:rFonts w:ascii="Comic Sans MS" w:hAnsi="Comic Sans MS"/>
          <w:sz w:val="20"/>
          <w:szCs w:val="20"/>
        </w:rPr>
      </w:pPr>
    </w:p>
    <w:p w:rsidR="004065E5" w:rsidRPr="00ED0144" w:rsidRDefault="004065E5" w:rsidP="00241746">
      <w:pPr>
        <w:rPr>
          <w:rFonts w:ascii="Comic Sans MS" w:hAnsi="Comic Sans MS"/>
          <w:sz w:val="20"/>
          <w:szCs w:val="20"/>
        </w:rPr>
      </w:pPr>
    </w:p>
    <w:p w:rsidR="004065E5" w:rsidRPr="00ED0144" w:rsidRDefault="004065E5" w:rsidP="00241746">
      <w:pPr>
        <w:rPr>
          <w:rFonts w:ascii="Comic Sans MS" w:hAnsi="Comic Sans MS"/>
          <w:sz w:val="20"/>
          <w:szCs w:val="20"/>
        </w:rPr>
      </w:pPr>
    </w:p>
    <w:p w:rsidR="004065E5" w:rsidRPr="00ED0144" w:rsidRDefault="004065E5" w:rsidP="00241746">
      <w:pPr>
        <w:rPr>
          <w:rFonts w:ascii="Comic Sans MS" w:hAnsi="Comic Sans MS"/>
          <w:sz w:val="20"/>
          <w:szCs w:val="20"/>
        </w:rPr>
      </w:pPr>
    </w:p>
    <w:p w:rsidR="004065E5" w:rsidRPr="00FC5EF8" w:rsidRDefault="004065E5" w:rsidP="00241746">
      <w:pPr>
        <w:pStyle w:val="ListParagraph"/>
        <w:numPr>
          <w:ilvl w:val="0"/>
          <w:numId w:val="1"/>
        </w:numPr>
        <w:tabs>
          <w:tab w:val="left" w:pos="990"/>
        </w:tabs>
        <w:rPr>
          <w:rFonts w:ascii="Comic Sans MS" w:hAnsi="Comic Sans MS"/>
          <w:b/>
          <w:sz w:val="20"/>
          <w:szCs w:val="20"/>
        </w:rPr>
      </w:pPr>
      <w:r w:rsidRPr="00FC5EF8">
        <w:rPr>
          <w:rFonts w:ascii="Comic Sans MS" w:hAnsi="Comic Sans MS"/>
          <w:b/>
          <w:sz w:val="20"/>
          <w:szCs w:val="20"/>
        </w:rPr>
        <w:t>He lived in İstanbul and ………. to Ankara in 2006.</w:t>
      </w:r>
    </w:p>
    <w:p w:rsidR="004065E5" w:rsidRPr="00ED0144" w:rsidRDefault="004065E5" w:rsidP="00241746">
      <w:pPr>
        <w:pStyle w:val="ListParagraph"/>
        <w:numPr>
          <w:ilvl w:val="0"/>
          <w:numId w:val="10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studied</w:t>
      </w:r>
    </w:p>
    <w:p w:rsidR="004065E5" w:rsidRPr="00ED0144" w:rsidRDefault="004065E5" w:rsidP="00241746">
      <w:pPr>
        <w:pStyle w:val="ListParagraph"/>
        <w:numPr>
          <w:ilvl w:val="0"/>
          <w:numId w:val="10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raised</w:t>
      </w:r>
    </w:p>
    <w:p w:rsidR="004065E5" w:rsidRPr="00ED0144" w:rsidRDefault="004065E5" w:rsidP="00241746">
      <w:pPr>
        <w:pStyle w:val="ListParagraph"/>
        <w:numPr>
          <w:ilvl w:val="0"/>
          <w:numId w:val="10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was born</w:t>
      </w:r>
    </w:p>
    <w:p w:rsidR="004065E5" w:rsidRPr="00ED0144" w:rsidRDefault="004065E5" w:rsidP="00241746">
      <w:pPr>
        <w:pStyle w:val="ListParagraph"/>
        <w:numPr>
          <w:ilvl w:val="0"/>
          <w:numId w:val="10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moved</w:t>
      </w:r>
    </w:p>
    <w:p w:rsidR="004065E5" w:rsidRPr="00ED0144" w:rsidRDefault="004065E5" w:rsidP="00241746">
      <w:pPr>
        <w:pStyle w:val="ListParagraph"/>
        <w:tabs>
          <w:tab w:val="left" w:pos="990"/>
        </w:tabs>
        <w:ind w:left="1080"/>
        <w:rPr>
          <w:rFonts w:ascii="Comic Sans MS" w:hAnsi="Comic Sans MS"/>
          <w:sz w:val="20"/>
          <w:szCs w:val="20"/>
        </w:rPr>
      </w:pPr>
    </w:p>
    <w:p w:rsidR="004065E5" w:rsidRPr="00ED0144" w:rsidRDefault="004065E5" w:rsidP="00241746">
      <w:pPr>
        <w:pStyle w:val="ListParagraph"/>
        <w:numPr>
          <w:ilvl w:val="0"/>
          <w:numId w:val="1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 w:rsidRPr="00FC5EF8">
        <w:rPr>
          <w:rFonts w:ascii="Comic Sans MS" w:hAnsi="Comic Sans MS"/>
          <w:b/>
          <w:sz w:val="20"/>
          <w:szCs w:val="20"/>
        </w:rPr>
        <w:t>He was a succesful scientist and won many</w:t>
      </w:r>
      <w:r w:rsidRPr="00ED0144">
        <w:rPr>
          <w:rFonts w:ascii="Comic Sans MS" w:hAnsi="Comic Sans MS"/>
          <w:sz w:val="20"/>
          <w:szCs w:val="20"/>
        </w:rPr>
        <w:t xml:space="preserve"> …………</w:t>
      </w:r>
      <w:r>
        <w:rPr>
          <w:rFonts w:ascii="Comic Sans MS" w:hAnsi="Comic Sans MS"/>
          <w:sz w:val="20"/>
          <w:szCs w:val="20"/>
        </w:rPr>
        <w:t>…..</w:t>
      </w:r>
      <w:bookmarkStart w:id="0" w:name="_GoBack"/>
      <w:bookmarkEnd w:id="0"/>
    </w:p>
    <w:p w:rsidR="004065E5" w:rsidRPr="00ED0144" w:rsidRDefault="004065E5" w:rsidP="00241746">
      <w:pPr>
        <w:pStyle w:val="ListParagraph"/>
        <w:numPr>
          <w:ilvl w:val="0"/>
          <w:numId w:val="11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cups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c) medal</w:t>
      </w:r>
    </w:p>
    <w:p w:rsidR="004065E5" w:rsidRPr="00ED0144" w:rsidRDefault="004065E5" w:rsidP="00ED0144">
      <w:pPr>
        <w:pStyle w:val="ListParagraph"/>
        <w:numPr>
          <w:ilvl w:val="0"/>
          <w:numId w:val="11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rewards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d)presents</w:t>
      </w:r>
    </w:p>
    <w:p w:rsidR="004065E5" w:rsidRPr="00FC5EF8" w:rsidRDefault="004065E5" w:rsidP="00241746">
      <w:pPr>
        <w:pStyle w:val="ListParagraph"/>
        <w:numPr>
          <w:ilvl w:val="0"/>
          <w:numId w:val="1"/>
        </w:numPr>
        <w:tabs>
          <w:tab w:val="left" w:pos="990"/>
        </w:tabs>
        <w:rPr>
          <w:rFonts w:ascii="Comic Sans MS" w:hAnsi="Comic Sans MS"/>
          <w:b/>
          <w:sz w:val="20"/>
          <w:szCs w:val="20"/>
        </w:rPr>
      </w:pPr>
      <w:r w:rsidRPr="00FC5EF8">
        <w:rPr>
          <w:rFonts w:ascii="Comic Sans MS" w:hAnsi="Comic Sans MS"/>
          <w:b/>
          <w:sz w:val="20"/>
          <w:szCs w:val="20"/>
        </w:rPr>
        <w:t>He was a/an ………….. doctor. He worked hard and won many prizes.</w:t>
      </w:r>
    </w:p>
    <w:p w:rsidR="004065E5" w:rsidRPr="00ED0144" w:rsidRDefault="004065E5" w:rsidP="00241746">
      <w:pPr>
        <w:pStyle w:val="ListParagraph"/>
        <w:numPr>
          <w:ilvl w:val="0"/>
          <w:numId w:val="12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 xml:space="preserve">lazy </w:t>
      </w:r>
    </w:p>
    <w:p w:rsidR="004065E5" w:rsidRPr="00ED0144" w:rsidRDefault="004065E5" w:rsidP="00241746">
      <w:pPr>
        <w:pStyle w:val="ListParagraph"/>
        <w:numPr>
          <w:ilvl w:val="0"/>
          <w:numId w:val="12"/>
        </w:numPr>
        <w:tabs>
          <w:tab w:val="left" w:pos="990"/>
        </w:tabs>
        <w:rPr>
          <w:rFonts w:ascii="Comic Sans MS" w:hAnsi="Comic Sans MS"/>
          <w:sz w:val="20"/>
          <w:szCs w:val="20"/>
          <w:lang w:val="en-US"/>
        </w:rPr>
      </w:pPr>
      <w:r w:rsidRPr="00ED0144">
        <w:rPr>
          <w:rFonts w:ascii="Comic Sans MS" w:hAnsi="Comic Sans MS"/>
          <w:sz w:val="20"/>
          <w:szCs w:val="20"/>
          <w:lang w:val="en-US"/>
        </w:rPr>
        <w:t xml:space="preserve">unsuccessful </w:t>
      </w:r>
    </w:p>
    <w:p w:rsidR="004065E5" w:rsidRPr="00ED0144" w:rsidRDefault="004065E5" w:rsidP="00241746">
      <w:pPr>
        <w:pStyle w:val="ListParagraph"/>
        <w:numPr>
          <w:ilvl w:val="0"/>
          <w:numId w:val="12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irresponsible</w:t>
      </w:r>
    </w:p>
    <w:p w:rsidR="004065E5" w:rsidRPr="00ED0144" w:rsidRDefault="004065E5" w:rsidP="00241746">
      <w:pPr>
        <w:pStyle w:val="ListParagraph"/>
        <w:numPr>
          <w:ilvl w:val="0"/>
          <w:numId w:val="12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ambitious</w:t>
      </w:r>
    </w:p>
    <w:p w:rsidR="004065E5" w:rsidRPr="00ED0144" w:rsidRDefault="004065E5" w:rsidP="00ED0144">
      <w:pPr>
        <w:pStyle w:val="ListParagraph"/>
        <w:tabs>
          <w:tab w:val="left" w:pos="990"/>
        </w:tabs>
        <w:ind w:left="1080"/>
        <w:rPr>
          <w:rFonts w:ascii="Comic Sans MS" w:hAnsi="Comic Sans MS"/>
          <w:sz w:val="20"/>
          <w:szCs w:val="20"/>
        </w:rPr>
      </w:pPr>
    </w:p>
    <w:p w:rsidR="004065E5" w:rsidRPr="0073242A" w:rsidRDefault="004065E5" w:rsidP="00ED0144">
      <w:pPr>
        <w:pStyle w:val="ListParagraph"/>
        <w:numPr>
          <w:ilvl w:val="0"/>
          <w:numId w:val="1"/>
        </w:numPr>
        <w:tabs>
          <w:tab w:val="left" w:pos="990"/>
        </w:tabs>
        <w:rPr>
          <w:rFonts w:ascii="Comic Sans MS" w:hAnsi="Comic Sans MS"/>
          <w:b/>
          <w:sz w:val="20"/>
          <w:szCs w:val="20"/>
        </w:rPr>
      </w:pPr>
      <w:r w:rsidRPr="0073242A">
        <w:rPr>
          <w:rFonts w:ascii="Comic Sans MS" w:hAnsi="Comic Sans MS"/>
          <w:b/>
          <w:sz w:val="20"/>
          <w:szCs w:val="20"/>
        </w:rPr>
        <w:t>A: …………………………………………………….</w:t>
      </w:r>
    </w:p>
    <w:p w:rsidR="004065E5" w:rsidRPr="0073242A" w:rsidRDefault="004065E5" w:rsidP="00ED0144">
      <w:pPr>
        <w:pStyle w:val="ListParagraph"/>
        <w:tabs>
          <w:tab w:val="left" w:pos="990"/>
        </w:tabs>
        <w:rPr>
          <w:rFonts w:ascii="Comic Sans MS" w:hAnsi="Comic Sans MS"/>
          <w:b/>
          <w:sz w:val="20"/>
          <w:szCs w:val="20"/>
        </w:rPr>
      </w:pPr>
      <w:r w:rsidRPr="0073242A">
        <w:rPr>
          <w:rFonts w:ascii="Comic Sans MS" w:hAnsi="Comic Sans MS"/>
          <w:b/>
          <w:sz w:val="20"/>
          <w:szCs w:val="20"/>
        </w:rPr>
        <w:t>B: Two, a girl and a boy.</w:t>
      </w:r>
    </w:p>
    <w:p w:rsidR="004065E5" w:rsidRPr="00ED0144" w:rsidRDefault="004065E5" w:rsidP="00ED0144">
      <w:pPr>
        <w:pStyle w:val="ListParagraph"/>
        <w:numPr>
          <w:ilvl w:val="0"/>
          <w:numId w:val="13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Where was he born?</w:t>
      </w:r>
    </w:p>
    <w:p w:rsidR="004065E5" w:rsidRPr="00ED0144" w:rsidRDefault="004065E5" w:rsidP="00ED0144">
      <w:pPr>
        <w:pStyle w:val="ListParagraph"/>
        <w:numPr>
          <w:ilvl w:val="0"/>
          <w:numId w:val="13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How many children did he have?</w:t>
      </w:r>
    </w:p>
    <w:p w:rsidR="004065E5" w:rsidRPr="00ED0144" w:rsidRDefault="004065E5" w:rsidP="00ED0144">
      <w:pPr>
        <w:pStyle w:val="ListParagraph"/>
        <w:numPr>
          <w:ilvl w:val="0"/>
          <w:numId w:val="13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 w:rsidRPr="00ED0144">
        <w:rPr>
          <w:rFonts w:ascii="Comic Sans MS" w:hAnsi="Comic Sans MS"/>
          <w:sz w:val="20"/>
          <w:szCs w:val="20"/>
        </w:rPr>
        <w:t>How many jobs did he have after school?</w:t>
      </w:r>
    </w:p>
    <w:p w:rsidR="004065E5" w:rsidRDefault="004065E5" w:rsidP="00ED0144">
      <w:pPr>
        <w:pStyle w:val="ListParagraph"/>
        <w:numPr>
          <w:ilvl w:val="0"/>
          <w:numId w:val="13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When did he graduate from the </w:t>
      </w:r>
      <w:r w:rsidRPr="00ED0144">
        <w:rPr>
          <w:rFonts w:ascii="Comic Sans MS" w:hAnsi="Comic Sans MS"/>
          <w:sz w:val="20"/>
          <w:szCs w:val="20"/>
        </w:rPr>
        <w:t>university?</w:t>
      </w:r>
    </w:p>
    <w:p w:rsidR="004065E5" w:rsidRDefault="004065E5" w:rsidP="00FC5EF8">
      <w:pPr>
        <w:pStyle w:val="ListParagraph"/>
        <w:tabs>
          <w:tab w:val="left" w:pos="990"/>
        </w:tabs>
        <w:ind w:left="1080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pict>
          <v:shape id="Resim 11" o:spid="_x0000_s1034" type="#_x0000_t75" style="position:absolute;left:0;text-align:left;margin-left:47.8pt;margin-top:7.35pt;width:129.25pt;height:87.75pt;z-index:251666432;visibility:visible">
            <v:imagedata r:id="rId13" o:title=""/>
          </v:shape>
        </w:pict>
      </w:r>
    </w:p>
    <w:p w:rsidR="004065E5" w:rsidRDefault="004065E5" w:rsidP="00FC5EF8">
      <w:pPr>
        <w:pStyle w:val="ListParagraph"/>
        <w:numPr>
          <w:ilvl w:val="0"/>
          <w:numId w:val="1"/>
        </w:numPr>
        <w:tabs>
          <w:tab w:val="left" w:pos="990"/>
        </w:tabs>
        <w:rPr>
          <w:rFonts w:ascii="Comic Sans MS" w:hAnsi="Comic Sans MS"/>
          <w:b/>
          <w:sz w:val="20"/>
          <w:szCs w:val="20"/>
        </w:rPr>
      </w:pPr>
    </w:p>
    <w:p w:rsidR="004065E5" w:rsidRDefault="004065E5" w:rsidP="00F72A30">
      <w:pPr>
        <w:pStyle w:val="ListParagraph"/>
        <w:tabs>
          <w:tab w:val="left" w:pos="990"/>
        </w:tabs>
        <w:rPr>
          <w:rFonts w:ascii="Comic Sans MS" w:hAnsi="Comic Sans MS"/>
          <w:b/>
          <w:sz w:val="20"/>
          <w:szCs w:val="20"/>
        </w:rPr>
      </w:pPr>
    </w:p>
    <w:p w:rsidR="004065E5" w:rsidRDefault="004065E5" w:rsidP="00F72A30">
      <w:pPr>
        <w:pStyle w:val="ListParagraph"/>
        <w:tabs>
          <w:tab w:val="left" w:pos="990"/>
        </w:tabs>
        <w:rPr>
          <w:rFonts w:ascii="Comic Sans MS" w:hAnsi="Comic Sans MS"/>
          <w:b/>
          <w:sz w:val="20"/>
          <w:szCs w:val="20"/>
        </w:rPr>
      </w:pPr>
    </w:p>
    <w:p w:rsidR="004065E5" w:rsidRDefault="004065E5" w:rsidP="00F72A30">
      <w:pPr>
        <w:pStyle w:val="ListParagraph"/>
        <w:tabs>
          <w:tab w:val="left" w:pos="990"/>
        </w:tabs>
        <w:rPr>
          <w:rFonts w:ascii="Comic Sans MS" w:hAnsi="Comic Sans MS"/>
          <w:b/>
          <w:sz w:val="20"/>
          <w:szCs w:val="20"/>
        </w:rPr>
      </w:pPr>
    </w:p>
    <w:p w:rsidR="004065E5" w:rsidRDefault="004065E5" w:rsidP="00F72A30">
      <w:pPr>
        <w:pStyle w:val="ListParagraph"/>
        <w:tabs>
          <w:tab w:val="left" w:pos="990"/>
        </w:tabs>
        <w:rPr>
          <w:rFonts w:ascii="Comic Sans MS" w:hAnsi="Comic Sans MS"/>
          <w:b/>
          <w:sz w:val="20"/>
          <w:szCs w:val="20"/>
        </w:rPr>
      </w:pPr>
    </w:p>
    <w:p w:rsidR="004065E5" w:rsidRDefault="004065E5" w:rsidP="00F72A30">
      <w:pPr>
        <w:pStyle w:val="ListParagraph"/>
        <w:tabs>
          <w:tab w:val="left" w:pos="990"/>
        </w:tabs>
        <w:rPr>
          <w:rFonts w:ascii="Comic Sans MS" w:hAnsi="Comic Sans MS"/>
          <w:b/>
          <w:sz w:val="20"/>
          <w:szCs w:val="20"/>
        </w:rPr>
      </w:pPr>
      <w:r w:rsidRPr="00FC5EF8">
        <w:rPr>
          <w:rFonts w:ascii="Comic Sans MS" w:hAnsi="Comic Sans MS"/>
          <w:b/>
          <w:sz w:val="20"/>
          <w:szCs w:val="20"/>
        </w:rPr>
        <w:t>A: ……………………………?</w:t>
      </w:r>
    </w:p>
    <w:p w:rsidR="004065E5" w:rsidRDefault="004065E5" w:rsidP="00FC5EF8">
      <w:pPr>
        <w:pStyle w:val="ListParagraph"/>
        <w:tabs>
          <w:tab w:val="left" w:pos="990"/>
        </w:tabs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B: On 28 February, 1945</w:t>
      </w:r>
    </w:p>
    <w:p w:rsidR="004065E5" w:rsidRDefault="004065E5" w:rsidP="00FC5EF8">
      <w:pPr>
        <w:pStyle w:val="ListParagraph"/>
        <w:numPr>
          <w:ilvl w:val="0"/>
          <w:numId w:val="14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Where was he born?</w:t>
      </w:r>
    </w:p>
    <w:p w:rsidR="004065E5" w:rsidRDefault="004065E5" w:rsidP="00FC5EF8">
      <w:pPr>
        <w:pStyle w:val="ListParagraph"/>
        <w:numPr>
          <w:ilvl w:val="0"/>
          <w:numId w:val="14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When was he born?</w:t>
      </w:r>
    </w:p>
    <w:p w:rsidR="004065E5" w:rsidRDefault="004065E5" w:rsidP="00FC5EF8">
      <w:pPr>
        <w:pStyle w:val="ListParagraph"/>
        <w:numPr>
          <w:ilvl w:val="0"/>
          <w:numId w:val="14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When did he start school?</w:t>
      </w:r>
    </w:p>
    <w:p w:rsidR="004065E5" w:rsidRDefault="004065E5" w:rsidP="00FC5EF8">
      <w:pPr>
        <w:pStyle w:val="ListParagraph"/>
        <w:numPr>
          <w:ilvl w:val="0"/>
          <w:numId w:val="14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When did he die?</w:t>
      </w:r>
    </w:p>
    <w:p w:rsidR="004065E5" w:rsidRDefault="004065E5" w:rsidP="00B009A8">
      <w:pPr>
        <w:pStyle w:val="ListParagraph"/>
        <w:tabs>
          <w:tab w:val="left" w:pos="990"/>
        </w:tabs>
        <w:ind w:left="1080"/>
        <w:rPr>
          <w:rFonts w:ascii="Comic Sans MS" w:hAnsi="Comic Sans MS"/>
          <w:sz w:val="20"/>
          <w:szCs w:val="20"/>
        </w:rPr>
      </w:pPr>
    </w:p>
    <w:p w:rsidR="004065E5" w:rsidRPr="00B009A8" w:rsidRDefault="004065E5" w:rsidP="00B009A8">
      <w:pPr>
        <w:pStyle w:val="ListParagraph"/>
        <w:numPr>
          <w:ilvl w:val="0"/>
          <w:numId w:val="1"/>
        </w:numPr>
        <w:tabs>
          <w:tab w:val="left" w:pos="990"/>
        </w:tabs>
        <w:rPr>
          <w:rFonts w:ascii="Comic Sans MS" w:hAnsi="Comic Sans MS"/>
          <w:b/>
          <w:sz w:val="20"/>
          <w:szCs w:val="20"/>
        </w:rPr>
      </w:pPr>
      <w:r w:rsidRPr="00B009A8">
        <w:rPr>
          <w:rFonts w:ascii="Comic Sans MS" w:hAnsi="Comic Sans MS"/>
          <w:b/>
          <w:sz w:val="20"/>
          <w:szCs w:val="20"/>
        </w:rPr>
        <w:t>………………….. is my favorite sport.</w:t>
      </w:r>
    </w:p>
    <w:p w:rsidR="004065E5" w:rsidRDefault="004065E5" w:rsidP="00B009A8">
      <w:pPr>
        <w:pStyle w:val="ListParagraph"/>
        <w:numPr>
          <w:ilvl w:val="0"/>
          <w:numId w:val="15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pict>
          <v:shape id="Resim 1" o:spid="_x0000_s1035" type="#_x0000_t75" style="position:absolute;left:0;text-align:left;margin-left:119.8pt;margin-top:.65pt;width:101.25pt;height:68.25pt;z-index:251667456;visibility:visible">
            <v:imagedata r:id="rId14" o:title=""/>
          </v:shape>
        </w:pict>
      </w:r>
      <w:r>
        <w:rPr>
          <w:rFonts w:ascii="Comic Sans MS" w:hAnsi="Comic Sans MS"/>
          <w:sz w:val="20"/>
          <w:szCs w:val="20"/>
        </w:rPr>
        <w:t>ice skating</w:t>
      </w:r>
    </w:p>
    <w:p w:rsidR="004065E5" w:rsidRDefault="004065E5" w:rsidP="00B009A8">
      <w:pPr>
        <w:pStyle w:val="ListParagraph"/>
        <w:numPr>
          <w:ilvl w:val="0"/>
          <w:numId w:val="15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skateboarding</w:t>
      </w:r>
    </w:p>
    <w:p w:rsidR="004065E5" w:rsidRDefault="004065E5" w:rsidP="00B009A8">
      <w:pPr>
        <w:pStyle w:val="ListParagraph"/>
        <w:numPr>
          <w:ilvl w:val="0"/>
          <w:numId w:val="15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rollerblading</w:t>
      </w:r>
    </w:p>
    <w:p w:rsidR="004065E5" w:rsidRDefault="004065E5" w:rsidP="00B009A8">
      <w:pPr>
        <w:pStyle w:val="ListParagraph"/>
        <w:numPr>
          <w:ilvl w:val="0"/>
          <w:numId w:val="15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horse riding</w:t>
      </w:r>
    </w:p>
    <w:p w:rsidR="004065E5" w:rsidRDefault="004065E5" w:rsidP="00B009A8">
      <w:pPr>
        <w:pStyle w:val="ListParagraph"/>
        <w:tabs>
          <w:tab w:val="left" w:pos="990"/>
        </w:tabs>
        <w:ind w:left="1080"/>
        <w:rPr>
          <w:rFonts w:ascii="Comic Sans MS" w:hAnsi="Comic Sans MS"/>
          <w:sz w:val="20"/>
          <w:szCs w:val="20"/>
        </w:rPr>
      </w:pPr>
    </w:p>
    <w:p w:rsidR="004065E5" w:rsidRPr="00B009A8" w:rsidRDefault="004065E5" w:rsidP="00B009A8">
      <w:pPr>
        <w:pStyle w:val="ListParagraph"/>
        <w:numPr>
          <w:ilvl w:val="0"/>
          <w:numId w:val="1"/>
        </w:numPr>
        <w:tabs>
          <w:tab w:val="left" w:pos="990"/>
        </w:tabs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pict>
          <v:shape id="Resim 2" o:spid="_x0000_s1036" type="#_x0000_t75" style="position:absolute;left:0;text-align:left;margin-left:143.2pt;margin-top:2.05pt;width:78pt;height:58.65pt;z-index:251668480;visibility:visible">
            <v:imagedata r:id="rId15" o:title=""/>
          </v:shape>
        </w:pict>
      </w:r>
      <w:r w:rsidRPr="00B009A8">
        <w:rPr>
          <w:rFonts w:ascii="Comic Sans MS" w:hAnsi="Comic Sans MS"/>
          <w:b/>
          <w:sz w:val="20"/>
          <w:szCs w:val="20"/>
        </w:rPr>
        <w:t>He usually ………………..</w:t>
      </w:r>
    </w:p>
    <w:p w:rsidR="004065E5" w:rsidRDefault="004065E5" w:rsidP="00B009A8">
      <w:pPr>
        <w:pStyle w:val="ListParagraph"/>
        <w:numPr>
          <w:ilvl w:val="0"/>
          <w:numId w:val="16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does yoga</w:t>
      </w:r>
    </w:p>
    <w:p w:rsidR="004065E5" w:rsidRDefault="004065E5" w:rsidP="00B009A8">
      <w:pPr>
        <w:pStyle w:val="ListParagraph"/>
        <w:numPr>
          <w:ilvl w:val="0"/>
          <w:numId w:val="16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goes swimming</w:t>
      </w:r>
    </w:p>
    <w:p w:rsidR="004065E5" w:rsidRDefault="004065E5" w:rsidP="00B009A8">
      <w:pPr>
        <w:pStyle w:val="ListParagraph"/>
        <w:numPr>
          <w:ilvl w:val="0"/>
          <w:numId w:val="16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does gymnastics</w:t>
      </w:r>
    </w:p>
    <w:p w:rsidR="004065E5" w:rsidRDefault="004065E5" w:rsidP="00B009A8">
      <w:pPr>
        <w:pStyle w:val="ListParagraph"/>
        <w:numPr>
          <w:ilvl w:val="0"/>
          <w:numId w:val="16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does weightlifting</w:t>
      </w:r>
    </w:p>
    <w:p w:rsidR="004065E5" w:rsidRDefault="004065E5" w:rsidP="00B009A8">
      <w:pPr>
        <w:pStyle w:val="ListParagraph"/>
        <w:tabs>
          <w:tab w:val="left" w:pos="990"/>
        </w:tabs>
        <w:ind w:left="1080"/>
        <w:rPr>
          <w:rFonts w:ascii="Comic Sans MS" w:hAnsi="Comic Sans MS"/>
          <w:sz w:val="20"/>
          <w:szCs w:val="20"/>
        </w:rPr>
      </w:pPr>
    </w:p>
    <w:p w:rsidR="004065E5" w:rsidRPr="00B009A8" w:rsidRDefault="004065E5" w:rsidP="00B009A8">
      <w:pPr>
        <w:pStyle w:val="ListParagraph"/>
        <w:numPr>
          <w:ilvl w:val="0"/>
          <w:numId w:val="1"/>
        </w:numPr>
        <w:tabs>
          <w:tab w:val="left" w:pos="990"/>
        </w:tabs>
        <w:rPr>
          <w:rFonts w:ascii="Comic Sans MS" w:hAnsi="Comic Sans MS"/>
          <w:b/>
          <w:sz w:val="20"/>
          <w:szCs w:val="20"/>
        </w:rPr>
      </w:pPr>
      <w:r w:rsidRPr="00B009A8">
        <w:rPr>
          <w:rFonts w:ascii="Comic Sans MS" w:hAnsi="Comic Sans MS"/>
          <w:b/>
          <w:sz w:val="20"/>
          <w:szCs w:val="20"/>
        </w:rPr>
        <w:t>…………………………. is a sea sport. People dive into the water in this style of sport</w:t>
      </w:r>
      <w:r>
        <w:rPr>
          <w:rFonts w:ascii="Comic Sans MS" w:hAnsi="Comic Sans MS"/>
          <w:b/>
          <w:sz w:val="20"/>
          <w:szCs w:val="20"/>
        </w:rPr>
        <w:t>.</w:t>
      </w:r>
    </w:p>
    <w:p w:rsidR="004065E5" w:rsidRDefault="004065E5" w:rsidP="00B009A8">
      <w:pPr>
        <w:pStyle w:val="ListParagraph"/>
        <w:numPr>
          <w:ilvl w:val="0"/>
          <w:numId w:val="17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scuba diving</w:t>
      </w:r>
    </w:p>
    <w:p w:rsidR="004065E5" w:rsidRDefault="004065E5" w:rsidP="00B009A8">
      <w:pPr>
        <w:pStyle w:val="ListParagraph"/>
        <w:numPr>
          <w:ilvl w:val="0"/>
          <w:numId w:val="17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surfing</w:t>
      </w:r>
    </w:p>
    <w:p w:rsidR="004065E5" w:rsidRDefault="004065E5" w:rsidP="00B009A8">
      <w:pPr>
        <w:pStyle w:val="ListParagraph"/>
        <w:numPr>
          <w:ilvl w:val="0"/>
          <w:numId w:val="17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sailing</w:t>
      </w:r>
    </w:p>
    <w:p w:rsidR="004065E5" w:rsidRDefault="004065E5" w:rsidP="00B009A8">
      <w:pPr>
        <w:pStyle w:val="ListParagraph"/>
        <w:numPr>
          <w:ilvl w:val="0"/>
          <w:numId w:val="17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swimming </w:t>
      </w:r>
    </w:p>
    <w:p w:rsidR="004065E5" w:rsidRDefault="004065E5" w:rsidP="00B009A8">
      <w:pPr>
        <w:tabs>
          <w:tab w:val="left" w:pos="990"/>
        </w:tabs>
        <w:rPr>
          <w:rFonts w:ascii="Comic Sans MS" w:hAnsi="Comic Sans MS"/>
          <w:sz w:val="20"/>
          <w:szCs w:val="20"/>
        </w:rPr>
      </w:pPr>
    </w:p>
    <w:p w:rsidR="004065E5" w:rsidRDefault="004065E5" w:rsidP="00B009A8">
      <w:pPr>
        <w:tabs>
          <w:tab w:val="left" w:pos="990"/>
        </w:tabs>
        <w:rPr>
          <w:rFonts w:ascii="Comic Sans MS" w:hAnsi="Comic Sans MS"/>
          <w:sz w:val="20"/>
          <w:szCs w:val="20"/>
        </w:rPr>
      </w:pPr>
      <w:hyperlink r:id="rId16" w:history="1">
        <w:r w:rsidRPr="000C56AF">
          <w:rPr>
            <w:rStyle w:val="Hyperlink"/>
            <w:rFonts w:ascii="Comic Sans MS" w:hAnsi="Comic Sans MS"/>
            <w:sz w:val="20"/>
            <w:szCs w:val="20"/>
          </w:rPr>
          <w:t>www.sorubak.com</w:t>
        </w:r>
      </w:hyperlink>
      <w:r>
        <w:rPr>
          <w:rFonts w:ascii="Comic Sans MS" w:hAnsi="Comic Sans MS"/>
          <w:sz w:val="20"/>
          <w:szCs w:val="20"/>
        </w:rPr>
        <w:t xml:space="preserve"> </w:t>
      </w:r>
    </w:p>
    <w:p w:rsidR="004065E5" w:rsidRPr="00E70E10" w:rsidRDefault="004065E5" w:rsidP="00B009A8">
      <w:pPr>
        <w:pStyle w:val="ListParagraph"/>
        <w:numPr>
          <w:ilvl w:val="0"/>
          <w:numId w:val="1"/>
        </w:numPr>
        <w:tabs>
          <w:tab w:val="left" w:pos="990"/>
        </w:tabs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pict>
          <v:shape id="Resim 12" o:spid="_x0000_s1037" type="#_x0000_t75" style="position:absolute;left:0;text-align:left;margin-left:170.85pt;margin-top:-17.9pt;width:93.6pt;height:63pt;z-index:251669504;visibility:visible">
            <v:imagedata r:id="rId17" o:title=""/>
          </v:shape>
        </w:pict>
      </w:r>
      <w:r w:rsidRPr="00E70E10">
        <w:rPr>
          <w:rFonts w:ascii="Comic Sans MS" w:hAnsi="Comic Sans MS"/>
          <w:b/>
          <w:sz w:val="20"/>
          <w:szCs w:val="20"/>
        </w:rPr>
        <w:t>A: ……………………………………?</w:t>
      </w:r>
    </w:p>
    <w:p w:rsidR="004065E5" w:rsidRPr="00E70E10" w:rsidRDefault="004065E5" w:rsidP="00B009A8">
      <w:pPr>
        <w:pStyle w:val="ListParagraph"/>
        <w:tabs>
          <w:tab w:val="left" w:pos="990"/>
        </w:tabs>
        <w:rPr>
          <w:rFonts w:ascii="Comic Sans MS" w:hAnsi="Comic Sans MS"/>
          <w:b/>
          <w:sz w:val="20"/>
          <w:szCs w:val="20"/>
        </w:rPr>
      </w:pPr>
      <w:r w:rsidRPr="00E70E10">
        <w:rPr>
          <w:rFonts w:ascii="Comic Sans MS" w:hAnsi="Comic Sans MS"/>
          <w:b/>
          <w:sz w:val="20"/>
          <w:szCs w:val="20"/>
        </w:rPr>
        <w:t>B: Once a month.</w:t>
      </w:r>
    </w:p>
    <w:p w:rsidR="004065E5" w:rsidRDefault="004065E5" w:rsidP="00B009A8">
      <w:pPr>
        <w:pStyle w:val="ListParagraph"/>
        <w:numPr>
          <w:ilvl w:val="0"/>
          <w:numId w:val="18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How often do you go out?</w:t>
      </w:r>
    </w:p>
    <w:p w:rsidR="004065E5" w:rsidRDefault="004065E5" w:rsidP="00B009A8">
      <w:pPr>
        <w:pStyle w:val="ListParagraph"/>
        <w:numPr>
          <w:ilvl w:val="0"/>
          <w:numId w:val="18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How often do you play table tennis?</w:t>
      </w:r>
    </w:p>
    <w:p w:rsidR="004065E5" w:rsidRDefault="004065E5" w:rsidP="00B009A8">
      <w:pPr>
        <w:pStyle w:val="ListParagraph"/>
        <w:numPr>
          <w:ilvl w:val="0"/>
          <w:numId w:val="18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When do you go out to play?</w:t>
      </w:r>
    </w:p>
    <w:p w:rsidR="004065E5" w:rsidRDefault="004065E5" w:rsidP="00B009A8">
      <w:pPr>
        <w:pStyle w:val="ListParagraph"/>
        <w:numPr>
          <w:ilvl w:val="0"/>
          <w:numId w:val="18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How often do you plan badminton?</w:t>
      </w:r>
    </w:p>
    <w:p w:rsidR="004065E5" w:rsidRDefault="004065E5" w:rsidP="008F1D87">
      <w:pPr>
        <w:pStyle w:val="ListParagraph"/>
        <w:tabs>
          <w:tab w:val="left" w:pos="990"/>
        </w:tabs>
        <w:ind w:left="1080"/>
        <w:rPr>
          <w:rFonts w:ascii="Comic Sans MS" w:hAnsi="Comic Sans MS"/>
          <w:sz w:val="20"/>
          <w:szCs w:val="20"/>
        </w:rPr>
      </w:pPr>
    </w:p>
    <w:p w:rsidR="004065E5" w:rsidRPr="00E70E10" w:rsidRDefault="004065E5" w:rsidP="008F1D87">
      <w:pPr>
        <w:pStyle w:val="ListParagraph"/>
        <w:numPr>
          <w:ilvl w:val="0"/>
          <w:numId w:val="1"/>
        </w:numPr>
        <w:tabs>
          <w:tab w:val="left" w:pos="990"/>
        </w:tabs>
        <w:rPr>
          <w:rFonts w:ascii="Comic Sans MS" w:hAnsi="Comic Sans MS"/>
          <w:b/>
          <w:sz w:val="20"/>
          <w:szCs w:val="20"/>
        </w:rPr>
      </w:pPr>
      <w:r w:rsidRPr="00E70E10">
        <w:rPr>
          <w:rFonts w:ascii="Comic Sans MS" w:hAnsi="Comic Sans MS"/>
          <w:b/>
          <w:sz w:val="20"/>
          <w:szCs w:val="20"/>
        </w:rPr>
        <w:t>……………………… lives in the lake or a river.</w:t>
      </w:r>
    </w:p>
    <w:p w:rsidR="004065E5" w:rsidRDefault="004065E5" w:rsidP="008F1D87">
      <w:pPr>
        <w:pStyle w:val="ListParagraph"/>
        <w:numPr>
          <w:ilvl w:val="0"/>
          <w:numId w:val="19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 crocodile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c) A bear</w:t>
      </w:r>
    </w:p>
    <w:p w:rsidR="004065E5" w:rsidRDefault="004065E5" w:rsidP="008F1D87">
      <w:pPr>
        <w:pStyle w:val="ListParagraph"/>
        <w:numPr>
          <w:ilvl w:val="0"/>
          <w:numId w:val="19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 lion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d) A gorilla</w:t>
      </w:r>
    </w:p>
    <w:p w:rsidR="004065E5" w:rsidRDefault="004065E5" w:rsidP="008F1D87">
      <w:pPr>
        <w:pStyle w:val="ListParagraph"/>
        <w:tabs>
          <w:tab w:val="left" w:pos="990"/>
        </w:tabs>
        <w:ind w:left="1080"/>
        <w:rPr>
          <w:rFonts w:ascii="Comic Sans MS" w:hAnsi="Comic Sans MS"/>
          <w:sz w:val="20"/>
          <w:szCs w:val="20"/>
        </w:rPr>
      </w:pPr>
    </w:p>
    <w:p w:rsidR="004065E5" w:rsidRPr="00E70E10" w:rsidRDefault="004065E5" w:rsidP="008F1D87">
      <w:pPr>
        <w:pStyle w:val="ListParagraph"/>
        <w:numPr>
          <w:ilvl w:val="0"/>
          <w:numId w:val="1"/>
        </w:numPr>
        <w:tabs>
          <w:tab w:val="left" w:pos="990"/>
        </w:tabs>
        <w:rPr>
          <w:rFonts w:ascii="Comic Sans MS" w:hAnsi="Comic Sans MS"/>
          <w:b/>
          <w:sz w:val="20"/>
          <w:szCs w:val="20"/>
        </w:rPr>
      </w:pPr>
      <w:r w:rsidRPr="00E70E10">
        <w:rPr>
          <w:rFonts w:ascii="Comic Sans MS" w:hAnsi="Comic Sans MS"/>
          <w:b/>
          <w:sz w:val="20"/>
          <w:szCs w:val="20"/>
        </w:rPr>
        <w:t>A camel lives in the …………………..</w:t>
      </w:r>
    </w:p>
    <w:p w:rsidR="004065E5" w:rsidRDefault="004065E5" w:rsidP="008F1D87">
      <w:pPr>
        <w:pStyle w:val="ListParagraph"/>
        <w:numPr>
          <w:ilvl w:val="0"/>
          <w:numId w:val="20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Jungle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c) desert</w:t>
      </w:r>
    </w:p>
    <w:p w:rsidR="004065E5" w:rsidRDefault="004065E5" w:rsidP="008F1D87">
      <w:pPr>
        <w:pStyle w:val="ListParagraph"/>
        <w:numPr>
          <w:ilvl w:val="0"/>
          <w:numId w:val="20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Forest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d)zoo</w:t>
      </w:r>
    </w:p>
    <w:p w:rsidR="004065E5" w:rsidRDefault="004065E5" w:rsidP="008F1D87">
      <w:pPr>
        <w:pStyle w:val="ListParagraph"/>
        <w:tabs>
          <w:tab w:val="left" w:pos="990"/>
        </w:tabs>
        <w:ind w:left="1080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pict>
          <v:shape id="Resim 13" o:spid="_x0000_s1038" type="#_x0000_t75" style="position:absolute;left:0;text-align:left;margin-left:80.1pt;margin-top:13.45pt;width:91pt;height:66.75pt;z-index:251670528;visibility:visible">
            <v:imagedata r:id="rId18" o:title=""/>
          </v:shape>
        </w:pict>
      </w:r>
    </w:p>
    <w:p w:rsidR="004065E5" w:rsidRDefault="004065E5" w:rsidP="008F1D87">
      <w:pPr>
        <w:pStyle w:val="ListParagraph"/>
        <w:tabs>
          <w:tab w:val="left" w:pos="990"/>
        </w:tabs>
        <w:ind w:left="1080"/>
        <w:rPr>
          <w:rFonts w:ascii="Comic Sans MS" w:hAnsi="Comic Sans MS"/>
          <w:sz w:val="20"/>
          <w:szCs w:val="20"/>
        </w:rPr>
      </w:pPr>
    </w:p>
    <w:p w:rsidR="004065E5" w:rsidRDefault="004065E5" w:rsidP="008F1D87">
      <w:pPr>
        <w:pStyle w:val="ListParagraph"/>
        <w:tabs>
          <w:tab w:val="left" w:pos="990"/>
        </w:tabs>
        <w:ind w:left="1080"/>
        <w:rPr>
          <w:rFonts w:ascii="Comic Sans MS" w:hAnsi="Comic Sans MS"/>
          <w:sz w:val="20"/>
          <w:szCs w:val="20"/>
        </w:rPr>
      </w:pPr>
    </w:p>
    <w:p w:rsidR="004065E5" w:rsidRDefault="004065E5" w:rsidP="008F1D87">
      <w:pPr>
        <w:pStyle w:val="ListParagraph"/>
        <w:tabs>
          <w:tab w:val="left" w:pos="990"/>
        </w:tabs>
        <w:ind w:left="1080"/>
        <w:rPr>
          <w:rFonts w:ascii="Comic Sans MS" w:hAnsi="Comic Sans MS"/>
          <w:sz w:val="20"/>
          <w:szCs w:val="20"/>
        </w:rPr>
      </w:pPr>
    </w:p>
    <w:p w:rsidR="004065E5" w:rsidRDefault="004065E5" w:rsidP="008F1D87">
      <w:pPr>
        <w:pStyle w:val="ListParagraph"/>
        <w:numPr>
          <w:ilvl w:val="0"/>
          <w:numId w:val="1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</w:p>
    <w:p w:rsidR="004065E5" w:rsidRDefault="004065E5" w:rsidP="008F1D87">
      <w:pPr>
        <w:pStyle w:val="ListParagraph"/>
        <w:numPr>
          <w:ilvl w:val="0"/>
          <w:numId w:val="21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Pollution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c) global warming</w:t>
      </w:r>
    </w:p>
    <w:p w:rsidR="004065E5" w:rsidRDefault="004065E5" w:rsidP="008F1D87">
      <w:pPr>
        <w:pStyle w:val="ListParagraph"/>
        <w:numPr>
          <w:ilvl w:val="0"/>
          <w:numId w:val="21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Hunting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d) deforestration</w:t>
      </w:r>
    </w:p>
    <w:p w:rsidR="004065E5" w:rsidRDefault="004065E5" w:rsidP="008F1D87">
      <w:pPr>
        <w:pStyle w:val="ListParagraph"/>
        <w:tabs>
          <w:tab w:val="left" w:pos="990"/>
        </w:tabs>
        <w:ind w:left="1080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pict>
          <v:shape id="Resim 14" o:spid="_x0000_s1039" type="#_x0000_t75" style="position:absolute;left:0;text-align:left;margin-left:50.85pt;margin-top:14.55pt;width:187.5pt;height:146.4pt;z-index:251671552;visibility:visible">
            <v:imagedata r:id="rId19" o:title=""/>
          </v:shape>
        </w:pict>
      </w:r>
    </w:p>
    <w:p w:rsidR="004065E5" w:rsidRDefault="004065E5" w:rsidP="008F1D87">
      <w:pPr>
        <w:pStyle w:val="ListParagraph"/>
        <w:numPr>
          <w:ilvl w:val="0"/>
          <w:numId w:val="1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</w:t>
      </w:r>
    </w:p>
    <w:p w:rsidR="004065E5" w:rsidRDefault="004065E5" w:rsidP="008F1D87">
      <w:pPr>
        <w:pStyle w:val="ListParagraph"/>
        <w:tabs>
          <w:tab w:val="left" w:pos="990"/>
        </w:tabs>
        <w:rPr>
          <w:rFonts w:ascii="Comic Sans MS" w:hAnsi="Comic Sans MS"/>
          <w:sz w:val="20"/>
          <w:szCs w:val="20"/>
        </w:rPr>
      </w:pPr>
    </w:p>
    <w:p w:rsidR="004065E5" w:rsidRDefault="004065E5" w:rsidP="008F1D87">
      <w:pPr>
        <w:pStyle w:val="ListParagraph"/>
        <w:tabs>
          <w:tab w:val="left" w:pos="990"/>
        </w:tabs>
        <w:rPr>
          <w:rFonts w:ascii="Comic Sans MS" w:hAnsi="Comic Sans MS"/>
          <w:sz w:val="20"/>
          <w:szCs w:val="20"/>
        </w:rPr>
      </w:pPr>
    </w:p>
    <w:p w:rsidR="004065E5" w:rsidRDefault="004065E5" w:rsidP="008F1D87">
      <w:pPr>
        <w:pStyle w:val="ListParagraph"/>
        <w:tabs>
          <w:tab w:val="left" w:pos="990"/>
        </w:tabs>
        <w:rPr>
          <w:rFonts w:ascii="Comic Sans MS" w:hAnsi="Comic Sans MS"/>
          <w:sz w:val="20"/>
          <w:szCs w:val="20"/>
        </w:rPr>
      </w:pPr>
    </w:p>
    <w:p w:rsidR="004065E5" w:rsidRDefault="004065E5" w:rsidP="008F1D87">
      <w:pPr>
        <w:pStyle w:val="ListParagraph"/>
        <w:tabs>
          <w:tab w:val="left" w:pos="990"/>
        </w:tabs>
        <w:rPr>
          <w:rFonts w:ascii="Comic Sans MS" w:hAnsi="Comic Sans MS"/>
          <w:sz w:val="20"/>
          <w:szCs w:val="20"/>
        </w:rPr>
      </w:pPr>
    </w:p>
    <w:p w:rsidR="004065E5" w:rsidRDefault="004065E5" w:rsidP="008F1D87">
      <w:pPr>
        <w:pStyle w:val="ListParagraph"/>
        <w:tabs>
          <w:tab w:val="left" w:pos="990"/>
        </w:tabs>
        <w:rPr>
          <w:rFonts w:ascii="Comic Sans MS" w:hAnsi="Comic Sans MS"/>
          <w:sz w:val="20"/>
          <w:szCs w:val="20"/>
        </w:rPr>
      </w:pPr>
    </w:p>
    <w:p w:rsidR="004065E5" w:rsidRDefault="004065E5" w:rsidP="008F1D87">
      <w:pPr>
        <w:pStyle w:val="ListParagraph"/>
        <w:tabs>
          <w:tab w:val="left" w:pos="990"/>
        </w:tabs>
        <w:rPr>
          <w:rFonts w:ascii="Comic Sans MS" w:hAnsi="Comic Sans MS"/>
          <w:sz w:val="20"/>
          <w:szCs w:val="20"/>
        </w:rPr>
      </w:pPr>
    </w:p>
    <w:p w:rsidR="004065E5" w:rsidRDefault="004065E5" w:rsidP="008F1D87">
      <w:pPr>
        <w:pStyle w:val="ListParagraph"/>
        <w:tabs>
          <w:tab w:val="left" w:pos="990"/>
        </w:tabs>
        <w:rPr>
          <w:rFonts w:ascii="Comic Sans MS" w:hAnsi="Comic Sans MS"/>
          <w:sz w:val="20"/>
          <w:szCs w:val="20"/>
        </w:rPr>
      </w:pPr>
    </w:p>
    <w:p w:rsidR="004065E5" w:rsidRDefault="004065E5" w:rsidP="008F1D87">
      <w:pPr>
        <w:pStyle w:val="ListParagraph"/>
        <w:tabs>
          <w:tab w:val="left" w:pos="990"/>
        </w:tabs>
        <w:rPr>
          <w:rFonts w:ascii="Comic Sans MS" w:hAnsi="Comic Sans MS"/>
          <w:sz w:val="20"/>
          <w:szCs w:val="20"/>
        </w:rPr>
      </w:pPr>
    </w:p>
    <w:p w:rsidR="004065E5" w:rsidRDefault="004065E5" w:rsidP="008F1D87">
      <w:pPr>
        <w:pStyle w:val="ListParagraph"/>
        <w:tabs>
          <w:tab w:val="left" w:pos="990"/>
        </w:tabs>
        <w:rPr>
          <w:rFonts w:ascii="Comic Sans MS" w:hAnsi="Comic Sans MS"/>
          <w:sz w:val="20"/>
          <w:szCs w:val="20"/>
        </w:rPr>
      </w:pPr>
    </w:p>
    <w:p w:rsidR="004065E5" w:rsidRPr="00E70E10" w:rsidRDefault="004065E5" w:rsidP="008F1D87">
      <w:pPr>
        <w:pStyle w:val="ListParagraph"/>
        <w:numPr>
          <w:ilvl w:val="0"/>
          <w:numId w:val="1"/>
        </w:numPr>
        <w:tabs>
          <w:tab w:val="left" w:pos="990"/>
        </w:tabs>
        <w:rPr>
          <w:rFonts w:ascii="Comic Sans MS" w:hAnsi="Comic Sans MS"/>
          <w:b/>
          <w:sz w:val="20"/>
          <w:szCs w:val="20"/>
        </w:rPr>
      </w:pPr>
      <w:r w:rsidRPr="00E70E10">
        <w:rPr>
          <w:rFonts w:ascii="Comic Sans MS" w:hAnsi="Comic Sans MS"/>
          <w:b/>
          <w:sz w:val="20"/>
          <w:szCs w:val="20"/>
        </w:rPr>
        <w:t>A: …………………………………………….?</w:t>
      </w:r>
    </w:p>
    <w:p w:rsidR="004065E5" w:rsidRPr="00E70E10" w:rsidRDefault="004065E5" w:rsidP="008F1D87">
      <w:pPr>
        <w:pStyle w:val="ListParagraph"/>
        <w:tabs>
          <w:tab w:val="left" w:pos="990"/>
        </w:tabs>
        <w:rPr>
          <w:rFonts w:ascii="Comic Sans MS" w:hAnsi="Comic Sans MS"/>
          <w:b/>
          <w:sz w:val="20"/>
          <w:szCs w:val="20"/>
        </w:rPr>
      </w:pPr>
      <w:r w:rsidRPr="00E70E10">
        <w:rPr>
          <w:rFonts w:ascii="Comic Sans MS" w:hAnsi="Comic Sans MS"/>
          <w:b/>
          <w:sz w:val="20"/>
          <w:szCs w:val="20"/>
        </w:rPr>
        <w:t>B: It can weigh about 20 tons.</w:t>
      </w:r>
    </w:p>
    <w:p w:rsidR="004065E5" w:rsidRDefault="004065E5" w:rsidP="008F1D87">
      <w:pPr>
        <w:pStyle w:val="ListParagraph"/>
        <w:numPr>
          <w:ilvl w:val="0"/>
          <w:numId w:val="22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How tall is a zebra?</w:t>
      </w:r>
    </w:p>
    <w:p w:rsidR="004065E5" w:rsidRDefault="004065E5" w:rsidP="008F1D87">
      <w:pPr>
        <w:pStyle w:val="ListParagraph"/>
        <w:numPr>
          <w:ilvl w:val="0"/>
          <w:numId w:val="22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How long does a camel live?</w:t>
      </w:r>
    </w:p>
    <w:p w:rsidR="004065E5" w:rsidRDefault="004065E5" w:rsidP="008F1D87">
      <w:pPr>
        <w:pStyle w:val="ListParagraph"/>
        <w:numPr>
          <w:ilvl w:val="0"/>
          <w:numId w:val="22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How much does a shark weigh?</w:t>
      </w:r>
    </w:p>
    <w:p w:rsidR="004065E5" w:rsidRDefault="004065E5" w:rsidP="008F1D87">
      <w:pPr>
        <w:pStyle w:val="ListParagraph"/>
        <w:numPr>
          <w:ilvl w:val="0"/>
          <w:numId w:val="22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How many endangered animals are there?</w:t>
      </w:r>
    </w:p>
    <w:p w:rsidR="004065E5" w:rsidRDefault="004065E5" w:rsidP="008F1D87">
      <w:pPr>
        <w:pStyle w:val="ListParagraph"/>
        <w:tabs>
          <w:tab w:val="left" w:pos="990"/>
        </w:tabs>
        <w:ind w:left="1080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pict>
          <v:shape id="Resim 15" o:spid="_x0000_s1040" type="#_x0000_t75" style="position:absolute;left:0;text-align:left;margin-left:44.1pt;margin-top:14.3pt;width:189pt;height:159.75pt;z-index:251672576;visibility:visible">
            <v:imagedata r:id="rId20" o:title=""/>
          </v:shape>
        </w:pict>
      </w:r>
    </w:p>
    <w:p w:rsidR="004065E5" w:rsidRPr="00E70E10" w:rsidRDefault="004065E5" w:rsidP="00E70E10">
      <w:pPr>
        <w:pStyle w:val="ListParagraph"/>
        <w:numPr>
          <w:ilvl w:val="0"/>
          <w:numId w:val="1"/>
        </w:numPr>
        <w:tabs>
          <w:tab w:val="left" w:pos="990"/>
        </w:tabs>
        <w:rPr>
          <w:rFonts w:ascii="Comic Sans MS" w:hAnsi="Comic Sans MS"/>
          <w:sz w:val="20"/>
          <w:szCs w:val="20"/>
        </w:rPr>
      </w:pPr>
    </w:p>
    <w:p w:rsidR="004065E5" w:rsidRDefault="004065E5" w:rsidP="008F1D87">
      <w:pPr>
        <w:pStyle w:val="ListParagraph"/>
        <w:tabs>
          <w:tab w:val="left" w:pos="990"/>
        </w:tabs>
        <w:ind w:left="1080"/>
        <w:rPr>
          <w:rFonts w:ascii="Comic Sans MS" w:hAnsi="Comic Sans MS"/>
          <w:sz w:val="20"/>
          <w:szCs w:val="20"/>
        </w:rPr>
      </w:pPr>
    </w:p>
    <w:p w:rsidR="004065E5" w:rsidRPr="008F1D87" w:rsidRDefault="004065E5" w:rsidP="008F1D87">
      <w:pPr>
        <w:pStyle w:val="ListParagraph"/>
        <w:tabs>
          <w:tab w:val="left" w:pos="990"/>
        </w:tabs>
        <w:rPr>
          <w:rFonts w:ascii="Comic Sans MS" w:hAnsi="Comic Sans MS"/>
          <w:sz w:val="20"/>
          <w:szCs w:val="20"/>
        </w:rPr>
      </w:pPr>
    </w:p>
    <w:sectPr w:rsidR="004065E5" w:rsidRPr="008F1D87" w:rsidSect="00ED0144">
      <w:pgSz w:w="11906" w:h="16838"/>
      <w:pgMar w:top="568" w:right="566" w:bottom="426" w:left="709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FE19AA"/>
    <w:multiLevelType w:val="hybridMultilevel"/>
    <w:tmpl w:val="22D0E4E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FBA0FC0"/>
    <w:multiLevelType w:val="hybridMultilevel"/>
    <w:tmpl w:val="D4426C62"/>
    <w:lvl w:ilvl="0" w:tplc="2EE2217C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">
    <w:nsid w:val="17456CC1"/>
    <w:multiLevelType w:val="hybridMultilevel"/>
    <w:tmpl w:val="471A46E0"/>
    <w:lvl w:ilvl="0" w:tplc="8E4C8784">
      <w:start w:val="1"/>
      <w:numFmt w:val="lowerLetter"/>
      <w:lvlText w:val="%1.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925667F"/>
    <w:multiLevelType w:val="hybridMultilevel"/>
    <w:tmpl w:val="A488A474"/>
    <w:lvl w:ilvl="0" w:tplc="E07238E8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4">
    <w:nsid w:val="1F7912E2"/>
    <w:multiLevelType w:val="hybridMultilevel"/>
    <w:tmpl w:val="1F821554"/>
    <w:lvl w:ilvl="0" w:tplc="E7E4D984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5">
    <w:nsid w:val="2ADC7CD6"/>
    <w:multiLevelType w:val="hybridMultilevel"/>
    <w:tmpl w:val="FF32A54A"/>
    <w:lvl w:ilvl="0" w:tplc="809AFB80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6">
    <w:nsid w:val="2F191393"/>
    <w:multiLevelType w:val="hybridMultilevel"/>
    <w:tmpl w:val="CAF228D4"/>
    <w:lvl w:ilvl="0" w:tplc="921CA462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">
    <w:nsid w:val="31DC0CAD"/>
    <w:multiLevelType w:val="hybridMultilevel"/>
    <w:tmpl w:val="D5C233B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33C541A3"/>
    <w:multiLevelType w:val="hybridMultilevel"/>
    <w:tmpl w:val="5770FF64"/>
    <w:lvl w:ilvl="0" w:tplc="24123054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9">
    <w:nsid w:val="358B66C6"/>
    <w:multiLevelType w:val="hybridMultilevel"/>
    <w:tmpl w:val="6C5A1250"/>
    <w:lvl w:ilvl="0" w:tplc="A1C6D246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0">
    <w:nsid w:val="36994092"/>
    <w:multiLevelType w:val="hybridMultilevel"/>
    <w:tmpl w:val="CF78B11E"/>
    <w:lvl w:ilvl="0" w:tplc="193A188A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1">
    <w:nsid w:val="3A5F1F55"/>
    <w:multiLevelType w:val="hybridMultilevel"/>
    <w:tmpl w:val="A02A04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412D13FE"/>
    <w:multiLevelType w:val="hybridMultilevel"/>
    <w:tmpl w:val="96B088C6"/>
    <w:lvl w:ilvl="0" w:tplc="51825072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3">
    <w:nsid w:val="459362A7"/>
    <w:multiLevelType w:val="hybridMultilevel"/>
    <w:tmpl w:val="34921DF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45DB29BC"/>
    <w:multiLevelType w:val="hybridMultilevel"/>
    <w:tmpl w:val="B5D2BFF2"/>
    <w:lvl w:ilvl="0" w:tplc="0534DC58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5">
    <w:nsid w:val="4E0907C8"/>
    <w:multiLevelType w:val="hybridMultilevel"/>
    <w:tmpl w:val="D5BE63BE"/>
    <w:lvl w:ilvl="0" w:tplc="45AE97F4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6">
    <w:nsid w:val="511E2C42"/>
    <w:multiLevelType w:val="hybridMultilevel"/>
    <w:tmpl w:val="96D025BA"/>
    <w:lvl w:ilvl="0" w:tplc="CB0AC90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55350E42"/>
    <w:multiLevelType w:val="hybridMultilevel"/>
    <w:tmpl w:val="6C2402B8"/>
    <w:lvl w:ilvl="0" w:tplc="789C8D62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8">
    <w:nsid w:val="6E6B4DCC"/>
    <w:multiLevelType w:val="hybridMultilevel"/>
    <w:tmpl w:val="34F0640E"/>
    <w:lvl w:ilvl="0" w:tplc="470ABFA8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9">
    <w:nsid w:val="71A46A16"/>
    <w:multiLevelType w:val="hybridMultilevel"/>
    <w:tmpl w:val="4DDA145A"/>
    <w:lvl w:ilvl="0" w:tplc="3DEE3734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0">
    <w:nsid w:val="71E478CE"/>
    <w:multiLevelType w:val="hybridMultilevel"/>
    <w:tmpl w:val="DE38AEB6"/>
    <w:lvl w:ilvl="0" w:tplc="351A88BA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1">
    <w:nsid w:val="77041348"/>
    <w:multiLevelType w:val="hybridMultilevel"/>
    <w:tmpl w:val="DB10AD0C"/>
    <w:lvl w:ilvl="0" w:tplc="57F8443A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num w:numId="1">
    <w:abstractNumId w:val="16"/>
  </w:num>
  <w:num w:numId="2">
    <w:abstractNumId w:val="2"/>
  </w:num>
  <w:num w:numId="3">
    <w:abstractNumId w:val="11"/>
  </w:num>
  <w:num w:numId="4">
    <w:abstractNumId w:val="13"/>
  </w:num>
  <w:num w:numId="5">
    <w:abstractNumId w:val="0"/>
  </w:num>
  <w:num w:numId="6">
    <w:abstractNumId w:val="7"/>
  </w:num>
  <w:num w:numId="7">
    <w:abstractNumId w:val="21"/>
  </w:num>
  <w:num w:numId="8">
    <w:abstractNumId w:val="15"/>
  </w:num>
  <w:num w:numId="9">
    <w:abstractNumId w:val="1"/>
  </w:num>
  <w:num w:numId="10">
    <w:abstractNumId w:val="5"/>
  </w:num>
  <w:num w:numId="11">
    <w:abstractNumId w:val="8"/>
  </w:num>
  <w:num w:numId="12">
    <w:abstractNumId w:val="14"/>
  </w:num>
  <w:num w:numId="13">
    <w:abstractNumId w:val="6"/>
  </w:num>
  <w:num w:numId="14">
    <w:abstractNumId w:val="12"/>
  </w:num>
  <w:num w:numId="15">
    <w:abstractNumId w:val="9"/>
  </w:num>
  <w:num w:numId="16">
    <w:abstractNumId w:val="3"/>
  </w:num>
  <w:num w:numId="17">
    <w:abstractNumId w:val="17"/>
  </w:num>
  <w:num w:numId="18">
    <w:abstractNumId w:val="10"/>
  </w:num>
  <w:num w:numId="19">
    <w:abstractNumId w:val="19"/>
  </w:num>
  <w:num w:numId="20">
    <w:abstractNumId w:val="20"/>
  </w:num>
  <w:num w:numId="21">
    <w:abstractNumId w:val="4"/>
  </w:num>
  <w:num w:numId="22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877FC"/>
    <w:rsid w:val="000C56AF"/>
    <w:rsid w:val="000D5B73"/>
    <w:rsid w:val="00241746"/>
    <w:rsid w:val="00311FA3"/>
    <w:rsid w:val="004065E5"/>
    <w:rsid w:val="0073242A"/>
    <w:rsid w:val="0083629D"/>
    <w:rsid w:val="008F1D87"/>
    <w:rsid w:val="00911E76"/>
    <w:rsid w:val="00B009A8"/>
    <w:rsid w:val="00B877FC"/>
    <w:rsid w:val="00C170FF"/>
    <w:rsid w:val="00D74477"/>
    <w:rsid w:val="00E70E10"/>
    <w:rsid w:val="00ED0144"/>
    <w:rsid w:val="00F26421"/>
    <w:rsid w:val="00F72A30"/>
    <w:rsid w:val="00FC5E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1FA3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8362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3629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83629D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911E76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hyperlink" Target="http://www.sorubak.com" TargetMode="External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</TotalTime>
  <Pages>2</Pages>
  <Words>370</Words>
  <Characters>2110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www.sorubak.com</dc:subject>
  <dc:creator>USER</dc:creator>
  <cp:keywords>www.sorubak.com</cp:keywords>
  <dc:description>www.sorubak.com</dc:description>
  <cp:lastModifiedBy>edanur</cp:lastModifiedBy>
  <cp:revision>4</cp:revision>
  <dcterms:created xsi:type="dcterms:W3CDTF">2014-12-25T20:20:00Z</dcterms:created>
  <dcterms:modified xsi:type="dcterms:W3CDTF">2015-01-03T14:38:00Z</dcterms:modified>
  <cp:category>www.sorubak.com</cp:category>
</cp:coreProperties>
</file>