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6F11" w:rsidRDefault="00DC6F11" w:rsidP="0059643C">
      <w:pPr>
        <w:jc w:val="center"/>
        <w:rPr>
          <w:b/>
        </w:rPr>
      </w:pPr>
      <w:r>
        <w:rPr>
          <w:b/>
        </w:rPr>
        <w:t>İSMAİLLİ ORTA OKULU 7</w:t>
      </w:r>
      <w:r w:rsidRPr="0021191A">
        <w:rPr>
          <w:b/>
        </w:rPr>
        <w:t>. SINIFLAR 1.DÖNEM 2. SEÇMELİ YABANCI DİL SINAVI</w:t>
      </w:r>
    </w:p>
    <w:p w:rsidR="00DC6F11" w:rsidRDefault="00DC6F11" w:rsidP="0059643C">
      <w:pPr>
        <w:rPr>
          <w:b/>
        </w:rPr>
      </w:pPr>
      <w:r>
        <w:rPr>
          <w:b/>
        </w:rPr>
        <w:t>NAME: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CLASS: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NUMBER: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NOTE:</w:t>
      </w:r>
    </w:p>
    <w:p w:rsidR="00DC6F11" w:rsidRPr="00496312" w:rsidRDefault="00DC6F11">
      <w:pPr>
        <w:rPr>
          <w:rFonts w:ascii="Comic Sans MS" w:hAnsi="Comic Sans MS"/>
          <w:b/>
        </w:rPr>
      </w:pPr>
      <w:r>
        <w:rPr>
          <w:noProof/>
          <w:lang w:eastAsia="tr-TR"/>
        </w:rPr>
        <w:pict>
          <v:roundrect id="Otomatik Şekil 2" o:spid="_x0000_s1026" style="position:absolute;margin-left:477.35pt;margin-top:49.2pt;width:59.4pt;height:92.7pt;rotation:90;z-index:251658240;visibility:visible;mso-wrap-distance-left:10.8pt;mso-wrap-distance-top:7.2pt;mso-wrap-distance-right:10.8pt;mso-wrap-distance-bottom:7.2pt;mso-position-horizontal-relative:margin;mso-position-vertical-relative:margin;v-text-anchor:middle" arcsize="85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w0LQIAACUEAAAOAAAAZHJzL2Uyb0RvYy54bWysU1tu2zAQ/C/QOxD8ryX5ESeC5SBwkKJA&#10;2gRNewCapCzWFJdd0pbdw+Q2vVdXtOM67V9RfRBa7nK4M7OcXe9ay7YagwFX8WKQc6adBGXcquJf&#10;v9y9u+QsROGUsOB0xfc68Ov52zezzpd6CA1YpZERiAtl5yvexOjLLAuy0a0IA/DaUbIGbEWkEFeZ&#10;QtERemuzYZ5fZB2g8ghSh0C7t4cknyf8utYyPtR10JHZilNvMa2Y1mW/ZvOZKFcofGPksQ3xD120&#10;wji69AR1K6JgGzR/QbVGIgSo40BCm0FdG6kTB2JT5H+weWqE14kLiRP8Sabw/2Dlp+0jMqMqPsov&#10;OHOiJZMeIpDcZs1+Puu1sWzYy9T5UFL1k3/Enmjw9yDXgTlYNMKt9A0idI0Wipor+vrs1YE+CHSU&#10;LbuPoOgOsYmQFNvV2DIEcmYyzvsv7ZIybJds2p9s0rvIJG1OJ+PRJZkpKVUU0+nwKvmYibLH6pvz&#10;GOJ7DS3rfyqOsHHqM81Cghbb+xCTV+rIV6hvnNWtJee3wrJilI8SZUI8FtPfC2YiD9aoO2NtCvpZ&#10;1QuLjA4TMSm1iwcJSKbzSiJAV79o08txkDXulrujwktQe1Ip6UEU6WVR/w3gD846mtKKh+8bgZoz&#10;+8GR0lfFeNyPdQrGk+mQAjzPLM8zwkmCqriMyNkhWMTDY9h4NKuG7iqSRg5uyJ/anJo99HV0lWaR&#10;/l4N+3mcqn6/7vkvAAAA//8DAFBLAwQUAAYACAAAACEAJVi/MOAAAAAMAQAADwAAAGRycy9kb3du&#10;cmV2LnhtbEyPMU/DMBCFdyT+g3VIbNROQguEOFUViQXEQKFDNyc+kijxOYqdNvn3uBMdT+/Tu+9l&#10;29n07ISjay1JiFYCGFJldUu1hJ/vt4dnYM4r0qq3hBIWdLDNb28ylWp7pi887X3NQgm5VElovB9S&#10;zl3VoFFuZQekkP3a0SgfzrHmelTnUG56Hgux4Ua1FD40asCiwarbT0ZC2S2ER14Uu+59+cTDmCTT&#10;B0l5fzfvXoF5nP0/DBf9oA55cCrtRNqxXsJLHD0GNARJ9ATsQkRiE9aUEuK1WAPPM349Iv8DAAD/&#10;/wMAUEsBAi0AFAAGAAgAAAAhALaDOJL+AAAA4QEAABMAAAAAAAAAAAAAAAAAAAAAAFtDb250ZW50&#10;X1R5cGVzXS54bWxQSwECLQAUAAYACAAAACEAOP0h/9YAAACUAQAACwAAAAAAAAAAAAAAAAAvAQAA&#10;X3JlbHMvLnJlbHNQSwECLQAUAAYACAAAACEAjENsNC0CAAAlBAAADgAAAAAAAAAAAAAAAAAuAgAA&#10;ZHJzL2Uyb0RvYy54bWxQSwECLQAUAAYACAAAACEAJVi/MOAAAAAMAQAADwAAAAAAAAAAAAAAAACH&#10;BAAAZHJzL2Rvd25yZXYueG1sUEsFBgAAAAAEAAQA8wAAAJQFAAAAAA==&#10;" o:allowincell="f" fillcolor="#5b9bd5" stroked="f">
            <v:textbox>
              <w:txbxContent>
                <w:p w:rsidR="00DC6F11" w:rsidRPr="00BC0A73" w:rsidRDefault="00DC6F11">
                  <w:pPr>
                    <w:jc w:val="center"/>
                    <w:rPr>
                      <w:rFonts w:ascii="Calibri Light" w:hAnsi="Calibri Light"/>
                      <w:i/>
                      <w:iCs/>
                      <w:color w:val="FFFFFF"/>
                      <w:sz w:val="28"/>
                      <w:szCs w:val="28"/>
                    </w:rPr>
                  </w:pPr>
                  <w:r w:rsidRPr="00BC0A73">
                    <w:rPr>
                      <w:rFonts w:ascii="Calibri Light" w:hAnsi="Calibri Light"/>
                      <w:i/>
                      <w:iCs/>
                      <w:color w:val="FFFFFF"/>
                      <w:sz w:val="28"/>
                      <w:szCs w:val="28"/>
                    </w:rPr>
                    <w:t>Her soru 2 puandır</w:t>
                  </w:r>
                </w:p>
              </w:txbxContent>
            </v:textbox>
            <w10:wrap type="square" anchorx="margin" anchory="margin"/>
          </v:roundrect>
        </w:pict>
      </w:r>
      <w:r w:rsidRPr="00496312">
        <w:rPr>
          <w:rFonts w:ascii="Comic Sans MS" w:hAnsi="Comic Sans MS"/>
          <w:b/>
        </w:rPr>
        <w:t xml:space="preserve">A.Boşlukları verilen sıfatların ‘’comparative’’ halleriyle doldurunuz. </w:t>
      </w:r>
    </w:p>
    <w:p w:rsidR="00DC6F11" w:rsidRDefault="00DC6F11">
      <w:r w:rsidRPr="00C24F08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436.5pt;height:186.75pt;visibility:visible">
            <v:imagedata r:id="rId4" o:title=""/>
          </v:shape>
        </w:pict>
      </w:r>
      <w:bookmarkStart w:id="0" w:name="_GoBack"/>
      <w:bookmarkEnd w:id="0"/>
    </w:p>
    <w:p w:rsidR="00DC6F11" w:rsidRDefault="00DC6F11">
      <w:pPr>
        <w:rPr>
          <w:rFonts w:ascii="Comic Sans MS" w:hAnsi="Comic Sans MS"/>
          <w:b/>
        </w:rPr>
      </w:pPr>
      <w:r w:rsidRPr="00B77BAA">
        <w:rPr>
          <w:rFonts w:ascii="Comic Sans MS" w:hAnsi="Comic Sans MS"/>
          <w:b/>
        </w:rPr>
        <w:t xml:space="preserve">B.Tabloya  bakarak örnekteki gibi </w:t>
      </w:r>
      <w:r>
        <w:rPr>
          <w:rFonts w:ascii="Comic Sans MS" w:hAnsi="Comic Sans MS"/>
          <w:b/>
        </w:rPr>
        <w:t>üç cümle</w:t>
      </w:r>
      <w:r w:rsidRPr="00B77BAA">
        <w:rPr>
          <w:rFonts w:ascii="Comic Sans MS" w:hAnsi="Comic Sans MS"/>
          <w:b/>
        </w:rPr>
        <w:t xml:space="preserve"> kurunuz.</w:t>
      </w:r>
    </w:p>
    <w:p w:rsidR="00DC6F11" w:rsidRDefault="00DC6F11" w:rsidP="00B77BAA">
      <w:pPr>
        <w:ind w:firstLine="708"/>
        <w:rPr>
          <w:rFonts w:ascii="Comic Sans MS" w:hAnsi="Comic Sans MS"/>
          <w:b/>
        </w:rPr>
      </w:pPr>
      <w:r w:rsidRPr="00BC0A73">
        <w:rPr>
          <w:rFonts w:ascii="Comic Sans MS" w:hAnsi="Comic Sans MS"/>
          <w:b/>
          <w:noProof/>
          <w:lang w:eastAsia="tr-TR"/>
        </w:rPr>
        <w:pict>
          <v:shape id="Resim 3" o:spid="_x0000_i1026" type="#_x0000_t75" style="width:393.75pt;height:200.25pt;visibility:visible">
            <v:imagedata r:id="rId5" o:title=""/>
          </v:shape>
        </w:pict>
      </w:r>
    </w:p>
    <w:p w:rsidR="00DC6F11" w:rsidRDefault="00DC6F11" w:rsidP="00B77BAA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C.</w:t>
      </w:r>
      <w:r w:rsidRPr="00B77BAA">
        <w:rPr>
          <w:rFonts w:ascii="Comic Sans MS" w:hAnsi="Comic Sans MS"/>
          <w:b/>
        </w:rPr>
        <w:t xml:space="preserve"> Tabloya  bakarak örnekteki gibi </w:t>
      </w:r>
      <w:r>
        <w:rPr>
          <w:rFonts w:ascii="Comic Sans MS" w:hAnsi="Comic Sans MS"/>
          <w:b/>
        </w:rPr>
        <w:t>7 cümle</w:t>
      </w:r>
      <w:r w:rsidRPr="00B77BAA">
        <w:rPr>
          <w:rFonts w:ascii="Comic Sans MS" w:hAnsi="Comic Sans MS"/>
          <w:b/>
        </w:rPr>
        <w:t xml:space="preserve"> kurunuz.</w:t>
      </w:r>
    </w:p>
    <w:p w:rsidR="00DC6F11" w:rsidRDefault="00DC6F11" w:rsidP="00B77BAA">
      <w:pPr>
        <w:jc w:val="center"/>
        <w:rPr>
          <w:rFonts w:ascii="Comic Sans MS" w:hAnsi="Comic Sans MS"/>
          <w:b/>
        </w:rPr>
      </w:pPr>
      <w:r w:rsidRPr="00BC0A73">
        <w:rPr>
          <w:rFonts w:ascii="Comic Sans MS" w:hAnsi="Comic Sans MS"/>
          <w:b/>
          <w:noProof/>
          <w:lang w:eastAsia="tr-TR"/>
        </w:rPr>
        <w:pict>
          <v:shape id="Resim 4" o:spid="_x0000_i1027" type="#_x0000_t75" style="width:517.5pt;height:282.75pt;visibility:visible">
            <v:imagedata r:id="rId6" o:title=""/>
          </v:shape>
        </w:pict>
      </w:r>
    </w:p>
    <w:p w:rsidR="00DC6F11" w:rsidRDefault="00DC6F11" w:rsidP="00227A7E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D.Boşlukları ‘’should’’ yada ‘’shouldn’t’’ ile doldurunuz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</w:rPr>
      </w:pPr>
      <w:r w:rsidRPr="00227A7E">
        <w:rPr>
          <w:rFonts w:ascii="Comic Sans MS" w:hAnsi="Comic Sans MS" w:cs="Kokila"/>
          <w:bCs/>
          <w:color w:val="231F20"/>
        </w:rPr>
        <w:t>1.</w:t>
      </w:r>
      <w:r w:rsidRPr="00227A7E">
        <w:rPr>
          <w:rFonts w:ascii="Comic Sans MS" w:hAnsi="Comic Sans MS" w:cs="Arial"/>
          <w:color w:val="231F20"/>
        </w:rPr>
        <w:t xml:space="preserve"> They have a test tomorrow. They ____________________ go to the cinema. They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  <w:r w:rsidRPr="00227A7E">
        <w:rPr>
          <w:rFonts w:ascii="Comic Sans MS" w:hAnsi="Comic Sans MS" w:cs="Arial"/>
          <w:color w:val="231F20"/>
        </w:rPr>
        <w:t>____________________ stay at home and study!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</w:rPr>
      </w:pPr>
      <w:r w:rsidRPr="00227A7E">
        <w:rPr>
          <w:rFonts w:ascii="Comic Sans MS" w:hAnsi="Comic Sans MS" w:cs="Kokila"/>
          <w:bCs/>
          <w:color w:val="231F20"/>
        </w:rPr>
        <w:t>2.</w:t>
      </w:r>
      <w:r w:rsidRPr="00227A7E">
        <w:rPr>
          <w:rFonts w:ascii="Comic Sans MS" w:hAnsi="Comic Sans MS" w:cs="Arial"/>
          <w:color w:val="231F20"/>
        </w:rPr>
        <w:t xml:space="preserve"> Children ______________ eat  lots of vegetables, but they ______________ eat a lot of sweets.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</w:rPr>
      </w:pPr>
      <w:r w:rsidRPr="00227A7E">
        <w:rPr>
          <w:rFonts w:ascii="Comic Sans MS" w:hAnsi="Comic Sans MS" w:cs="Kokila"/>
          <w:bCs/>
          <w:color w:val="231F20"/>
        </w:rPr>
        <w:t>3.</w:t>
      </w:r>
      <w:r w:rsidRPr="00227A7E">
        <w:rPr>
          <w:rFonts w:ascii="Comic Sans MS" w:hAnsi="Comic Sans MS" w:cs="Arial"/>
          <w:color w:val="231F20"/>
        </w:rPr>
        <w:t xml:space="preserve"> I have a party tonight. What ____________________ I wear?  A dress or a pair of trousers?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</w:rPr>
      </w:pPr>
      <w:r w:rsidRPr="00227A7E">
        <w:rPr>
          <w:rFonts w:ascii="Comic Sans MS" w:hAnsi="Comic Sans MS" w:cs="Kokila"/>
          <w:bCs/>
          <w:color w:val="231F20"/>
        </w:rPr>
        <w:t>4. A:</w:t>
      </w:r>
      <w:r w:rsidRPr="00227A7E">
        <w:rPr>
          <w:rFonts w:ascii="Comic Sans MS" w:hAnsi="Comic Sans MS" w:cs="Arial"/>
          <w:color w:val="231F20"/>
        </w:rPr>
        <w:t xml:space="preserve"> I bought a pair of sunglasses, but they are broken.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</w:rPr>
      </w:pPr>
      <w:r w:rsidRPr="00227A7E">
        <w:rPr>
          <w:rFonts w:ascii="Comic Sans MS" w:hAnsi="Comic Sans MS" w:cs="Arial"/>
          <w:color w:val="231F20"/>
        </w:rPr>
        <w:t xml:space="preserve"> </w:t>
      </w:r>
      <w:r w:rsidRPr="00227A7E">
        <w:rPr>
          <w:rFonts w:ascii="Comic Sans MS" w:hAnsi="Comic Sans MS" w:cs="Kokila"/>
          <w:bCs/>
          <w:color w:val="231F20"/>
        </w:rPr>
        <w:t>B:</w:t>
      </w:r>
      <w:r w:rsidRPr="00227A7E">
        <w:rPr>
          <w:rFonts w:ascii="Comic Sans MS" w:hAnsi="Comic Sans MS" w:cs="Arial"/>
          <w:color w:val="231F20"/>
        </w:rPr>
        <w:t xml:space="preserve"> You ____________________ take them back to the shop.</w:t>
      </w:r>
    </w:p>
    <w:p w:rsidR="00DC6F11" w:rsidRPr="00227A7E" w:rsidRDefault="00DC6F11" w:rsidP="00227A7E">
      <w:pPr>
        <w:rPr>
          <w:rFonts w:ascii="Comic Sans MS" w:hAnsi="Comic Sans MS"/>
        </w:rPr>
      </w:pPr>
      <w:r w:rsidRPr="00227A7E">
        <w:rPr>
          <w:rFonts w:ascii="Comic Sans MS" w:hAnsi="Comic Sans MS" w:cs="Kokila"/>
          <w:bCs/>
          <w:color w:val="231F20"/>
        </w:rPr>
        <w:t>5.</w:t>
      </w:r>
      <w:r w:rsidRPr="00227A7E">
        <w:rPr>
          <w:rFonts w:ascii="Comic Sans MS" w:hAnsi="Comic Sans MS" w:cs="Arial"/>
          <w:color w:val="231F20"/>
        </w:rPr>
        <w:t xml:space="preserve"> You ____________________ believe him. You can’t trust him.</w:t>
      </w:r>
    </w:p>
    <w:p w:rsidR="00DC6F11" w:rsidRPr="00227A7E" w:rsidRDefault="00DC6F11">
      <w:pPr>
        <w:rPr>
          <w:rFonts w:ascii="Comic Sans MS" w:hAnsi="Comic Sans MS"/>
          <w:b/>
          <w:sz w:val="24"/>
        </w:rPr>
      </w:pPr>
      <w:r w:rsidRPr="00227A7E">
        <w:rPr>
          <w:rFonts w:ascii="Comic Sans MS" w:hAnsi="Comic Sans MS"/>
          <w:b/>
          <w:sz w:val="24"/>
        </w:rPr>
        <w:t>E.Uygun seçeneği işaretleyiniz.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Kokila"/>
          <w:b/>
          <w:bCs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1. I ________ watching TV  to ________ to the radio.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A. prefer / listen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B. prefer / listening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C. prefer / listens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>D. prefers / listening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Kokila"/>
          <w:b/>
          <w:bCs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2. My mother _______________ making cake to_______________ apple pie.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A. prefer / make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B. prefers / making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C. prefers / make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>D. prefer / making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Kokila"/>
          <w:b/>
          <w:bCs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3. They don’t _______________ listening to music _______________ reading a book.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A. prefer / and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B. prefers / to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C. prefer / to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>D. prefer / but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Kokila"/>
          <w:b/>
          <w:bCs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4. Mary _______________ sports programmes _______________ sit-coms 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A. prefer / to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B. prefers / to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C. prefer / and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>D. prefers / and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Kokila"/>
          <w:b/>
          <w:bCs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5. Mr and Mrs Stone  prefer _______________ to the cinema to _______________ films at home.</w:t>
      </w:r>
    </w:p>
    <w:p w:rsidR="00DC6F11" w:rsidRDefault="00DC6F11" w:rsidP="00227A7E">
      <w:pPr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A. go / watch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B. going / watch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C. go / watching </w:t>
      </w:r>
      <w:r>
        <w:rPr>
          <w:rFonts w:ascii="Comic Sans MS" w:hAnsi="Comic Sans MS" w:cs="Arial"/>
          <w:color w:val="231F20"/>
          <w:sz w:val="20"/>
          <w:szCs w:val="20"/>
        </w:rPr>
        <w:tab/>
      </w:r>
      <w:r w:rsidRPr="00227A7E">
        <w:rPr>
          <w:rFonts w:ascii="Comic Sans MS" w:hAnsi="Comic Sans MS" w:cs="Arial"/>
          <w:color w:val="231F20"/>
          <w:sz w:val="20"/>
          <w:szCs w:val="20"/>
        </w:rPr>
        <w:t>D. going / watching</w:t>
      </w:r>
    </w:p>
    <w:p w:rsidR="00DC6F11" w:rsidRPr="00227A7E" w:rsidRDefault="00DC6F11" w:rsidP="00227A7E">
      <w:pPr>
        <w:rPr>
          <w:rFonts w:ascii="Comic Sans MS" w:hAnsi="Comic Sans MS" w:cs="Arial"/>
          <w:b/>
          <w:color w:val="231F20"/>
          <w:sz w:val="24"/>
          <w:szCs w:val="20"/>
        </w:rPr>
      </w:pPr>
      <w:r w:rsidRPr="00227A7E">
        <w:rPr>
          <w:rFonts w:ascii="Comic Sans MS" w:hAnsi="Comic Sans MS" w:cs="Arial"/>
          <w:b/>
          <w:color w:val="231F20"/>
          <w:sz w:val="24"/>
          <w:szCs w:val="20"/>
        </w:rPr>
        <w:t>F.Doğru seçeneği yuvarlak içine alınız.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1.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Mona goes to the cinema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 in / on / at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Saturdays.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2.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Her little sister sleeps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 in / on/ at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 the afternoons.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3.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You can visit the museum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on / at / in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 Sundays.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4.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I always get up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at /on / in</w:t>
      </w:r>
      <w:r>
        <w:rPr>
          <w:rFonts w:ascii="Comic Sans MS" w:hAnsi="Comic Sans MS" w:cs="Arial"/>
          <w:color w:val="231F20"/>
          <w:sz w:val="20"/>
          <w:szCs w:val="20"/>
        </w:rPr>
        <w:tab/>
        <w:t xml:space="preserve"> </w:t>
      </w:r>
      <w:r w:rsidRPr="00227A7E">
        <w:rPr>
          <w:rFonts w:ascii="Comic Sans MS" w:hAnsi="Comic Sans MS" w:cs="Arial"/>
          <w:color w:val="231F20"/>
          <w:sz w:val="20"/>
          <w:szCs w:val="20"/>
        </w:rPr>
        <w:t>6.30.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5.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Owls fly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in / on / at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nights.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6.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We go to the school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on / at / in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weekdays.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7.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We celebrate mother’s day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in / on / at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May.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8.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I go horse riding in the countryside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on / at / in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weekends.</w:t>
      </w:r>
    </w:p>
    <w:p w:rsidR="00DC6F11" w:rsidRPr="00227A7E" w:rsidRDefault="00DC6F11" w:rsidP="00227A7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9.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We prefer going on holiday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on / at / in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winters.</w:t>
      </w:r>
    </w:p>
    <w:p w:rsidR="00DC6F11" w:rsidRDefault="00DC6F11" w:rsidP="00227A7E">
      <w:pPr>
        <w:rPr>
          <w:rFonts w:ascii="Comic Sans MS" w:hAnsi="Comic Sans MS" w:cs="Arial"/>
          <w:color w:val="231F20"/>
          <w:sz w:val="20"/>
          <w:szCs w:val="20"/>
        </w:rPr>
      </w:pP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 xml:space="preserve">10. 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I like going on a picnic </w:t>
      </w:r>
      <w:r w:rsidRPr="00227A7E">
        <w:rPr>
          <w:rFonts w:ascii="Comic Sans MS" w:hAnsi="Comic Sans MS" w:cs="Kokila"/>
          <w:b/>
          <w:bCs/>
          <w:color w:val="231F20"/>
          <w:sz w:val="20"/>
          <w:szCs w:val="20"/>
        </w:rPr>
        <w:t>on / in / at</w:t>
      </w:r>
      <w:r w:rsidRPr="00227A7E">
        <w:rPr>
          <w:rFonts w:ascii="Comic Sans MS" w:hAnsi="Comic Sans MS" w:cs="Arial"/>
          <w:color w:val="231F20"/>
          <w:sz w:val="20"/>
          <w:szCs w:val="20"/>
        </w:rPr>
        <w:t xml:space="preserve"> Sunday afternoons.</w:t>
      </w:r>
      <w:r>
        <w:rPr>
          <w:rFonts w:ascii="Comic Sans MS" w:hAnsi="Comic Sans MS" w:cs="Arial"/>
          <w:color w:val="231F20"/>
          <w:sz w:val="20"/>
          <w:szCs w:val="20"/>
        </w:rPr>
        <w:t xml:space="preserve"> </w:t>
      </w:r>
      <w:hyperlink r:id="rId7" w:history="1">
        <w:r w:rsidRPr="009344DD">
          <w:rPr>
            <w:rStyle w:val="Hyperlink"/>
          </w:rPr>
          <w:t>www.sorubak.com</w:t>
        </w:r>
      </w:hyperlink>
    </w:p>
    <w:p w:rsidR="00DC6F11" w:rsidRDefault="00DC6F11" w:rsidP="00227A7E">
      <w:pPr>
        <w:rPr>
          <w:rFonts w:ascii="Comic Sans MS" w:hAnsi="Comic Sans MS" w:cs="Arial"/>
          <w:b/>
          <w:color w:val="231F20"/>
          <w:sz w:val="24"/>
          <w:szCs w:val="20"/>
        </w:rPr>
      </w:pPr>
      <w:r w:rsidRPr="00435B6F">
        <w:rPr>
          <w:rFonts w:ascii="Comic Sans MS" w:hAnsi="Comic Sans MS" w:cs="Arial"/>
          <w:b/>
          <w:color w:val="231F20"/>
          <w:sz w:val="24"/>
          <w:szCs w:val="20"/>
        </w:rPr>
        <w:t>G.Aşağıdaki vahşi hayvanların adlarını yazınız.</w:t>
      </w:r>
    </w:p>
    <w:p w:rsidR="00DC6F11" w:rsidRDefault="00DC6F11" w:rsidP="00227A7E">
      <w:pPr>
        <w:rPr>
          <w:rFonts w:ascii="Comic Sans MS" w:hAnsi="Comic Sans MS" w:cs="Arial"/>
          <w:b/>
          <w:color w:val="231F20"/>
          <w:sz w:val="24"/>
          <w:szCs w:val="20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margin-left:0;margin-top:1.05pt;width:308.25pt;height:27pt;z-index:251657216;visibility:visible;mso-wrap-distance-top:3.6pt;mso-wrap-distance-bottom:3.6pt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DMHKwIAAFEEAAAOAAAAZHJzL2Uyb0RvYy54bWysVFFv0zAQfkfiP1h+p0mzlq5R02l0FCE2&#10;QBr8AMdxGgvbZ2y3yfbrOTtdVw14QeTB8vnOn+++7y6rq0ErchDOSzAVnU5ySoTh0Eizq+j3b9s3&#10;l5T4wEzDFBhR0Qfh6dX69atVb0tRQAeqEY4giPFlbyvahWDLLPO8E5r5CVhh0NmC0yyg6XZZ41iP&#10;6FplRZ6/zXpwjXXAhfd4ejM66Trht63g4UvbehGIqijmFtLq0lrHNVuvWLlzzHaSH9Ng/5CFZtLg&#10;oyeoGxYY2Tv5G5SW3IGHNkw46AzaVnKRasBqpvmLau47ZkWqBcnx9kST/3+w/PPhqyOyqWgxXVBi&#10;mEaR7kSQhnzah73fkyJy1FtfYui9xeAwvIMBtU71ensL/IcnBjYdMztx7Rz0nWAN5jiNN7OzqyOO&#10;jyB1fwcNPsX2ARLQ0DodCURKCKKjVg8nfcQQCMfDi+V0tljMKeHou5gVyzwJmLHy6bZ1PnwQoEnc&#10;VNSh/gmdHW59iNmw8ikkPuZByWYrlUqG29Ub5ciBYa9s05cKeBGmDOkrupwX85GAv0Lk6fsThJYB&#10;m15JXdHLUxArI23vTZNaMjCpxj2mrMyRx0jdSGIY6iHJlkiOHNfQPCCxDsYex5nETQfukZIe+7ui&#10;/ueeOUGJ+mhQHKRyFgciGbP5okDDnXvqcw8zHKEqGigZt5uQhijyZuAaRWxl4vc5k2PK2LeJ9uOM&#10;xcE4t1PU859g/QsAAP//AwBQSwMEFAAGAAgAAAAhADE5O5HcAAAABQEAAA8AAABkcnMvZG93bnJl&#10;di54bWxMj8FOwzAQRO9I/IO1SFwQdVKoKSGbCiGB4AZtBVc33iYR9jrEbhr+HnOC42hGM2/K1eSs&#10;GGkInWeEfJaBIK696bhB2G4eL5cgQtRstPVMCN8UYFWdnpS6MP7IbzSuYyNSCYdCI7Qx9oWUoW7J&#10;6TDzPXHy9n5wOiY5NNIM+pjKnZXzLFPS6Y7TQqt7emip/lwfHMLy+nn8CC9Xr++12tvbeHEzPn0N&#10;iOdn0/0diEhT/AvDL35Chyox7fyBTRAWIR2JCPMcRDJVrhYgdggLlYOsSvmfvvoBAAD//wMAUEsB&#10;Ai0AFAAGAAgAAAAhALaDOJL+AAAA4QEAABMAAAAAAAAAAAAAAAAAAAAAAFtDb250ZW50X1R5cGVz&#10;XS54bWxQSwECLQAUAAYACAAAACEAOP0h/9YAAACUAQAACwAAAAAAAAAAAAAAAAAvAQAAX3JlbHMv&#10;LnJlbHNQSwECLQAUAAYACAAAACEAlMAzBysCAABRBAAADgAAAAAAAAAAAAAAAAAuAgAAZHJzL2Uy&#10;b0RvYy54bWxQSwECLQAUAAYACAAAACEAMTk7kdwAAAAFAQAADwAAAAAAAAAAAAAAAACFBAAAZHJz&#10;L2Rvd25yZXYueG1sUEsFBgAAAAAEAAQA8wAAAI4FAAAAAA==&#10;">
            <v:textbox>
              <w:txbxContent>
                <w:p w:rsidR="00DC6F11" w:rsidRDefault="00DC6F11" w:rsidP="00435B6F">
                  <w:pPr>
                    <w:jc w:val="center"/>
                    <w:rPr>
                      <w:rFonts w:ascii="Comic Sans MS" w:hAnsi="Comic Sans MS" w:cs="Arial"/>
                      <w:color w:val="231F20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Arial"/>
                      <w:color w:val="231F20"/>
                      <w:sz w:val="20"/>
                      <w:szCs w:val="20"/>
                    </w:rPr>
                    <w:t>Gorilla-zebra-cheetah-dodo-tiger-giraffe-elephant-lion</w:t>
                  </w:r>
                </w:p>
                <w:p w:rsidR="00DC6F11" w:rsidRDefault="00DC6F11"/>
              </w:txbxContent>
            </v:textbox>
            <w10:wrap type="square" anchorx="margin"/>
          </v:shape>
        </w:pict>
      </w:r>
    </w:p>
    <w:p w:rsidR="00DC6F11" w:rsidRPr="00435B6F" w:rsidRDefault="00DC6F11" w:rsidP="00227A7E">
      <w:pPr>
        <w:rPr>
          <w:rFonts w:ascii="Comic Sans MS" w:hAnsi="Comic Sans MS" w:cs="Arial"/>
          <w:b/>
          <w:color w:val="231F20"/>
          <w:sz w:val="24"/>
          <w:szCs w:val="20"/>
        </w:rPr>
      </w:pPr>
    </w:p>
    <w:p w:rsidR="00DC6F11" w:rsidRDefault="00DC6F11" w:rsidP="00227A7E">
      <w:pPr>
        <w:rPr>
          <w:rFonts w:ascii="Comic Sans MS" w:hAnsi="Comic Sans MS"/>
        </w:rPr>
      </w:pPr>
      <w:r w:rsidRPr="00BC0A73">
        <w:rPr>
          <w:rFonts w:ascii="Comic Sans MS" w:hAnsi="Comic Sans MS"/>
          <w:noProof/>
          <w:lang w:eastAsia="tr-TR"/>
        </w:rPr>
        <w:pict>
          <v:shape id="Resim 5" o:spid="_x0000_i1028" type="#_x0000_t75" style="width:117pt;height:87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H4JH/gEAAAkEAAAOAAAAZHJzL2Uyb0RvYy54bWykU9uO2yAUfK/Uf0C8&#10;J740VyvOaptkV62qNqraDyD4OEayAQG5rKr+e8/B3uz2qdL2IWTgwDAzHK/url3LzuC8Mrrk2Tjl&#10;DLQ0ldLHkv/88TBacOaD0JVojYaSP4Hnd+v371YXW0BuGtNW4BiSaF9cbMmbEGyRJF420Ak/NhY0&#10;FmvjOhFw6o5J5cQF2bs2ydN0llyMq6wzErzH1W1f5OvIX9cgw7e69hBYW3LUFuLo4nigMVmvRHF0&#10;wjZKDjLEG1R0Qmm89Ea1FUGwk1NvoLJKhpMDZENU4G+Qhei/2fR5r+Te9dTy63nvmKpKPuVMiw5f&#10;ZzH+vH+kTOhqqtNunCY0/+vwoVX2QbUteSY8iMRk//2Cpq6VhK2Rpw506J/RQSsC9pBvlPWcuQK6&#10;A6A096nKOJPYQgH1Wad0iDnDNXzxgW5H1Cf9K1/cp+ky/zjaTNPNaJLOd6P75WQ+mqe7+SSdLLJN&#10;tvlN7pJ4Kp5HSPKJyAcHQTYEa3T2HXun33srxBhenFMo3lKcorjWrqN/9Mausb2ebu1FCiUuZtNs&#10;OUtztIO1LPuwnM+Wg5zn49b58AimYwTQPWqIdsUZ1fZqnrfQba2mURt6ib7ar0Ds/CEgb+qwq47A&#10;nMBAsyyfprHvKYWXfdFb7yZCNBeDGr4NaujXc8Svv+D1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g+wgL3AAAAAUBAAAPAAAAZHJzL2Rvd25yZXYueG1sTI/NTsMwEITvSLyDtUhc&#10;EHVo+alCnAqBegBxoYkERyfexhH2OordNLw9Cxe4rHY1o9lvis3snZhwjH0gBVeLDARSG0xPnYK6&#10;2l6uQcSkyWgXCBV8YYRNeXpS6NyEI73htEud4BCKuVZgUxpyKWNr0eu4CAMSa/swep34HDtpRn3k&#10;cO/kMstupdc98QerB3y02H7uDl7BBU5P+/q5eakr9/pxvXq32baySp2fzQ/3IBLO6c8MP/iMDiUz&#10;NeFAJgqngIuk38nacrW+AdGw6Y4XWRbyP335DQAA//8DAFBLAwQKAAAAAAAAACEAuYI8A8PYAADD&#10;2AAAFQAAAGRycy9tZWRpYS9pbWFnZTEuanBlZ//Y/+AAEEpGSUYAAQEBANwA3AAA/9sAQwACAQEB&#10;AQECAQEBAgICAgIEAwICAgIFBAQDBAYFBgYGBQYGBgcJCAYHCQcGBggLCAkKCgoKCgYICwwLCgwJ&#10;CgoK/9sAQwECAgICAgIFAwMFCgcGBwoKCgoKCgoKCgoKCgoKCgoKCgoKCgoKCgoKCgoKCgoKCgoK&#10;CgoKCgoKCgoKCgoKCgoK/8AAEQgBEgFu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RR2aOOGHy8LgrKVO7O3nrnnkHpwcZ7Go7aVp5dpjddv&#10;AG3duB/iyCe4/E9PZrXTxhgfLcRqP9YoXgr7DuRx0zz6HLo40MrNcD95HGzFlbc2B357j3Gcj2r0&#10;ehpcekzNHtVfQYEmNgOe3rzj1Iz1xTIXgaXMcUjv92QqR3P3scnrtHGB+lCssB3zybghzyvLjGcd&#10;TjI3DtwPXNPRmZF807l2gnqO2eAc49Oh7980guSOgteTFtMhwynJKg5HBJ+n9Md4UVUmi3Qssf8A&#10;D5bFSVwcgdSBnvn35JqG1ugU2Bj5RbO7f94EcE4zgYZuc9D0PFSzBI0/eIG2/KpjxtH4YHv1GOvt&#10;VIB0Ydgxhm+dZMx7s59cLjHYD0xnnvTxkROzfu0K5aNkwpzn6EdR64zURaKJv+Poje/97LOMD+Yy&#10;O3CntUTOgdjEnyq2fs7YbOMkYGeoGOe3agCOeO1uH8iNI2VeRIzrtHGcEA8cAc4GO3bNW5lSNfn3&#10;NhQFVlyWYewxn/PrUssflR4NwiKz8fuwq49QevXufXmqF8zNIQ3zMpwV8tSx68D25PHqODWsUIe1&#10;6zhiE2/MFGMcN6cc4H5jjpkVVlut0QumiVst91+FB5OOucY6Z569T0huZsIy3CLujUs6hgOxGQOm&#10;MDHr6Y5zWe6nHEPy7WG1gTwRyCSPvf56cZ1SIH73t33SIrEqT6AqT6+nuepGOlQ+eyR7NzNuf5l+&#10;9uyOv+evfPdtzdM37tZd/mLlZlUc4HXpz169ucYNVYhLLA0gLMd/O3KqnPOOeuT6/wCFacvYZrxN&#10;IGBI24Ur5kb/AHueo/DP1I6+srGV28wBcSdWeULnJ/XpnjOfxzWUrSXOxGkRWUfK7Jjccgnr7cZx&#10;n9MXj99RjzEcsY1ZdpPoO+e/T2+pmw9CUYMaiC4Me1lXKjcGZv0IOMdf4uvGahSOdZGklDZkX7pU&#10;DYD2HcDryRzjv2UMFKjau3kfe6ZHXnOfT3/GlEn2onYu75dyBvr19xwOf160bAyN7iHzfMRlwqnP&#10;+zz1x/8ArB9+MxQwRE70Xam7cY4ySVPP9Pw/DirbxiR9qiPbuJkkKhcjGcgjvn8Rio1Znc3EjFV2&#10;jdlic9ic+vt360XCxDc24dVkt9vABDbjs9cn9P8A9QxUjwXEitGcDcMBlXbwc+/X/wDV34EMoI87&#10;/WKvPc9cHjkfh06U4w/OkHks25drBmwD747849f50c3cNQNxiNIi3y7R8wAPy5BGMdxzxnsM+tOi&#10;DEsPl8xflkZuvGe2B159eufenLIPM/eT/NGC0a/LhTjp0HPPOOgx7CpEjjLC4DEHy/kDMOeQcAdD&#10;1/Dt3pBykzzSiRZPtD/3vLVx83Knt06D5vzxzVpZofP2LtK8ktuGQwB7nkH8feqsuxm80qd6thBg&#10;lTnPPfnOOBzk/k6RlkuC+V3NxtjXbnIGBgDrk+vPt2yk2UXWuF2eaR8qKCw5xnI6EcehwPTvzT4C&#10;8Hzy/vG8vCqG69PpyOnGMflmiC8UrSW5baseVK9OcDbyeOePfHtk2PJaGVreKRlZcFW2EBeADwen&#10;JHPAPsOKlgOEwlaSNZH8vaU+dhz83JP8jnJ4HGCKasjeftVGfK/dkB5OPX8+KAwfiZvMZWVhIwwq&#10;+xHvj1x9abJHCMx/e2kOzDAwueOoOQADyfUYqbWQ7E0TMnlusv8ACCm1z78H6fXruP1GTe2FeRfm&#10;baQu7JA4wAPqc4PQA9eEVTtUklf3Yx5bYP0HPPbsOpq3aQhVhWG3kWPzfLfcp2npzwc9R/nPM394&#10;fKRoY9jSSRqqBlY7WPzcj5eB25P1/CrEdtFCokaXb5eFVdy5IzgkHnnr3zzjuBTYgwXMY+ZeNjZ+&#10;Xtk84/x5PFWP3ALGT5WYZ5TDbc5Ge+RgHPfnHFS7lJDfJlzJDMJI1KKzSclfqenPHfvnrwQ5IPtc&#10;gZbZnRixiIwRnGGGQBnGe+O465qS3tolk2W58pl2n7hwQCwDDvjGDk8nPXFTJlJWxcKzM3ylEIXq&#10;CMd+cn+Z7UXKUSg1ivkieP5iGJVdwXH688Hp34+lRSQzTQ+ZHJ5ZZ8bnVsjGNvGBn1+jd+954btY&#10;87dse0lVUg8cjPHQkd+vbuKc++MuZI9rMqnI4z0Jz2wByM8Dj3pxlYrlM1Qio0tvH5kciqoZl5A9&#10;AB9SeAcZ9qHVredJkKtG78mOPHy/dGTx74+pBzzVsRb52aNWMisHBZumOgGRxyM9OB7UyVZJLlgo&#10;Vt6/vJI8dcj09OvUgD8aYcpTd1WDZAu1GfO45JT07+p6n8elSKiRo0b42o3KhRtHOBnrznjjBI9e&#10;gkeA+S0RPmJMxPGQRjr0HJOfUEH3zUclskihxb7yspCui4B9eG+pJwe/vSuTy9h5hVBGSWZON0bY&#10;+Y5/8d79c4496qySqpQwLvMhz8kYzgc8Yz7nODxznmrZjZ7ZZYWYMnzMdw46N/Dnb1798ZB6VHJC&#10;sbNJcu0Yz8u9jhk6bu/OQP8AE9Kdw5SGGTzikZ5CyN5m1eGHBIGPT69c+nMd19lCLc7WUOAoVThg&#10;BnGe3OTyKmkQSERM247QGR26nB5GPrn8Pwp0cVugZmZEZpGO0KTj6Dg4/lj3p3DlJneNGVm+9GMq&#10;u0jfk46/meOB+JNNLjzflDRlmO5YSdo7Y7+2fbPXHEsi3kK7oQv3h8rN8o6AE9c8Dpj0Oc4qPyTu&#10;aONnAbI2bhw2BlecAcD24A96i5z3Ivta27NDbzLw+GRlK7FyOfb8/YCpoWR1EIIbeDkFuox14z68&#10;/gaWNVEZYwt5gUh97HjgdMjr07/z5mgtIJrNoZocHp94NnHbAB4yM/h165YikLm7y0N5b7W3DOWP&#10;oc/hnHc9Mc8VN83KMFUKG3bcdhwvTjjHX8OuDNDA8xUJYKypjbjAyB/LBOPTI7c4f5akxReZmTay&#10;sy4YN7A4H58/TqKQyIWsschhaY5WTu3zbeOnT07/AP63XESN5ZVB8oIkbnHTgdsfrycDHaxKtsSs&#10;rRsygMVVefbrz0PsMAdPSGeSaVy7S/dTKEJtxyMdtufYen4ERRn3SGQBkC/LkMFAOR25zz06D0wM&#10;Zwcu9YPLvdQGcZC+g5I98n8ORn2rcv4HiXAtzt7q3G1SSO/485B9D1rOuIJZHjKXDY+837sdgBnr&#10;wO3pjj67RaJMiKQb5BvSNfLPy7gCW5APHXPQj16dRijLJj5d2V2gL8uNy9eoB4yM8ZOAfStG9hd5&#10;1ECMwAO7DH7uR1J6nnGeSfxzVee08mBX+zsS33vLfc31z6fy9OedokmTePPlnAXBk3FlwW9lAGdo&#10;68cde5NSReYsbREL977u3g/xdc9j09z6CrptQiSIbfEZk+b5uVIH49Rz+FQRQSGKIxLuYfxSYwW7&#10;nHf8s/jWqlYNxkckhUkiVQchS3y7ONue3OAO45yOatFyo8qYsrDjK4JU9vrTTZQRBRHt4Vtq7dvy&#10;9uTnvkZ98DpmrFqnlRMVVmQ/dwvy/r7D347jsnIpEkgYxrKkq7dvGM8Aj9OOT/k1M1uWYJLHJ8vB&#10;VWz6ZxnjIH5YwKbawW1zJIqCRlZWMKiQFeNvr2Pse/4VbWAMyKrN8qkhV44HPoff6Cs7lFa3VAEY&#10;Fd20KJB93AIx1P5n8e1DWqTnzh8244Pl4DMc8HqMcd+pI/O/5EY/e7ZG3YK7l3dm/LjHHOQD17LL&#10;BEBHJK3LfeHljHP4nIB/EVPMNRb2KMtszxMsNr827PClsscnAwTnvjr7j1maKNGCQRPGyr5cfyn3&#10;7kk+vqfyIq15Fzch2Nvu2uvlyiM5PGN3A5yeOo6Y7jOT4i8W+HPDsH2nW9TjtYTHmHzl+WQgF9gb&#10;oxCBj6Ajr2rOVaEd2axo1J/DFsui3eZsxTN8pwqkclc5zxxjIz2xjikjsXS4FzLPjdzndksD+HU9&#10;+vPWo5tY0m4a3aHXdNK3i5haTUIljKs+1cHeAc5UjtycnggdNqXw18caXo02q3WjC4WAqsy2dwsm&#10;yR2AxhTkdznoQuR61j9dwy0c1f1NvqOL5b8jt6HOugi3Hy9sfVUb+HgkYI69/TPTipgVcKk03zNu&#10;8xVXeSoBw2OOoBxzzipdRS402+az1e2aG5td0fl+YuVYN8wwM+h6d+RTIIoLa3/fTQxvFIAuTz1/&#10;DovOP68VftOaN0zndOUXZolgSSEtIQoZhuDNgE4OQxOO/r+OM8UiQyPuELMoRflPK4HrjHfIHv3P&#10;rMZIki82RP4skNjrjHr6evH15AzbnxPo9tcx6dcamoml/wCPdXG4orcZGG68YyT6DnOQnNR3KjSl&#10;LRK5aOFK+WFDGTDbfmVYwB6DG3J9+AeeKeIyOfLbIBLHcSTxgY9+2R69qfCEVWSJvkkx5aliMdgS&#10;OmOvAAz65FOjnELPcNbDcCdokXd/EdoPXnk+/P1ovcfKOtVQHyo48syMF354IxxwfTuM8fjixaK9&#10;qMK+0qu4/KAA3UjIOT79v0qvADIN5K7ApUrJGW3c4z79/fjtVqGSZWAaIA7xjgdiMHnGAe3Ujnue&#10;c+pfKrC+UizeZbFV3pjLKQo9T16c4OO3qaVQmVU8YZi6uxAHHQ4zx16dQM03LxjckQcsx2/l94N/&#10;s5Hf1+pmh4k3EL97HmL1bB5x7/j0HTPUfYOXqSO00IWC3dPmbb5h4cccjkYIzyT7d+Kmht5J4zJl&#10;Qyx/Ju6Ag8dsgj5h9PfFNtzLbTEKUWRc7vNXcN3Axj8OnT9RToBubiXKx53Mz7SVxzwBjrz3yByO&#10;eZ5uxpGA9FtplZYjEVZVWNm4xwO/I6AdTkd+hqHaAyjySF3Y3eYvY/KvH19/TpjNiBzcYt0jkl8x&#10;iHWNhnuQM9P4ccgnjjpmoFSRyr2zRxncNxkkJDdD0HTnGeh5xwOq5ipRGXEQnufldVP+033QF6nA&#10;9AR0z+IqG6S6+zvuZY025VivQjqev1PAOM/TErO9yPNVWVV3b2bG1Rgn0z2xn/64ol8mbcwV32qV&#10;MjKFYdQFPrwP19zVcxmVpln/AITtbbu3NjkZ459e/XiovIIPkoFKhWJbahLHuCuQMdu/p1FWo45J&#10;5FkRGjwCTlQRtHAHTg4z29PeqssUm6OeQLErAKVZui8ZGDwQBz/Q0ybEf2dVIMcXzNGvQHduK424&#10;Gc9+fVfqamwZyUuNp2jLQ7TnaCASOM8kj8vfFSPHJsaMTrs6b9nTHI+v068U64d3fdKF3Mq7k2BV&#10;PbPHtt54JPHrTvoFiqfKgVZPs6hW4Z1Y7tpbaeSSM85Jz3ycd4Y45LuLBXO1yNvmbf5CtA7Wkfyd&#10;kjNy21doJJP8IA784HvUf2e7DA4UyLuB2xBlAyPpz/8AW9aYCAoJPLhnb7RnP+rwOh9R2x6evWno&#10;svlv8n7tWJC7eV4yASCB3yTjnPU8UGEyBlZfMbkoxbbu+gJ6YH4/ysQpKx+0wlfLQj92Dz6DkAgj&#10;BXOO/XPOJ5jljFkaeZtYlyjMzHY3XcScj1LYHPtkdKkS0aceZMN3lttbCfKcc5yO459zkfiNLbsx&#10;3oy7clVz3OMEbu3GD64x0qZUzIC6mNlwAXXpnoMZyc5Hpz+Qm4cpGrXCs6rHF5bNujKhgOuCeT68&#10;dhgDvyGS7EYwM+0yNhiJDuZvbkHHXtnOKn+zwB1eZPK+XdHuYnI3NnufUYPb6HFN8keezRQj5srt&#10;X7pP0zjsc9yM+wBcrlAQusJLqqxtH/rO44OTjOeMHqfTn0ik8m3PktEdu4B1LHnHHt1OOAMcj1xU&#10;8gRZFKfxSMAqMCUBPTkn26H69Ka24M0bWrKzR7Vdox264J6d/TgdSeomSZl3bMZsThF+6S8a5BHI&#10;xnJ7Ec49OTiq8ylleVFMytIGPOdxzjdn/wCtkY6itOW23KsLnbkZXavOc4GW9OOn179Ktyiu/wBo&#10;nILdeVwpzuOfbGAMH0PWtYyAzbjzbp95jXPJbdD3+U84H64J69OKpzacYZvLWaVgq8tt6Y43f54+&#10;gxWndxtIGuWbK/Nuzzu4H5dOnXA6cGq0yRx5c2/zM2Qq5C+hwPpznPIz05FaxkBREUTqqR4UM2Gw&#10;vXHGP1/AemBREkZDRGbdIeQVboPUfjjGR37ZNXDHHDJ57yKq7dr+ZlvmJAz93g/e9fWmxeTOQ0g+&#10;WROZpDtC98gEH+Xr0zmq5gSK9taGd/LgOVK/6ls5GeMA9PfOT+HZ0VlHICWiXqvReV4/Ln6461JJ&#10;B9oVXldR0K44+Ufw57jn0wRUkhuo0d4nO5GyR5YJPPXGAMd/p+g2XGJVlvrLTyTcajAqsyn5mC7m&#10;Y+3HqcY6A/jfQQEectvjd92JVx82R09OTgDrivrfw3+xfonx7/ZT8H38N5a2WpLYyi6mSNZIbu1k&#10;k8xo5Fx65wcZHIyeM/IP7cn7L37Tvwh8OL4y+Ds2lKYdPZde0nTb7fDeeXsVbm2V1RkkKtl41yuV&#10;JUdm8Gnn+FlipYefutNpf15n0NTIKywir0nzaXatqv8AMsXN2FXEgK4UbpPlUDjrk/gR79R3rifG&#10;vxFnsLiSy8N6NPffZVWa8W3xtihycsxH3R8p69Rn6V5L8JfFXxu1X4cNqfjrxjZXi30r2mn2rQq0&#10;0ZUMD5hRDlixC7PvAkFipKlvpz4efBbR/gV8AY7jXfFWny6548vIV06eSxS6luyZmEYEbS7cBN5A&#10;DKBskUg84MbnFDDw5Yaybt/n9w8vyWtipKVRcsbX8/JGh4Z1TXINA/s6y8KW6G4tg2oX8bLJ9ngB&#10;88XDSgDavzGMhOchRg5APnPxD+DFx8QNJ1jVvEuqWcGnabr2L7UJJhDJLIisGZiAqL5gjmVWztBS&#10;TIZdyn374O/DiK5+GcUniDVrW2ntLoWlleXkMMNzcyTSPLMXVSohUiJvKUHcRgtgKQcD9nzwrrWs&#10;fD28uZPtFndKt7YWOoxs1xaxRtcyRQ+bAVJlx87iRl3rtGAo3V8jUx85Tc+bZ/1Y+4pYGnGmocvT&#10;Y8e0f9nlvBGnaTf+MPCuqXWmtLFb6RHpd0m63XEcheTgBSRySrOrBgRtANc14n1z4iaHaav4Y8c6&#10;hf6ZprWo/s1kvnWVYSpYEFc52eXGSMkFcuOW57f9pTwEnwt+Ifw18aeKPG1nqWgWM1va2Vw1qVDx&#10;b9sE+OBGvypGV7MjYABCi9+0x8E73xXrMXinUNPuP7DVYZtP1iNzGqsYkJDlT02EZD4yqAZJbjop&#10;4pc0eZ35uvozlq4V8suRW5Xa3e6/q3ofNfh3XPF0+tSTeGviXd61eQ2aeXZzzSYNt8xyWJzuyQeh&#10;HGTzk16X4C/aANlInhz4l6XcaXq3loxEm87o/wC8eDgD5efY+mTS8GeBR4T8Zx6t4fuYreP7CY5J&#10;ox8pm8kjYHO3aHAbPTLLwF24PWa78H9C+NGlX3hj4gaG0eoaZb7bNtOf995h86Ub8HaA20nJBJLq&#10;q/MxYetRzKVCdn8OnyPExGU+3pc6+L8zuPgPptp8atM1DxrdeJtNs9LmjkbT/Mb999mjYmWYJ907&#10;o45AuQwXrtyVZPoD4W/A34OabBqWv2vhq61KW6TzPNmiMhtU2J++aUDYgGzd5eRt+UZwWz+c/wAM&#10;PiLq3wwvJfh74h1WVY4lkgaxuP3ZilVyAqkENtOeW6AE9QTn6d+Gf/BQ+7tfD1j8OPBWj6br95CR&#10;F9mjuVVDGoIO4bmdxkbsrgDezDcTmuTGfXqtbmbur6dEkdWE+o0cMoQVpW17tmRpskNh4z1rwnYS&#10;eZb2N4HtZj822NwcD5eOGyOm3GBgcitiO2VG2Sxsy45Mjj09fu++Ov8ASpfay3iPxzfWCRaZHc29&#10;sDqi6XGwjWeViQrNufeQobknOHUg4q/DA7P524EN+73KxXJznjHIP4+uO1fU4ao6lCMmfK4ilGFe&#10;S8yS3dvliDlf7uWyFHTjntjB+gp3lRqVl2xxspYjbCwPA5J4P4nJz7YNMjdrz58H/V/NiQsuB9Pq&#10;e3Qe/M8ccqr9oLK2zbhPLHC59gOemecHHHpV38zGMdSZGTzP9JTdGY8FcKQxAAI6nPY9zzxmpSjW&#10;6h9jLhvljHG8dOfXnp6c9s09YLwP5WJFVS21B90nOSSB8pGAOPYdhVlbRbyNCsSqqyFpHkbO1scn&#10;/ZGSeMEfzMcxXKMMKOPLSJWXkLLGoOW7egOPwzwDk5p9vHbXEZhEu1m4b5goQdCxwD6fgQOnNT+W&#10;UlyrpNt4ZVUBvvYGeMfhjvn2pJNi7ZGceYy58wSDvyAPQ8ZBPAx34qeYrlIpraFLl7ZWYNsJVNvT&#10;k4UgdeR168YPNV5lm8wJHcMoRQAysQd2MH+HIB5PHtVwqgla0j2ruVW+aQ53YGBnOemT06d8VR84&#10;JNvJ+ZVw0fG8cnPOeAQzHI6++aNXoS+WJLDGVnRXn+6rLgKGGMAg889Mk8ccdxgVoxuRnaDbuXnB&#10;4IyeNpPJ5Xnjg856U6aV/wBz5CbVDAZOeRgck8fp69BxUM00ktwFllXcHzgbQ2O/Pp15OeAeOlaI&#10;xbiTKzkb5dzMse3amQcZ5wMlvw5NQSQkHAtmwSfLdsqxHXjAPGPyx27LLd2yj927MHfMh3MAy5x0&#10;4A78H8ugMUQaG1+1OrKqsB+8QE9DgBs4zk8DueeaLCuS4jlC/Zxu3bmZZJCR1AwSOvI78DHaopVa&#10;6kaGW4mGwYBWMKejccDjH8h3zSTXc5m3Osbf3iuWUHjI5OCfx7fWljmUy7ZiXYtnep2HkEdfTIA+&#10;g+pqlexHUUgfLJ5i7mYiNtp59iMeuc8H+dI0gkjEiWytgBVKt83fOeT+n+FMXyt7biMKzGMscK3P&#10;H1J9OOAec0S3EkY/d+ZGy4w0LKpVWGdp9Rkevb3o66BctIViC+Xtjj4ZxJ93kj1GCcDr04755kZB&#10;IjJKyq2WG1DjHOCORjOfX+4fwIp4DFG1zIvyrtPmPlQMYxnB6Hb6jHp1qNdwVY5T8zKGX5dqqM5w&#10;fUDOO/5GkZ8pIcSXMZWTarAjCqeOvGM8jknPrnqTxN5LxSNLtGVxth65x97p1BPpz16CoULfu45A&#10;z7cBU8rGVI4yAP72fXofbEiiM3PyuvznIkPICdOo6fgMHPrmkHKKbOVQ08MKq+4bemCvPXIGQDt/&#10;n1xUsUUrQs275UDeYzSD1x2B6+45Pp3qxeasm2R/LkXHzN908emDxjGOc/XmprqaO5/dpMm5YwmJ&#10;Od4yT8o46juRnnnuAgcRstvKdsm9Wj+8zMpCnke4wAMDGefQYpV8tsTRbWZlUTKqDavHH655xzjj&#10;vSXEcyuvnhpjsIkbevc8cdjjnnn+sIntVkKLIGyfvIoUhgDnHp+WeB2FV11IG3wQKsMrNu+bdtbJ&#10;3HOG45BGR64GffFe4wixmzlUxMvyDcrEtuJ5weuD0OfTocAeRefOjkk3bfu4HPc9T32+nTtxTZrm&#10;3RPL+0egbdGcAjOBjGMfXnnHGKokhupU3eUq/wCrjxGq4wqgdPTuDz+YxVGQzNMzRttVFxJ5jDqD&#10;wCeo7H0qS6mTesRPGGO3zhnIwDyevf1yPTrUN1NEFWUnaY22bmJzwM/xY6469BkDp01iIbHiNzLA&#10;7BmlBjZ1YMoIGQM8Yzn6HHHXcrs67oVkyyjaqp/CuOB6H8uh54wBVkm82PeZk+fAk3q20fgvbp37&#10;49cuzK+55gJNvG5cq24t9c+v5c+tV6FIe3mXMpffu2Z3bc7SemT3C5z3HUe1WIS8JWQTMzDAYr/F&#10;zgtyTg8+/X3GIU+Y7sL5hUtu+8ox14HscHnHX6GSFlCMIiscYwNn8TjPqO/X+fTAo8jSJ9L/ALK3&#10;7S3h3wR4KXwJ4913zF87y7HLFhCuDuc43Z2twS445OOuc/8AaV1aw+InhSaxt/Ex0+S4B8u4bVrf&#10;LxN0kchiqjLKTyQeMZHI+dLjzm3CJQpRFDL5YGCT0zjBxx69RivYPgnpemfF/wCCkll441C6vtQ0&#10;9JoVknmLCCCAhlQEENjJQDk7QQMgnB+Nz7LadGX1qPfX59T7jh3MZ1r4Z9tDG+BP7N2n+Ivifpvh&#10;O2t9Pkhsdl3HaxzIz2sPyGabILM290DbXPQ8BTit39on4bnRv21o9L0qC3ksdD8CxtprLgp5ktwX&#10;eRY3AyyqiHn5stkFQQK7DwP8Ufil+zxP42v/AIRfsc33xA8SaF4SbVNSuLeZLP7JZxIGbCu5kcge&#10;YdkZLHYQvXB8h+Gvxi/aW/as8TaT8b/F/wAAU0XRNakVNN8Z6f4htbmG3WRvKRTC0wlZFkLF0++o&#10;B5yu1vmKkqkoyrSklG1leS3flft03Z9ZRjTjiFQ5W2rN2Tendu2x694z8J39np7jT5DPANFkuI4m&#10;gEflXSHEbgBT5m3fhsgh0YZ+XLHmf2bb7xzoHwO0XTPEfh5r+fT4r9Jruxj8m4tVuZHcbnVhHLtE&#10;0jfMDgrH2GD77ceH/EOpfDl59cvFE8lixvEtnzFIWjYck7SqkhyFJOPl43AZ4H4EzTwfA2RNf1Pb&#10;D5LxtJbvHuysmAeAPlB5yMH7/QcHxFiKkqbg+6/U976vR5lNf1sfJ37dp8O/Er4Yf8I7Ppl1bXEB&#10;W5tIpLiKKSGXexJ5Az8yg9RkDt1P114Zu/2efiN4K0Xw38Rfido/hue60Gzt5brxFqUVtEJvKTG0&#10;OVDMAwC4JJOVAYKoHxz+2Z4R0P4dfBD4hfE25njuvEMd5DbaPcL88cTSzRQnZuG0sY5WxxkbGIAI&#10;GM39iD9ib4O/tPfDKx8Uah8H/H/xA8ea1Ysl9P4mur6x0bSJAMNcyX0flRC2VSjbUkll2qNkeSRX&#10;0UaMfqEaknKylZcq2bSbbu0kvNs+axFbmzGdKCinypvmdlZN2Ssm2/K3zNT4rfDvw98IvjPefCq8&#10;8YafqGn3TLHpusaW7PDd7lDbPlyd2HQKXIyGBwdpw2z0nxLpGrnVtK8MW9zqioLqSTzVaOdG3MQ4&#10;VxvkH3Vzk/MQATtY+pfHf9m/9iP9lX4a6b4J/Zh0aTWPiB4fsUuNY+JF0tzeW+o3EQxJNtkkaOG2&#10;V9qBUx8m3/WEEt5j8H/EmmftO/EHXNE8Eu3hvxJb2cc+pQ2IEltEqhWLjYU3xvldrAHH/jx6Kdb2&#10;kXNXcV1at5Xtd6P+kjm9nKEYxnZSfT9L9z57/bL8Nal4/uP+FjWVjHLJMphvLGxYtJZMm1QzKuTh&#10;k2nkgDeu0YIA5f8AYj+PGjfB7xJcz6vp1nJ9omUyTTFlZAp5G9fmXjsucgdMgV9QfGb4V3uk+DPH&#10;Gh69Ht1SS2uIIZpFkhW6hVVPmp5ycsMFQ7KrcMowVyfhv4JeBfGPib4p2/h3w1btNcRXOZJISpEU&#10;YbBkO7j0xnrx6V9Tl/s8ZhXTlsj43NVVy/MY1obs/QLwmG1S1ufF2pJ/pGsyfbJBDFHEqKwGxQoH&#10;ygLsB4HzA5JPNakyW/kvcOFHBZnT8O4yOOT78fhX02B9P0O3ia4UmGPCusO3PTBI4B/oPbmrj5cb&#10;JpI22MSoVfnZsDjp24z1GMjvk+nFckVGOx585OcnJ7sclzAYyI4025+VF2bj1bIC9fp659Kkwjyl&#10;o7ddqrmNS33uOhORyMHr/wDXqEJBcOssofayr8q4IC85Gevpxz6fSZWikjaNEbbHG2ZGk9AOhJOD&#10;17YAwexw2zPmBJEhP2lhsbqVaMcjGcN7HJH5/hYGp3ZmaMRMREn/AC0U4I3dD7569Dg/lASZNwlR&#10;pP4TIrN8vbHTnnHQ8dcAkCmQo6SACP8A1i/u1AwnIODwenfB7enSkZuXYtLfkBfKkVjuIDInXk/m&#10;BkE9Oucdg66u7mGXyWZmH8EnUkEdjyeMdMcg+tVJJHtZ9mfM+RS8bAY45PGPTjOAB7YpLiWZbcgH&#10;dKzDDBz0weeD05+uSc+lBMpSJJrmCMzFZlbooUADHbI7g+vI6euarRSypEEk2hVbZsMRwAQcjGOv&#10;v7HHrSMZrYiCVNny/NBGo59BjueMZxzgHjBqBLnajCOXO4527RwM8A889B6dPpRYmUiwszzxfJ+7&#10;BVdzYA7AbiR7mqVxct5jLDLs3AAMxPHIOeR65+v6U6eOJ5fOh2t8xC7mYcEY5I7D6eo9KqvKksKo&#10;LpAFP7xpDnaMnLA9Dxg8+vT10iY8zJkvGmg8j7ZtVs/eU57gY4+nSlEkiX0cFwjgPg7FXaw69ePb&#10;JPvzzVe43vLua9jDL95ucZIzkY7/AI9eegOUimdo2E1w2FkYqoyM/KOmO+Dyeh9sZNk3kW7WR7jc&#10;HX1zGcFjz09Px7Hn6vaWMuVRBtHyrnJxgduB9fTpVH7bJASkE24NGGBibg4Gdp6YPvnpx60rzNIm&#10;9XX720RKR8o5+bpwD83UZ/q+UrmLqybyyeYqjzDsO0AncuWA6+nP4dqbNLMS7RiOYMyngEYyDg5y&#10;Oo7eg6VTiun8uJ4rdixKhnjXgkH6nj8x355qNtTugC8V00ZLfNu6k5Ppz+dFhcx0GYRJ5aug8o42&#10;NkcsOPTnAyev86SMrMgeRTknC54I/hPc/n9MdDUSTpHDi2hZYyBn7vHUE9h0xxnOfwxHDd2ks25Q&#10;3y8bGZcdOD0O3059eoxmoLTLkKubvAXylWPK/wDTXPHQe2ff+j4pIrg5JRfvBmZ+G6jJCj0B7Z5q&#10;teXIEW+KSPzGIb963OMlTx9Mc55yetNVon2o8uArsVk5JUHtjp1OMc5+mKljRoJeNhmnhBaMDauz&#10;5pNwz1xzycHoenHelnuJJ5GlMkOxeV8sMOEPOemePXH161mxNGhRpj1+6oYAj/64/EHHXnhrXqZ8&#10;qQKyxphlJbrlj64+9n8PWjyFcti5miXaDtbPO3hj1zznOOT7niqt5eRLAXuosN5mGH8XTkAEHr+f&#10;eone1CsZJgGVwFxI2duAuG569B/MVn3dy8khaHy3k3Har5yc4P0/l6ds1cYmMpFubasmEuFfyhnh&#10;TjvypPUcL0H5HrHLdskuzau0fwx8ZyDg+uP6YPpjLvNRaGVkkbPmPuaNl+YN90f1+v5Zimu5YV8x&#10;JGZnYfu93ytg46ZB6/yx7VpGJJda5+yjZOzZC7txBxnuMnAzyMVVmnR1jiEsedpPmbRyMjPUe4OD&#10;zj8xRFyZIh9pZvOb5S23GST1OCc89vTAzUYuSZ18t2GxlZW6/L3B9ep5z1zx0rblJ5jQaR3hUhJk&#10;27iWGVVjgcnPXoemeh75FTb41RWaRT8uGbJyxxxyB0x16+nFZLXMaKIsqsmDnzP4c/T6g59uCTUq&#10;ahNNtDGRVGPvHIf/AGePr39D3xktzPUvmNX7VHGI7lWVm+ZctN05BAIPGOV78j/eFTIYomEEkzM0&#10;i7ty8Nye3b/6xHpishbmGbdIp2rnzPmlwFwo+XgfXJ7njFLb6iDMCkK7WXDd1XuOg7dOnbv0qXE0&#10;jI0JxcTR+Wjtt2lpEcYbjn8up6Dp2xX1T/wT48A2viH4E6lNZWcd5qS6tcnzr7zDsUJkBI1YcEtj&#10;C9So67Qy/Izzi8haIRorSBSdyAgn8D7f5HX60/Zo8ETfD228C+IdE+K8C2NzpEkmriaN40ufNaTI&#10;iVlG0Rv5Sls9NuQQAR8vxV/yLOVOzvf7j6rhPXMXJrZfnYm/Y78OftZx+BtY/aY+BvxYtNTv7rxJ&#10;fpqmgpbpI8kcVzIrDdLMDHGm1oljYfMApypII674+/sOfs7+PvgJ4x/aPX4aQfDPx9o+jy+J7P8A&#10;4Q+5mtbXU72CP7RFNJaHEanzQu4Y3fN97BIbof2UPBmg+Fv2cbXX/BPhe20eO8vLqXSbpNQ8qZVf&#10;UJVjMjRyxDa+TIAfkJbBCkYOV+2XBqg+Ep+Et1r5bWPFF1HNrd1HqCSTGytj9qlIwyrsklhitsFm&#10;O64UZUcV8H7WpDFfu3Zc2vot720dkfeuNOtS9/VpaP8A4J4nqnxV1/xNat4C0zU087U7hUkW3uVH&#10;2eEo6kNx948gYyRx0/i8l8V+Mpf2e9PuvDWjf2jJbTD94y3T4DEct1y7Z5+bsD9K7ix8FR6B4S1D&#10;4g+KsWGpalG7pZm4UPCseAykjJJQ5DHGCd2AB089+NuqeAPE3wwkudU8QJb3E0UpS2uJlikdkyTt&#10;QkMXBOQR9M5XB3w+H/eJWuup1YjFRVJ+8k+h4b+0/wCM7nUfDi2es2k15p1j4l0u71iFd6CS2WUk&#10;7shhnaeW4I3Z5HFfsF8a/iX8J4vhtpfgjwxp0uh+GdQs7eeObR7UOt1C6F41DRqcBuNpKndsO0ZA&#10;x+W/wO+BniH4r/Di61/4iaPeXukawr2000OnnyWtogQsvmYysgI5wDxzgng+s/sbftu6J4XCfse/&#10;Hto7vVvDlutn4Z1/U5goGk4jwu5wV8yMKUwTHkIpycsh68dRdaio09fZttpdnbX5NHk4epGjilWq&#10;6c6ST81fT5pnu3iOx8L3Ms/hPwZpHh/w34ft7GW0t5LjQXl1DUrgruil3QbXEKFt0kg+Y7FHBALf&#10;G118IPG/hj49L8evg341u9Y1vR5zd3S2GnCMXluuBLaXAQuqFojgea4yQ2ADxXtnjfxxBpvx5svB&#10;C674p1zQ7xVtY77wnafv7a0kAVGkk5Rj+8kUM7AAgYxyW9V+JPhzXfhp8ctN+GXwZ+DrXHgDWtNl&#10;Tx9fX+uC2vWuJEf97HuZS8m1CSVBU9gCpB2w3+yx5FrzRvrbbre/X+uxz4qX1iXO/svT16HzX+1t&#10;4sPxt+FVv+0z8EPHE8mmN4fuH1jRL6NI/OlQDK+RsDRyCQGIkmRWO0bgFUn42+A3iHVNO+K9nrvg&#10;ho7VdQumhkWa34eFpNy7kGduQRtxgbu+K+pvhhofhr4P+A/HfinxD4l0Txt4f0vWpbXwzqE0LRzM&#10;sOzy43wSqyfPDHhxuBOGIydvy78E4fF3xD+LEOmGJrGG11Oa91KGJHSVC2W53A7QNq4HUHPPp9Jk&#10;adNSpxXurZ+Xb5Hy/EDjUcKrerWq7M+0obttuTMu/duDxk7lGO3YjkEc9Ccc0R5aNZBH8rf6tljy&#10;mMD27cnHv7kVCLlLezjRW8w7VV419jyOcY6ZwTinF3eQzRgIzfdG75iQCfTgfzBx15PtHz/MSMCT&#10;lSfLT7ke3+IkcEgev8uDU0yJua2jlWSTftLfL/MAk8/y6Dk1BOxjUQs7L5n3WVSrN35x2B9OwqN5&#10;3lnjdG3eu+Ekp8p+Ydhu4xgdM9jmhGbkWNkkVyoaNsbV25xycnJIJOfxwcDrwCJZJHJZw+1Wjyyq&#10;w+fAG7rgY+mDx+AqyXi3EMYRmZ5ukcb8O2MjjnJyD6nr3yabDJ50bqFZo/lBR8BmXAA6545x0xzQ&#10;HMWo54XhWUXEbfPwRhty8EcgkfwjP09zlswk80M8hfjYSwzkbeg445/DoMkdI2uraB/MeRgocZYZ&#10;2oo6E9ST+H602O8t0l+1O/EaKDG8vBVfUAHjrxj6UE8y6gdzXSxqsceJPmHB3cnI9jtxgHPQ9Khh&#10;by7hZrmbhnyG+U8HJPfp1GMdO3BxHeXkKytHKCsnJZY2UA8D1HAPI47jtxmu2ovBIYke4yeY/n3Y&#10;Xg5549ff096RnKRZuSDExJ3btyfu5M9wc454ALDGPy61BJI842SIkgePbuiYAKoIyc5AI/PnrnNQ&#10;S3Ck7WkVmXO0IBgEE5PA7DnGcYx06VUm1OKWFYIkYFfutMRgcAdMjJwOg55+taKLM+YvC4iimaJ5&#10;GUIuDuIYMOfY+wOexHrio5twm+z5bcrKR2J5xgnPTKj+tZr6pDHhweGQbvJYDcR1wOv6k/lUIv4p&#10;DvaTJEgVuMk4JP3fx4z1PPPWtFFk3NKW4No6uEU7Rhedpxj9DgjuMfjwRyJ5mJDyy/KzYZSN2B0y&#10;O3fk57YIOcurwttVAI9pJ2zL8qgHO7GMjqP5cCmNf5K52GRiECqFOSRjAweoPt1quVoDSS4WK6yg&#10;ZmMijI6sOfXgnIHpznrRdXsjdBGzD5Svl9gOvT39v5Vmi8lf963l7gQqLIu4HngkD6k4/HgmmvqB&#10;gXyY5ti5+8ZGPPpke+e38hVckugcx1K3qTQhmXa0ZCMeMlcnPGDjPGeO/wCFNeeSNY/MePbtJ3bS&#10;ScfeXpkkDH06cc1UCoqAynYybVWRtx+Y9R39RkZGO56USzXMsqpHDuKgLt3YxngMMDofT+fNc/KP&#10;mZfEuxRdRbi3pggKc5yfzPQY+lI115cUiyzK0hbczGMYPGQAG6EHg++QODVTcjJ5xjkj+Vflkk25&#10;PODg479+w4pFdIW2h2+XcQzfx/L2/IdeOR9aOWw+YtNdqzH5S7L92PeeePv+2Bxz7D6ETRqcrOwK&#10;Ha789xjjJA9T09TVOW5uMxkfLJuU+ZnLMM8j6EevH6ANW/iO6FY8nAC+W3BO7nGfYc+xA5OarkFc&#10;tXFw0h2sRJIF4X7vYeuBwD69McE9KUz2zHf5wJ2ttyQCODg+/Tn1yfaoJLku6XDQ7l3DcqnaF6Dn&#10;n1GeD/M1Xgu1kiYy52x5ZlEeMjuPzz2z+daKLESSMxiO9FaJioV227ehwMYPIHp+HrVV5ZGeQ4G0&#10;MWaQL04z+pIxxx+dSbnljkDqF2L86t365XrwMHHPc1CLqVNsMX+rkQquAeD0xzxk8jjnHfjnYkrn&#10;7RCE3wOFZf4pASR05GehA+nrUJjJVS5VflZlzjGO2OD9M9j3Oam82Y2Yu2aMqsbBflz8pJ74xz/e&#10;68EgDGKhcx+YYnbcyrh1DbQrfj04559O3NXuSSYkhZUN2jMYWHfa2O+D15HHf5uOtSC7YyNtc/Kq&#10;hZGc8egBJPcd+oGeR1rNMsfmHDf6xfKyoP7vBwQBxzke/sc1PHbLKTJLteHczRyDG4jHPr057GkP&#10;UeZmkvWxL5kilhvjYYzuGMjvn88fnT1t3MjEK/y9VJLNzj29R/SmpawNN5olI+f5m27lLcdB6YHo&#10;cfSpgkdoHig3H5drbZMbWPYY9eOxzj0pMokin24/fcryEPJ2nvjnuegz+GK+tP2RPENsf2VvEvi/&#10;4gaTGPDPw/v7y/vrvTbMyXMsJt9zQlGB5d2iZSOd0ag8AZ+cfhR4fm8WeIf+EVtLfzWuoVS3by8r&#10;F86Bh94Z+UtyORnAzjDfod/wTv8AhHceHvE72x8Q219oFiJrubRbizEJuJg48m43c+apKhhwRnAU&#10;jZx8rxHiKP1f2MlrdP5L/PY+o4do1oVHiIvS1vVm78I9b+E48F+H/j/r1rrFjq2oeE28NaD4Dur6&#10;OK3aK3mnmt02ISjXDLGzh2+dRnCxjKjzT4LeBh+0F+2tqmt+MdJFto+geENPTTLJYyspkuWka63k&#10;kED9zbKxAyWTPyn5T6p+zh8Rf2U/iZ+218SPhx4R1vXNW1o3Cy32l6xbuNOsXX772aMquuThSykK&#10;zByOCM87+0l/wn37Hf7WenxeFtOHiDwx8VmtbOaS+EcM0erW7uUAcFFlEkTumCjFfIXACsxP5/7O&#10;XtKkEndx0vo7aP8AK/mz7uGJjzxV9b38u35n5q/8Fqv2bf20f2Z/2ndX+ONvo2oXPw11S1ij8P31&#10;nqDJb2ChBvtWjDnB80vIdylHDjJycD4h+H/hb9oP9un47aB8JPhto15qfiXU7jyrCFZJXeM8F5Hf&#10;5jHGpBY4wFGTiv6otQsfEPjb9n/UvDfxg8D6HrGl6hp01veaLqOLqO7tnU5R9yjOQeflGPfAr8s/&#10;+CS3wv8ABv7H37aPxF03w1H4d0XULjUprVtPm1ISanZ2DbGit7R5slkZ2G/G5iUUPjCbvpcqzif9&#10;my/drmgkl2fT/h+58tmWWyq467qe7KTbSd/P5fofWP7GH/BPW/8A2Bv2OdP+BXxH8crresNLd6rr&#10;14vnNb2zyOGZI8nckaJtUEEfO8jfLvbP5bf8Flvhv8LvhJ8XvCHxS8F69Zw6lFqRj1KWHUpjfXkD&#10;P5iHYy4Ux4f95nJ81Qfuqzfuj8T/AAta+O7GbWL7xNdoq2zR3EkLQRNAwGSGkcZIK7vk2kHJz2r8&#10;Ef8Agph8OZPHv7V6+Hm07xhqFvY/Os9pfQ3BnzPlzFDHbpgLLM4OHdx1CqoYrwZA61TMpzqbu7fn&#10;fy+Z6ebOMMqjCOtrJeTW33EHh/8AaS1q1EfiPwneXFlqMFitks16zFbhAijdjLJ5pAwDuGS54BbN&#10;fVP7EXxI+K/7UXxla/1nVLDVdD0PSnS1urezANlcNHGxD43bY5FVwoYdBllUEgfEnxJ8M6ubTS4n&#10;eG7aBFi+1W8weO6Vhu/dMvRAQflIBUSKeS2R+tH/AAT+0ew+En7G9h4i1jRodMZrHzm1CGONGJ2H&#10;IlIIbzNucZYHCjODyPVzKlSwuFU0veeiOXB4itiKzi37qsfOPx5/YN/aE1z40at8PfB/hDw7pPwS&#10;8U3iT61p/wBsbc0jjczr5Z37vMGS20qDGxOSfm8PtNC+Hnhv4v8Airw/4BtZpLfS1t7KK6muPtDy&#10;bIVBPmqAsvy4YEYJDEkIWKL0lr8dP2jPE/7bX2vwd+0baaz4VdpF1LS9PsWuIYYWfEkM9u+1Q4wD&#10;vVgVO0M6sc0fEGwudF+I2tS3VpZx3t1Kst02nxBQ/wAvyyDZhWDLyT3JyQDmvVyinWjTSqNbdL/j&#10;fqePndSm7uKe/X9PIHuVkMYccycNEBhuOSee2PTjJ6DjEYkjYeSrLH+7IZsHC9urDg56/QYPWqJv&#10;obYZGf3cnKs2C34/jx71UF64kEpBwkmXyduOSBk84HvjHBxjivbUT5n2hrw39vNG7TTPnd1xnuB1&#10;PHp0JGV6esbXM77pIlXcThU6cjB9jzjP5/WsW41HY4j+0R7sncdpVSM++fpjj8KWLVBDHsSflfm3&#10;K3U4GRyPrz0Bx7VXsyXI1obgrOzoY13uoZuWA6/LxyOvXjk9jQ80axef5y+ZICV6gDPIJ98msaLV&#10;w22K2PUkhPmZmOOvTrnOO/XpnJjk1aLDK8bZZfm3PnIwT0PAyPTpz26HsxcxuSXkjgpIi+ZyxDKB&#10;n0J4O0D/AD3y6S/Jby2bmQ7lZuVBI56jBA6d/wAK5t9ec4Y8fePkLtUtzjIxx/U5/Cmza5DC4Mc2&#10;9VXaVcZ3YHY/UEcc474qvZMXMbkmpC42hJTGynDOvfv14xjP0P61Vv8AUpjHK7zfJEBuw4BBHXHT&#10;JycA+n5nIm1jMOyXbEijJPccNyenH9Rk8cVBcalIttIJT8zL8/Y8AkADJxt654yBitI0yeY0Z9UV&#10;GUF9v3tylh6cnnnuOOg565OKE2oOWKiHdJwFVm+/knj5u+Sfr7VRu7nzSwh+aQLsYbiflBzuGeQC&#10;Aeuaz7u/cnyYJPujEiyenGTzzjqM8Z+lbxpk3NabVlediGYZbHzuS6DOeeOvJ/XjPFV5dS2RmGRl&#10;AfAST7oUdVweowM8dzyKxZrjy4VnG590YRVXI8wc8dxkn6mmiW6zH5ZeTIKBf4lY4GD8vUk8Dr61&#10;rGmguzoH1G3Uq28eZuLNu5yCfu4/DsfTk0XGsz3Ennefu+b5g+CfunHBPsTjoMe1c/DcSqqlH+UH&#10;5ehIwQfmOOmfTt64NSw3Enm7WiV8JuyuM+2cjuOOn8NP2cQubcOqLHGwlC7duWXyzgYI+XOfTrj1&#10;ph1Fc+bG/wBoVmJ/d7Rk8ZJz+HpmspZZFh/fZVpF58zge3HY9PTr69JFvJHDR+XvG7O3cvHXufb/&#10;ADxylGwHokxRbhW2yHcQAUx87DGSefX+o4pIZpImYk/vPL/hxg/Xn09KZLMrSGSSVlPKsFzuxkMB&#10;1PHrxxgelE07Qx+b5i71jBXaxA6E4yenHpzgfTHBE0Jt5tmWV5htZdymMfX5uPzx7+pqM3mLnekj&#10;SdlTgDoOOQM/xDn2xxVeaVmDLFLtRj+73cjOeB3z+X59BHLfRyum75sKB93cRzgehA4HHXP61a4F&#10;h5LbGzJVizb2c/e/D1564xweOage9ijlXdGGXP7tc5zg+/QH/PHAqXF5IiqYgqsMK7S4+b5R04Ge&#10;A2AOh/Gqr3srAhrdmVtwVo5NucEfKDzz+HY9K0jEC3c3Bhsfs9uJGOVzubvu9SM9+/b9YHvXLrHa&#10;xKqk4cFepx1+b+hyPfvA14YWe3lbcQxYyMflxjjgdh75xk+9Vv7S3HE53FmAikDAEDjqMn9OuQa1&#10;5dCGaC3GWZYVbOCW3KeD0A7cnjn6U0SnzPOMsf7zJVVY/McgEA9OmPXt65rNN+jWbOpk8vgt04bH&#10;r9Mc47Go0vIYVUCTzm42lW254OWxyOMDp19TzmuURenummSTynyjENtZvmJwcducADntmnSXKbFT&#10;ds2thmbIHXkHg47dMdcVn3F6pf723dgsjZwCSfXGfQ4Oe/0faTtHbr5j8gFtwfbv6nHrk59x+pqu&#10;UDRlkiiY45dSu1m28jv6E4wCMdveptssLKyvGqr/AKxRJ93tt757/TOCBxWe1zI0jrt/eI2NzN8p&#10;Prxzyc9+OM9c0RS3Cos6rgSYbsMcH1OD+HcfTEuIGozHYEij3+XJko3Yk7iMdhwfYexNLE5GY0kX&#10;ai5J8v72R3I6nkDofaqStKY2SV23L8zux+XBHJGRxnHv7cVJGZo0WSOLa3LMsZ6c54bPA5/Q84FQ&#10;yo6s9s/Zbew8KeONN8V+IrC3bTb6RoDqi3PNpjaTvCZdY2+Xc3lnOUG6MA7/ALn/AGb/AIofswzf&#10;E5vCPwU8Q258TaerXF1eW980kV0kzKux5pWcupdo38shT90hT81fEHw88X/CPVfgFe/C/wAcarbW&#10;msap4ghsNLN9atNMtzJGFWRlZl3JbsHYksq9T1GT9hfC/wD4JnfCzwb+x/8A8Kj8OyLqfjCXTZJI&#10;/FV1JNbSz3Rff5x8mQPs3lNkYZwvzD5hmvzbOK9OeMm6kmney7W7+iP0zKsP7PL6cYq6au/Vnt/w&#10;P/aX1q1/ag1T4X/ET4aRadeTbZdP1qHSyvnqTsjXzSCHILMDtJG0qSVIda95+I37Nvwz+NHhx9O8&#10;YCebzZYrq2nZtzW1yh3Ryxbgdro4Vx7oO2a+W/GP7M37Ztn8JvDNt8KP2j9JsPE3ha0Z2XVNBt7m&#10;1vJSrbInJUOPnK7pFZc7c4zxWx8S/wBtPVv2Svh34bb9rj4w+FvD3inVIcbvKcWE1yB+9EbudzIM&#10;nkbAuVzjjPz9WdOUoyptX2srt6ddtmdFTC16km6UuXTV6fd8j3Lxx8MPiJrt9pfha88RWo8MwxNH&#10;rc1ncSfbLpdoCoD/AMs1bJJKncBgKR1ryfxv+zz+yx4N8YQ+MdS8N6TouoyW7RWeqR20SPtwQqqG&#10;wB8qjjgEnp1rh/Ev/BW74P8Awt0TQ/GninxTp91oPiK5W10/xBpM32iGSRgCr7YS7RxgFiWIwAOT&#10;nr7RpXiL9nH9pzQ5LjWEhuz5ajzo5t3lht+11ZOisEJDA4I4B4OKp1qmHitGou6009ROhUjfnV7d&#10;l+h87/HX9o5/C7WuifC3X/KhkVRJM14sysvlMHJBG0lWC5JPVccliK/NX4rS/ED4yfFiS+0m2vr3&#10;Vr66EcOqLGAyxhm2rGgA2bAcqw+b5myxBIr9gz/wT1/Z31PV/JnS8mjTcXt5J2ZSWZcKVJPGOO2e&#10;a6HQf2OP2dfhYtvqWh+DYFumu1AkkjZ2YAklQOeDjkYxj1Ir0sPmmHw2sI3ZhUw0anuybPi39jr/&#10;AIJN+I7e80fxP8edLsri3s50uY4oWDNOhRn2njBXcwYYPyFu424+rviB4B8DfBLwBdaDosS/2a8c&#10;sMds0gkEyZV2JyTvK9dpznBzkHnoP2ifi7qnw18HX2sWGnQ7obgG3t2uBF8gA3ctwFIP3uoPy4yT&#10;X5p/te/t867oGnWXhv49T2dndeLZJDZ2drePNNbWuD5asY9yhy3Ixg/vRwcAsU/rWa1VKb+X/AKf&#10;Jg6dlojzj4m6n+zb+z58RNa8cfAVo7jxhr00gs7eSFXa23yYknkBxlWKv7kSKdjZDDzaS/uvtEmo&#10;3MyfaHcPPhRhmzyw28L1PsOnsPkf9on4o+LvEHxvk1vS7q+0l7PbBp9s8jLMkeCFPzcH5TzjjqQB&#10;kAY2kftYfGzwDrK2ut3/APaEK8fZ7yMjA68MMNnPfPUd8V+hYHDqjRTerZ8HmWKliMQ49FsfZMl0&#10;zzf6TuyfusoJIXHfjGMnGOvHOeKX7VO97JApz90KCD6ZOOcnH4Z9a8Y8FftufDDW5fsviyC40e4w&#10;oDbGmhfJ5bKjcMZIxt/HivUvDuvaR4rsTq3hzVoby1b/AFc9vcArkdjgZ3fUD36cd3ut6nnlye7u&#10;zBuiRmVuG2vjc2QeCSRnP6DioHmvGZlDbcqT8y7dvIGTz0Ge2Oo7GnzJKZGWVm2xrhVK/Ntxw3UZ&#10;57cnHPriMx7gqrEqsd25ZG6ccHAPT8ck+/QTJZFPco1vGsbSO23EmzIKsPbPXk9+fpT2lMYaVA27&#10;ONrpt2E4x1xg/n17VHJCp2kxP5jYEcZLdF9M4BJ6Y9M5zRLvaVpLRVlJ4+oHPXjPTGT9ccc3ewWI&#10;rhjbBdg9MMw2gZ9c9eo9Op/BUZGmZlbJHQkjHXp7+/HT8g2PH2lIUUCMcsdowc+nPPTvxz69Q28y&#10;PIiRmPe+1tykhueCBj3B9/bOKfMibDozM8mxwdrSfeZSSFAH0yOfXofamrE0jb7VlZ1jzuLEAKf8&#10;9gDnPoKsRWj6escjE5VmwpjAVfbqfz9ewpzwOyzQC2ePcoKtuO1fbgZB/wAaOYrlM+ZDEDG/ll/M&#10;AO3jYABz1HYeuevvmtfWgZfLkZjGVyN/y8YxnAPb27fhWrFZpCjLFtXzGZlVlx8nHHuevU/lUcun&#10;xiTzj95lIUsxUnAznBHI69MD8DTUrBymSthvTZFACrPl9q5CqW5x3/4COo6Yo+zyZkRp+mSx28/Q&#10;jjA/L09K0TBJjzFgZmGcMHHUAjuo7k88jt9V/s6dY1eZWX7oXDHIzxx17evHpkc1fMKxlyJHsZlO&#10;5o+WjOVUHnGRzwc98DGOeM1MIsOYokZo2IZY9/3cDr+bDpzjn3rQm02do2kcZK4Krt+9wSBn3J/I&#10;455pTo8sci+UWKsuG3ZGTwcd8dsd+B2p+0CxnNF5kQaM/LtO/wCXC8kEY49D64PqKuW1v5dwxiiV&#10;lWMDy1UM3Pc46jjGc/zqylmyxKqFVbDGTJBGcdcHBzjHuMds1bg0SeJ/M8lkXbhXJzn6nPXAH6nj&#10;NR7QLG8ZZZJCzP8AKqgDc2CGLA59znPpx6ZOY9z58uSJcKOT3K7TyMn1z6gZ96vfY2IXzUU7eTMz&#10;fKuVPfp14z2PrTVs7hXPlsrKnHLZAXqTgc8AgdvbiuXmNeVlF7QHAKn76bNjZA6Zzj05zz3Oc5qO&#10;7CqzDEe7dn5s4XHbJPB9uv5VpSW5dH8912rwZI8tljk55xzyT0qtMiTI6IId20qc7W65xn8fQc80&#10;1IOUyLuOdSyNL97ldyj5G4yv5D/9dU3aQKzkspzlOozyTjgDPHXpjvzxWu8Ui7pLlWHXarRk8447&#10;HnHqOg7dKiaEJ5iRuu5z0btgfdzkA/Q4yecmtVJE8pmfvHgZJpcsq/u2fgA7e59wT3NVRGEj3wfL&#10;DtBZdx3bunUgYP19MkZNar2LAOTEMyMNqxgqvXA46dAfpj8Kb9jZWj2ou53DKsh25Ixz34wenHUe&#10;+NFILGXMhdFKsJBuLR5OVccZOByDgjgj39cuW1SVj5ayMVXDfvAWDY5J56YP+epvGwk3tGkWGY5V&#10;kDN3w3DY5xyOo9/SV9OULIlxINnRuzEYHHOfqff1p3J5TNNkjMZ5I8lpArMqcfTk55xz2BHNXY7N&#10;tiy7CxVP4mPC47fn71o/YXPyD99+8AMa/eZi3XJHXrz1Ge1SxW8cp3xwsvzL94Z3c8Dj3PYdulRK&#10;poHKZi2d1HZxpLHI+1lJZcqvGeOCe5/IYHUmnxQSxw7J5QiswbbjnJ7Z75wOuRkYOeK1J9NZgG2h&#10;iA23nO7BXDYz14xx/gKmELuobknqrc4DDtx1J555AA7HrHtCuUy7ezm86GNFjVTJ5flsxI74z6jk&#10;k4/Dtnu1+EniuF5l062W4kWMxzQrMFbIO05UkHZtX0U/ORyAc81FbG0dpXtVba2FZgQXXkYHGe/X&#10;Ocg4wa9L0DxFZat4etdHuPGDafdQMph86AtG8eNpAKjht2ACChBLNhg5x5mYYipTinHbqexlOHw+&#10;Ik4z36Fv4Z/E34f/AAUfxb4j+JgtWtLXw9BqX9nrpe5jcRXaRQSBtoWQPPMqMcbMuuQO/sPx6+JP&#10;x2+APjaP45fDf4m6x4lvvE+sWHh/QfBIvFaHSrhona5vLiTaTsQ44LYAdskBxt84/ZR0ewv/ANoO&#10;+1DULHStY8G33hxNS1/W9St2WLdb3DtbRbJMMu648ubICYW0ViPvA9x4Z0b4CfB/4K+A/gpa/tLe&#10;KNR8Z/tAaqviG38U6hYvcPeLJcpLJ5abwLZbgKkRwcyKz5zgA/nuLlTljHO1291a6ta76aW5W31a&#10;P0rDxlTwqp7JaJ9b7fO97LomfSH7K3if9u64+N3jbx3+0nqfh3T/AIbaPDGuirNthkRNig3MgA37&#10;cKzBJCAinnDAkdBeWv8AwTi/4K46VrHh64sfDfxOtNAu1tmvNzedaYZiNkqlXjDNu+4QHxnkAGsH&#10;wL8Zbf8Aan+NPxQ/Yq+J3w51iw8OaXp/2KbxHgCHU1mto9xMh+UyZllwsYOwBScGvYv2Of2Qf2W/&#10;2LfCF58K/gRoIt7iTDaldS37S3N7Iik+bLluSdx7AKWIAVdoHk1KsYJzd4VLRso7Wtu3e92TUhyy&#10;aXvR1vdef5HhafsDfsH/ALBWt3HxI+Hfwz1DSfMjSGaSzuLu8WKPCr8yb3ON3zE4PJ3Z+UEeZ/tx&#10;fHH4J+CdH8G/tG3fxU1zwZc/bI4PDvxG8O+cyqpuEeSzu4YWC3VsyxZaKYEcsV2ydfkX/gpJ+3j/&#10;AMFFP2a/2+tcZrTULfwvJqSwaHo91ZmW0ubUle4X70pTdgs20OAOOK+8vjV8H/hT+1n+xjJ4S+JH&#10;hB7LTtW0OHUPs8cbQTWs2UdJEUfccyErjBIA5wCRXRLD1cPUo4jEzcufqnd27O/a/mmbU8RTq0au&#10;Hows4aaqyb6P/hj2zRfj14T8Z+FvD/j/AMAfE6zsdW1KwuNRsV2u9nrVvbKBO4jPJAUlwYyGAIJ3&#10;KCG4i9+Nv7ZWs/tIeG/Dfh/wpp134ftvD0l/q00jeUFu5Xkt4sEhslFCt8oJwRkYZa+QP2N/2Uv2&#10;rvDvwj8bfsj+OdXvLO88H6jbav8ABbx5aqrC1kGJreTeI2O7ygYJEcDfFLNACQNyfY0vjjx18ONA&#10;m8SxeEF1KYaSLm30iyugDYtmNpIcleSDuCqAMMm0FT93OpRhQk4Qaluvk9n9z+TRnTftPfnG11e3&#10;5o5/9sH9mrVPjrqGm/D/AF34q+JJ9V1Fp5dT0611BbOxubVJkMvmqi9BkDcPu/xbhuU898Tvg9+z&#10;Ci6T4Gm8I+Bf+EokWSz8A2Wt2sX2mO58n5Z4gQzv8sZbysKDt3Md3zV8m/s1ftW/8FavjRP8Qvjx&#10;8P8A4QR65qGuX76ZojXVq0S2MbKi4hMg8pYUCqXyVLE7iSTg+g+Hvih+0N+zV8avDfwx+F/7L178&#10;XPjPcafb3nj7xtJun07RY2Xi2s2kUiBVhDr95OQeWJavS9jiqP7vnV49E12u77WWy89jj5qNSPNy&#10;Oz8n8jxf9ov/AIIT/FnUdb0290/9oeSVbG4EurX1xprG6tpmSNpdm0IBtZtqRl9x+8xHWvh39s/4&#10;D+K/gV4ik0zxjrjeKNN/tCVNP1+Ft3mKHI+f5nKMNqrhnzkNgYwT+7X7Ynxb/Zr+E/j/AML6x8dP&#10;2gl8H+ILizNpo+mw3hECyTtGfNkXaVULIm3zjt2qGwQCcfkT/wAFYP2RF/ZXTT9C8K3PiC80C+1S&#10;a4s7zVbhJFgmdBIwRlIIEgXdjHSPOW6L9Hw/mdetJRrPfbTf59T5vPcvoRpSnSXrqfFmrGyvrCEr&#10;YFVt1xuU9vdhkA9OD789Ks6T4l8QeFbq31Twdr19Y3HO64t7rnaDkAhThhz7is288Q63YXHmiZZI&#10;2G1lkXjOcdeO/wDX1qOI2WqRvNBLHayKwaS3eQYP/TRc9snoOenXpX2kpRnsfE6xPpj4T/tgWb3N&#10;h4c+KloLW6mYRrrlu2YTngGVTjYP9oEgHnCgZr3qSCznT7XZzRvHLGG3wtmMqT94Y9c9uOnXv+dd&#10;1ZaqlrJJMhVtwaTruzxyvrkEHPOeegr339k79p238MWkHgH4gO8emmXGn6pJJuS0Yn/VsD91Tk4Y&#10;cAnBG3kYSUkaR8z6OlgZUVCjP5ZwxVtvmYb09M9+9NGnzzfc8xgy7VRmGc59CenQ/gPpW7HZ2d5B&#10;Hc225oWVXWWP5lcE5BXHBHHUdQR1NE2nC5CMiLlV4aNDyT2yRyevT3455n2hfs5GJHpp+UyW6/I2&#10;1hg4C5HHPf6nOKtmweUtbrtbI6y/xMcAZ7gHHX8e9a1xpaPwF44HzI3B9+M4AwPYg9BRHaYUKYPm&#10;37vu7cjAzzjOcA54/wDrr2xSoyMuOyaIuuzdIMFk5yBnGCPrzz6HvUjWcc0WxdvyqBkjqeew9/U9&#10;D1GAK1rfS2VVmRY9zttXj1IPHoOM/wCc0R2OxmDmEKzA+YjH5W4OeM5/nxUe0RfsZGJNp8il1ijc&#10;sucMF5z6c45yPT8qiNhDFG00WCu0ny2Y4wfzyRk/hj2FdEumyRhXZ4yv92VcDb15Gf6cn3ol0eLd&#10;5cULeZheW6dT1xz6+mMHNV7YPYSOfjtTdSfZ7eI5Zju8z7zDGBnHpjHPUfSmtaIkfmeUNuSu1mU+&#10;Z78fUkD0PrXQR6UXRbdHE21fm8s4Y4HT7vXH4H+ThowuS0B2su7Pzce/TPQAfiOlHtivYtHPrYCO&#10;AxxR7tyqFX8B/Lv6e9TwWM10+du1C3DN1K4z3wOn6nnB66Z0q4iJQpl95VkC/eHUdeOh6duPTBsC&#10;xWWJpEi3dApjHCnPcfTbz/8AWNHtx/V2Yh00vcKfsvy7mYlcEFRzjnjrz09asf2exkdHt/MI2/e7&#10;8dQO3bsM5/PZ+yKWUBBI6tkZbgKSORg5PX6Hj1BpwSa3GLOIblwPlw3Uc9B6jvzz+cyrIf1d9SSC&#10;38mNUJX7uI49y9jjgZ5xjPTgHjuahmM8a/Z5bdZF6GNwRkZOM+mcfj+NTC24VblHkb5V3bcZJ53Y&#10;9T04/wD12Ft5JV2mUJuycb+oyQCc9sDp0rPnD2dzP8iaNsKW3CUKnz7tykEdfcZ59PXFV5LTydhl&#10;X5lzuaNRtDfdAzkAdSeegP4VcS0jW4MYt2XgjftOXOR6+vPpjB65ouYxMwZiyyb9zOo+Y/8A1+/T&#10;HbvxSqB7NmfFABjY21i2VbbgnAGDk8H6fTmqcqSSqBCV2tgBue5PQ9+n5/Sta5t5pOWLSbJMMw6s&#10;OuOOp57ZPp2qOW1cNJ5p27sO+QSOOcDp0zjB9+OlVGoS6b3sZASBgwVF3MNoWOMFcent+HQDvxhG&#10;jb7jS/KsWTuXG4+uO+M/rV6WwErs6Hb5eVkbyh6469enY/l1NPFs8YkldS21uhbGDk+nQdT0xk/Q&#10;1p7RWuT7N3KEdg8qHzlxtPys3LDtyPfGeM/rR9lT7S3l7l3Z+ZlxtwQMkD8O/GfY1sCCNFVY9w3f&#10;OsmRzzyOnbP6/TCvp5ILeSw3tlcLnAzxxn1OOeOfwqfaeYexkzOS2e12loi0jFh82MD2OTk/xc8Z&#10;I7cmrkcIEGZ49p3D92rEMODyOf8AOBVwacYSqRoId0Z8tThl+8Rg9sg9CD2PtSGJLmJW27l8shmV&#10;lG3oefQ7R7cDkc5qXUD2TGGxSUbFtvlXHDsFy3T1HQkfy5NWI4Iy74ixJ/yzkVD82eRnt/P17crG&#10;43NFGjYbCsrMCoGMjsMevHb6nFthBiSCcqsfl/u8N908fTqR3HHtWbqG0aZn+WjXDMqfKr/uw2fX&#10;7vrnjPX16DJHQ+EdGttfv7PQ57KZkmkAW4dhJGF9QoA3g5J27wDwAWBxWQpDeWdisq4DbV3Z6442&#10;gZPPHJPHuK9c+B73fh/wFrni7S9QnS90XT2vNPtY5M/aypA2+XnzHbjhVXBbaSd2cedmWIlTwrcd&#10;9l89D18nw8Z4yKlt+h5j8OPg94+1r42Novwv8bXt14DbxxZ6f4mt9U1AvMmn2d15t7CArkhZSDCI&#10;+MlWH3ea+iH/AG2vE3wh/YE8H/tffFD9lSz1zx1q+sNpnhWztfD22bTLdruVbfEm3McXkRBk2gl2&#10;liOOtef654J+P2v/AB1h+LcMjaFoz6VotzcaHpvmo99qUjXPkWxJAwzTzEygg7Y5OSPmx6t8Hf8A&#10;gpRJc+A/iVP4G+AWqeLF+F7Wdtax+HbN2h1XWpTsMNgWjdgiur4kIZxFtYDJCt8JifaVuWXIppct&#10;7Oz10s33bau/I/QqMYU+aPM4t3tdX21ul5a6eZ6n4G8H/HLXPFXww+IU3xbk8G2VtBLP4x8C61am&#10;STVXugo3tKGTbJEpYgjeU3Kg+UbR0f7BP7C37UX7Pn7Vnjz4y/Gb9oNfEXgnxFLcXWk6RcSFpocz&#10;F4iV5SMIjyAIny5IOMgbeZH7GfxT/aZ/aB+Cf7bviLxzfeF7XSvD2/xJ8P75JNkW+KRkQBirCQPJ&#10;GzeYNw8oE8jaPePDnw++OPhn9rG+8WX/AMZYNS+H+pWp8vwft2yaVeLHEFKkEkqVDMQ3Kt82QHVV&#10;8v2vJTlTjOOsdVbZqTdk+r8+3UeM/fSvZp30d91ZJu11b0fXU9E+JHhP4a+PbpbvxV4R0y+uLMtJ&#10;bveWiytBIAeemVwCQTkDB/CvAvHnizwp8S7rVtO+F+tWd1deH3ePUNNhuI96SrmNYpVHCs+3AJ6Y&#10;XocA/MHin9oD9u34W/8ABVjUvh5448Ha9qXw38QXRg0u8trMSQ2MZjA81WGUUbjjDHO2aQkBjx3v&#10;7I/ws+HfgX9qn4xeJvDfjKTVIvE2qWH9r6fdXDPPaX0MkxmL4G7eZNrbMBs7CcKVFbfUfY0+ecr+&#10;6pK2q1eq8jKlXa9yF9G1r5LddyL9lX9s/wAKfHDX9c+EHgjxXa3HiTRPO1Kz0L7KWkUrcSia0m3s&#10;FYo28DacZd2+fcCZ/wBtfwt+1p8Lv7Bi/ZW07TNUk8Y6kbm+/tqOOY6FFLIHuLcg5LQPIXYbQSsk&#10;xzj91Xgn7Jn7Jnxn/ZR/4LEat8VrTw3ND8O/Ff2/F9HGAq7h5xLHJEbllZwehWRwMfw/oB8RAfiB&#10;bapp3wjsLaTxBZRgWeqXM37i0jlABucxAuzCNnKrngxqO5rbEexwmOTpWlBpPXu9NfRkU5VMRhf3&#10;itJNr1s/1OW8WftSfBv9nXwBo9n8RPHVjoGkW9rB52oTbVa6mJwIreFTl5CWyzrlSCB8wL7e5+Kl&#10;n8aviNp+j6j8ENYsfD+g3IgfxFq1ztS8ntclikJ2HacOreZkMOQuG+Zfz7/Zu/4JNfH39oz9rO1/&#10;aH/aQ8e3118Nfh3r8EfgnQ/E1nvbxAkLHdL5THbHA8g3BiCXXbxt6/oJ8Sf2q/2cZfFelfsxan4m&#10;+0a3r+ba10mNvLU7VVt7Pj5Qo+bj5icbQchq4cXRp0a8VRlzu15aaL/hur+R0Ua1WUbThbWy727t&#10;efRHj/7T/wDwSB/Zu/bG+M3hr4+fGnxf4i1tdC0m2tf7HXUMWt55TjcZnx5q7g3JDjnnIA218L/8&#10;Fb/iR46+Hnxvk/ZA+I/geFfhzr2iOPDeqtdu1xHdRA7FFxlwzb1RDE2SFfnA2kfSX7QH/BU6T9iD&#10;4+eHP2EPhH8G9U8a6o1ysGbzW8ORM5WOEM6NmQqUYZIAxyw3Mlegf8FL7f4Y6b8I9L+N3xi+E8ev&#10;zWdqIobW4t1+1WssoAjRXxtJ8x0O1nUNkqCNzK3uZfWxmHrUvbpyi17i0+TSvp8zyMZRw9anU9k7&#10;O/vO2/k/kfzlTy/ZLqTyHWW3mcD94oKvwcDkdQcjnH41Z0vT/CF1cK9z5gdj91ZPzH8+mQPbt6H+&#10;0j8PF+H/AO0TeeFLjwhfWtjJqSy/2TcSDzkjmYSLuIJ2ttb2AJ+6o+UVP2j/AAF4H8B+NbTSNH8P&#10;XFnPJbLLdWclwZFYlieCcFG2kHAJAPHUEH9No4uN4Ret9r9D81qYOpFVJp/C7M4XxDDJAV0+31ET&#10;LCpktZkwfKXP3DnqMfyHqQKrXF41pBeWn2eQM3+kLCV7+q55GAOuOnOKsSWEF6ZNS8LThmjYNJb+&#10;cNzHPUA4O7jP8vQw2WnxQ6raz2skcS3O5tvl7Udh/D6K+P4c4BPGQQD2yjJvQ4os9P8A2cv2nvFX&#10;wkkTSbxptY8NyMEaxmuCJrMHJ/csx4GTyvA78HNfZfw++IXgr4paZ/angvxHa3kaxq00MbAT23GC&#10;rpncpDZUnABwSCw6fnIbzTrjVbqxvtMMU0hZGa3b5HYdCQQQDnj3z2p+j3fibQNXgv8AQtUa3vrK&#10;RZrSdW2tkcg8/wAQI/HOOa5atGM1eO500cRKno9j9PFsT5iyfe8tg2MhdyjPbg9MDjHFLHZ7pZCL&#10;Mfu8hSyjljxjuf8AAdhXz1+zT+3Vpvi6S38J/F5YdJvJGEcGsGM+XNIT9116xszHIOdp/wBnAB+l&#10;Lfy/KQ7o/wB/GdqwqMjjgkA8g4znH4enl1OalK0j1aXs60bxKv2Hzisf2fcNu35Vzz9O2OD9G+lO&#10;SwRt0zFVXaSIzgkgjjoMjH58HvydEWNo0CzK6xsqEK3LHg/KO3Pbvxin2fkSJsvCykysY1kJULno&#10;cjPXJ56fTNZ+2Rv7LyKI0tpU+0zQLnadzMARjnpgHqfTA5P4sezniDIUkCiMLIzIcqvJHTA6/wCJ&#10;741xCyIPOt2xtAyrBthyOAenX9enIzUV0YxIZX3bcHa3BzgnjPBx945/xpe1H7IzZtKQQSSRKVkk&#10;Y7eAu0+uM/Xpzzj1FVDbwpOscTNs25+vfdjjHU5x059cVqTXaOAqysBnPKnk8A5OfUE9uO3aqclz&#10;JFuSNmVjJgzK2OMdu3HPbPPX0ftQ9mQvG0cW+Pa2+Q8ySBucckDHIAPXHJ444FMlt9ibtzbVjx+8&#10;xub6Ec4z2PXr2pZ7qURKZOD5gZkC/ePT6546dBmq95eRRQx28rqzeZ8sjcM3TryQCOuOCQPxo9t3&#10;H7LQkufs8LfZ1/1j9pBgsc/5x9ajig2OfsxlMjf7St8o78DuT/nmof7RKzSW4CrDu3fLj5mxw3HO&#10;c/lge5qC41COdxGilY+SAYS3oPu4+vP+NS63QXszVgi8ybBf7zbY8r15Pv6Dpnv2zUq6dMYDC8iI&#10;Nud0hOc9C2Owzn06/iY7d/OZidreYpO09DkLj27gfl+EsN1HceZHA+5fuiOPjOevX1OTxnhfQk1v&#10;zmXsxtzaxeUrhGYbt7bmUBeo64xnGOPWojajy8ebvDMAxUEsPmHbgY5DdR24GakUtJHuAwQ4Zo88&#10;AegIPzHnpjnrzThLCAsohGCuJGEmNuCcnp1zt6+5680vaC9mQRBA5mljjVlVkSRidq4B75GPZvr0&#10;qOG1EuwwoXmK8KqkhvfI+hGf4cD15tITG7+RcKvz5Vlbqxxzkn29fr7ktsFfHmbfLm3bivPJwMc5&#10;7Ecdh+R7SwezM8QEytHJb7twYKu4nnJwSeB0PTjgcYzSx2RYfc3MzsW3bcH5sAdccAg+x6ZxxpPY&#10;wxBwsoZlYgbcEswB9M9c55/wyxEj3j/R28xIyGVZMAgnGRyPX+vPAoVUPZkdvaqjs8cj+ZEuG8yM&#10;88dj2+72z7cZBDAyn7P5IbDYVmYhSfTn+LP0x9CamWN5I1gT/VyA/LtzvXp+fOffuOgqS1ElvH8r&#10;qcK3mfvMbsnkDnpn6/icUOoUqZVSFxCwMLZX5wRKvBwM89xnjJx2qZ7YlWKQKqgfL8xAHp/Tp6Zy&#10;cVaSNWgWYFVZWzI3zLlScnd3HfpwOvriOeSSREEsW0Y2bduc9AAF6dMccc/jmPah7MqJEJj9pmV4&#10;9shU7sEPuAJOM9vQjJApDLFIi5gWTbgs2GO7u2MDr7jtjtnDpIpDbkxRrk/IshJbCcZHHOPlBJ7Y&#10;79KXcTKJG+QchfM6euOowf0/WplVKVNiPCZjI3lsu1hu8xflhA9+/QdsHBH09K/Zq1DVr7x9pfgn&#10;T9CjvINevCmox3lyRDJa7dsrOAuSFCD7zfNuC9GIPmbOpHmiXdGwwqrliHx0PGGHX3r1b9kTVdG0&#10;74k3V1eIW8vSJp1mE3ltFsCsCDjByAyhc4wzE9hXBmM+bBzVuh6OVxccdD1Oy0H9qX4UW3xob4pf&#10;HrxDcaf4L0f4lXEfgvR7e1E66heW9rJZNeSkEsRCLa5dRggO6uCCq19tfsjePfhn+0H+zJcfGT9m&#10;TwJHpenahHfTaHpt3pqWaXF4junmy4ycl0G5+Tw2Mjp8/wDwK/Z3/ZUl/aPsPHfxnbR18UX1m0fg&#10;XwHq90kM9tH5l2by9FqzNuWSS4mTdhgvlLtYlSy73wc+JX7e3hj/AIKP698FrP4Q/Yfgrp1lt8PW&#10;9hoYt9NsrTdGFCSJGQ8xPmMU3YwSTgMDXwuIp0MRGUaejgk9XZWXRLq7vfvc+1lVxFO3m7aL569l&#10;08lY+f8A/gkr+3l+3D8Uf2z/ABl+zv8AtUaJfXsVtDPdRXC6SLOPTnibyUCKEClGAIGScbSQHLMy&#10;/S3wq/Ym+M/wP/4KD+JP2j/Dvxw+0+APFELy33ha4uJVktLh15kTcm3ap3YBb7xZiMnm7+35/wAF&#10;N/2fv+Cevxj8J/D7xH8NprnUvGkirc6jpdnEscKbiIzI5ZchXckjqodm2kkA+cf8FTvhV/wUI+KH&#10;ifwT46/Yb8Ym38KqkMmvWMOrC3kcPIj+cwcYaMKMBVy5Lk+W/wB4Kaq1sQpQhGjCrG2vwu29uzut&#10;DOjOPseWTdRxd/PXbr0T+aJPjBrv7dfwS/bBF9a+GbHxr8N/FF8sOlx2kOX8OqI53M0oPLszs2ZH&#10;OPkYAH7tZ3hj9kvwp+w78dfiF+054R8T315Z+JYlu9Y0WFfNSKYIXlljBYByclv4drsFGQcH61iu&#10;fHeiajo+i6zoVpd2t5Ywrqdy7ENbT8YYK38IHHOGJbODgA/Ddn8Wf2ufAX7fniz4PeL/AABb6t4C&#10;8T3Sz2twti8a6dayt5WeSygGOIM2RgbegJLF4OrVxEZRjypKNpW+0k1+JpWp06Uoyabu7rra6/A7&#10;74c/G74V/t0/sv8AijWfg14jnGvWsfkW8jWbRyWmopGAE2spw2GXJGS/AOQxFb3/AASL8XeNfGfg&#10;qbVvjJ4iuv8AhNItJg8O69o+pWIhl86wnuA93Gv8SzQXNsxdSQxKnJyMYvj74P8AwZ/4JveEvG/x&#10;08GRXFvoPiLULe68WWUau0NpK12kJuFQOpOZZYyVOVGCyhSSDT/bk+Hvxy+J/wCzDN8Sv2NdQttM&#10;8U6Gq3NxJp0yma8024tcSpHKMgO3+jSdSuY/vDaQNJeyrQdKGkJvST6WSuvvaJtOPvS1klql1v1P&#10;vzxh4l8I+FtDgTWLqO1tZLiO2tY5Au1pJNqKo7Z3FQO/OexFfO3w3/Yh/Zj/AOF46l+1p4ft7fUP&#10;EmrYPmXF0GhhXO4KiL0bB6g4xwysVr4R/wCCm+h/8FCPi18Mfhn+zP4Ml1S9vtH8OW+t+M9Wtb0+&#10;dNeR7I0m6glgZFbgZYup2hhX3D/wTV/Z28ffAP4AaLpvxL8UXGqaheRxy3txfzM+JHBZg+/dgj5Y&#10;87mG4ZGOa4Z4WWFwiqRqq8rqy7dy6HuSlFxdlZ37vy/zO1+Kms/sk/Cbxlp/xc+NOl+HIdfuJFsd&#10;O1K8hSa5UEkiEMQW2k8BcBC7cfNjPhn7fH7cfw++HP8AZHgnxJob6p/wlWofZoLeO1MkccmW8prh&#10;dykYKjB6tsJXhudj9q//AIJqWv7ZX7RfhP4n+PviOq+GPCUxf/hGfsIeG+kW4XKSDcdzeWBGMgYb&#10;oMOy1a/a58Nfs96D4x+HXwf8ZeD7fVLyG/hg8N3F5I9xJBIkZQLKoDsy4Aw5G5QAW3jIPTg/q6lT&#10;bk5OzutrdrGNbnk5JaX266H4M/tJaT8VtU+MOr/Ef4n+GrjT7zVJWW1VrJoIZtgzE8SsACjx7dvI&#10;LKxbIzmtS+8V2fxL+AWleM/jH4aeDXvDchWx1W8tZI2uLf5jHICTl0JLxsoGMopUDkV9P/8ABbDw&#10;d8YdQ8UXmla19nh0/Sb6O78L2tu8GJoclZScMZN6jlwcglid55A+JPiH8TfFGm+E7H4aa5p1veab&#10;O2J95YtFGdp2qQ2A4OW+6QCO4AA/S8L/ALVhadRK1rbPY+AxTjg8VVpttprqt3/wDyeG11NNRTU7&#10;JmDmTiNWIB+Y4PI+6w9/1ra1dpbrUP7PuYY1mkhDL5rfLMOchumGByQwI+7tyAad4i0a/wBK1afS&#10;4raZhujht51XkY7EZ9QDn0P4Ca9sotdgK22pxyahYokoUKFYOAN2P9k8Hscjk84H0lFe47fcfM1P&#10;i1MvVktdRt/PurCT7XbuUuBHIvmFQOWGBgrwTnr74xVfXRb6mLe9sJN0jHYGQ9/7vswOCRnBHNaV&#10;xPJY3DSa1ZtJmJpbNo8AqOrRtj0AJB9BxnJrPhDWSmeWx+1afeHK3DQ4ZOoyeOCOnH588upFS3+e&#10;n4ii+wCfVbmyjh1B9kJjaO4+XBHXaw4yfoeP519KfsY/ta3nh2O3+FXxOuN2js3lWOvNIW8n/pnJ&#10;k/6vqM8EZ7jJHzPNqV5d6hJaXaBkWPAjhAyq9yuM56A+/PWptG0jVNMkmSaV0j5dW+733dM5OR1z&#10;9RnnHNUoxxC5Xe35G9GtKhLmiz9UU1G1uSs1tsEcqgxtG/ylNvB3Y7gMePQHvSXF+1vDshn2tu2y&#10;MmT3IPTpzn6A+wx8d/sMftG/2RC3wg8VXzfY5JA+g310+fLOQPs7nHyqfvL78HrX1HLqrkRqsrKq&#10;jK7vvKxGMew/lz68fNV6dTD1OV/8OfS4etTxFPmj/wAMdHe6lDcxRrDIrMY8M/mE54HOM9fr2P1I&#10;o3l+9rH5kVz80cjbvmPc56kdenPGDnjisOXUpXgQucQrtEysT90jrz+A49DVWa/WG2kkedWJ5Tdj&#10;aQRn8/6D0FZKRuak2u3ER8u5+YBcgkYDfNk885+vPfmqtzqcRKwNJ5ZTlRubA6/nzye2D24rNubp&#10;2Tfd3BZW6s3AXj5j34zkY46/lTubt/L84uu8HC7eR6/hg44GeCTVe0Ea0tztiZpnHy8MVX5dxHfb&#10;+X4H6VUuNSmYRjyvusDyue/fr3z/AJzWJd6t9lK20Rdl+ZmIYjc2PX1x1+tVZ7z7QzLh9sjf6s5y&#10;O2c8kduueoI68z7RsTN46tsIRc5Vh1yAeck9D3Pr/hVW5vhK21490anClV3A/wCfr3rPEyySLDD1&#10;DFT+72ljwc546e3NV5NTuYotqSSfe5kY53H1PvjHTjrRzMnyPSo3MnNzKD5mMJFgY4xjHfHHXmrX&#10;21omCmFsF96/M3y/MMn5uASf/r81hWOrLHNiIlfMT7zDBUg9CePoeOozkVYnuyJY5TJuXcFLBD93&#10;AyOD6Z9T9K0lUFGCNkyeUrhjhmXcF7H7o68c8j09OxIjuJ5gkjTgeXtWNVC7t2Bz2OeB2HQD3rLm&#10;u2UhnlYKy4Zlf/ZBB79Oe3p6YqKTUGeRihX5RhV8zdjjOOnI/P8AGj2g+Q3JJ1tZmgSXztrqOjDC&#10;nk+w6evT86ihu40xBI8bhHB5U49TgeuD37HnHSs37f8Au0O9V3EK25gd4547YwemOMcio11FI3WM&#10;xQx4QL9d3c9sg8fX8an2jD2ehstd+WzySMsmyQeWPMHGNuTtJ5Pf6++aWDUFebKsW+bai4JG3PUD&#10;05/TnnNYcmpW/mYQNH/GJHkXBBHI598ccdKda3xdlcuqtJy3mct365HA4HXn06HJ7QOQ2EulVo90&#10;pk3qQV2ksGyQfw+70OR6HqJPP8q4je13fLgN8p5zkZIGeSFA6/mRWLDqBmt5VaU+x4BG7r0x16fQ&#10;4x0pP7Qjt5VgkjBLbXhdsEfeyFz0P1z/AFodQOVLY2Zr2G2uFkglDbgfmlb54+y8YHB4zycZHTPC&#10;Nq1tIqiXavmP/rlYtnrg59Bt49vpmsGbU7iZPLd34lBZh0GBjI6DP4cbuOxqL7YyrG0JKYTL7GC7&#10;vqD7YXPBx05xU83cOXua1xemdGkMz/NIBtb5jwD8v8+AB7HIqm17buFN27K4Y/vJCOA3PPI65/Dp&#10;VJ9ReeIMAzbl2yMUHOfw6445/oRVG41Z1uC0F0NvRm4XnK/7R44B/wD1YqefoTyrY2YdTaIxxTNm&#10;RuX3LgbRwfbcTx/iTV/wTbeH/GHjjRfBvjj4xWPw/wBJ1HUFguvEc0SyzRO2RDHDG3+skeUoOh2A&#10;GUgLGSvFrfqFCKkcjFcbl6kjkjpgHAA7kEDvk19k/wDBL79m/wDYp/aH1Kwv/jzNa61478NeI013&#10;w74dbVXhmht4FVUupYt48yMTFhlgVyuOc4rkx2KjhsPKpK/yV/8AgHdgaUqmIjFev3H0za/8EjfB&#10;Hir9urw3+2w3xU1KP+wdFgs18P3EeftawQhIpGdmzGFbDGNUCsVXp827M/ae/wCCx1p+zz+3Tov7&#10;GNp8CdWvI9Qa1t7rXJp2ZpzMPlFtDFG5kX7oJyMtu+QgZPK/tIf8E5P+CiXjL9q/xV8b/hB+3rH4&#10;L8F+INMUWcd5dTXElrjarQR24URwxhR99WD8c5JL19CeG/Gnwabxb8N/D+o/Dq98d63HpEiW/wAT&#10;H8Ln7PaSt8spWQBmtzKynC8KUH+s2qSfjZSo+7KtJVfcskm046XV3a2mp9JyyrSk4xsr30Saffru&#10;7Le1uw39r/8AYC/Zt/bk1Hwb4l+Ofha4urrw5drdaXJDcsjbcq7QOEYYUkLuB7dOgI+ef2uP2yP2&#10;tfgJ+3n8Mf2bPgh8FLqbwBqT29heao9m32WeaTPyrMBsBijCSEHkZbIwQ1c//wAFtP26v28P2Uvi&#10;f4A8O/sz+DryPw/qVxs1G902ziuJr648zJskDI6xN5YJ3nJbzCQAUJP2d8P9Z1P4h/B3Q/GmseGb&#10;fSdeutH86OG5Vf8AQHaLdgsD7KWAO0nH1rKPtcPh6dSvacJKSir7Pvb1NqMVUk4RvFrlu7brdavf&#10;TQ8i/wCCnzftQ6L8P/D3xW/ZYinuLrw3qkcuu+H7Vhv1iGXMXlLj+MMFK/L94jGCMHjP2svg5+1r&#10;8ZPDXhXxh+zvqdhoOvSWcqaz/bXmeVNI6l1BXC79pLkHbhjKQSSBXiPg/wAE/wDBZL4JePdWPjr9&#10;o7wVqXg19dnvpX1S3leb7OxBKxRkKybP3eFLMEdx8zEivvPw78UfBni3w7Bq9vqdlfPGLd1ks5Nx&#10;LMoBmXaN2T87DpwoHy5rp1wkaahyztd3V3vbR3CPvcymmulm+3VWZ4H8F7/4r+LPhFefB79svTdD&#10;utY8QaexSzjnjja7s2eXzlkichRtV1JZc7lLBsbfmi8OfEZv2Rf2jvhr8MfD+h/aPBvxOZtFktvP&#10;IXQpbdX8iPc27CSK2xUxgNbOPlHXxH/gop+xh+0N8Yfix4O/aN/Zx+JF5JrnhzVLa9azlumWCAEp&#10;m4jfnjDM0gUDcskbjhZSPonxV8MfDWqeLPD3iL4gWlrHLFrGh3jaXbxBzY6nay+a7RnB2AomxOcs&#10;YlXCtk068aPKpOSakneK6Ppp9z+Vi6PNJSja1rWfdH0549Hgvwolh4p8TWlnHdS3NtptrN5Y3J9o&#10;niiiiyedpk2KccfNn3PzN/wVM/aq8c/s6/B+Sw+FHhW+1rWLprZdNhjhD2zqXk4k2sHKEKVO3HO3&#10;oMGvYPjf+z/pPxs8XR+IPE3ie60uz0a3SVRDcFY5SLpJo5ScjkNDHgggje3IyMU9c+NXwN+IXinT&#10;PDHhi803XLi4i3W9u0yPGvlJJjGA3XzM8YI24+8Nh83Dy9nKNRxcrbo0jBOKhKWr7dD5x/4JLftC&#10;ftS+OdL1vTP2iPAtzZrps2/Sbj7OQpjdS2wl+rYAcYOCB8udwC9p4t/a7+Akn7TreAvF/iyz/wCE&#10;oUYs2ks9pRBED8j7TGysPkZclgyYKhT5lfQEsWgaZ4Wl02x09YvMV3eaMYEnylkDOuMbs56ghgoB&#10;PFfDfh3/AIJr/Af4NftOat+078QviJd3U9xeNf6SrzqohWPAKt5ifPCo8tFLcZQE5JGe7DSwuLqV&#10;JtOLa0S7kYj2lFxtay0be9j5a/4LS+FH1D9oTwf4t1TUYV0W3s5RIzXZXz5pseWzIr7ehK5PJ3gi&#10;RtzKnyl8HvgX8YPhjceMPFvjXSo7zT7HTvtmjvFMrSXO8nythAdVxhOpAB4yPvD7q/aH/Zu+DX/B&#10;SzWdQ1PQviY0tn4ZmBnays/I+yyRMyzBJZQylGzzGQ2GGRtDba8L+L1lrHjj4LX/AIC/Zt8Hatbj&#10;wzqa6Ta3WrXSzSXMabi0qfaPkkXCbsK8mPm+7hVH3WBxPs8LCgt1ZPpY+RxGD9piJVn8ra36H58+&#10;LdTa/wBQ1C9FxdW7ajdbobaNTJJEdvzKfm69OM/SmrpmrrJbHw/osjSNcMq3Ez7naRAAQwXO3O4q&#10;d3Hrz0+pF/Zr0TxB8XdL0CHVV0m0s1RvGniS/sS1lC7xDdLK2QhUZUIqttJYjzBhmr274z3f7Mnw&#10;B+Gml6d+z74Q0pZrVI/O8Yf8JXPqOqSyHjzYlkt30u62gZkiVoXClkURoM168c1jTqRhBNt/h6s8&#10;d5LJxlOcrJfifnDqGqXs121xbCR/LDQ6hZf3QDjntkevqMmqsYh0zR3hNw0lrK25VkUZUEfewDxk&#10;dfXH41pavrt7qPjPUfFOppHb3Mt25n+y/KjSZyXAxwrZBHHTpWf4g1I3ErLPaKhGfLKDg/7OQPcf&#10;l7nPuKpePNfU+dlH3rFbwjLGt15N4vOSkMj8bD0zyP8APSn6h4puZljv7SZd0bOzbl27l4456jPH&#10;fIqMAS2+wyqjKuXZlKhenPrz71BIXiu/tGdsjMN6gfe7569Pp+nSlzSjDluGjlc19Mnt7Mzatpck&#10;0DzQ+bHHHIQyyA7sqf4ccEfz6V9m/s4fF+/+KPwrh8Qa8zG+tpTaXRjYhZ3XB34zwWUjI4Gc44HH&#10;xJc37PKscNy0ecfNHgc+uB/Lqa9c/ZB+IuleEPFF14Tu9UaK11KIjyXB+aYEY5424G76/gM8GaUV&#10;Ww7a3j/TO/Lq0qde19H/AEj6wnuQrGC6lLMm4tnDE/7R9CcnoM89wDSSXxjlVJZNqq2W3Jk8Y546&#10;8Hr78elZkl8phZg+5lz8xyVc885B9B2z1xgZoVnmLC4hjwIwu5WyW4wOT6E5x2wa+YTZ9DcsPLF5&#10;XltKs21MydDj27Dt04NV7yQ21ywtlbb5aBf7wXOVOe55HtgZxmqcgmiUo+793/DIoJx03dfm7D9S&#10;DxVe4uc/MDuU5BV8KSp4JPc5yMjt+VVzFFi4v2SERyxtuZmK7cf7Wc9PQfn+FQK0rRGCSQ7N7HiM&#10;fKcc8Drx35yPWlSMTYWQLhh8qxNtWMH257j/AD3Lizf7R8y7l242/wASnHA5/wDr5/HInmJ5h32q&#10;NG2q7Kyop+aMEA7QMg98fiQCPXliC3kka3mhdyAGG0nkY6nnOf8AH2pVt33NlNzK2G6jdkjcSSCB&#10;nJ7j364prLDZ8ERq3Hy/3cjplc5P+FPmM5S5Tro9QdF823P3tw++FPTJJ9OOPwp0WpYdEd5gzLnY&#10;rE4wmOn/AI7jjPHvXOtqLbkcg/NHld3QtnvxnsOoBHXoact6BGsDJGqyY3NGxznr9eo7Y/pVmqOi&#10;XUYMMTdZwwXay4x/F7Z+79eKfHfv5BYxM247t33SuAT9ccc+pPesKC/dkH75v4j/AKs4wM8AZ5PT&#10;/wCvxUouAr+fbNiPdk7cFs5Ofrn3OPu9c8zcZri8yjKeWyNqtnoGOGzkc5x+Z9MU211N5Z1zKzeY&#10;CA23qMehAPGf149KxVuf9WiEO0cfy8jHXuvAHryKdHfOOZJgA4wvl4we2cEexxj9O1XA14b4xW5W&#10;PzGTy9rsW2fTA4yCe56ceoIY187hhZurNuCxxsh+YEHOcdME+/51kte27RNG0TLJuHzGPG8dsH8s&#10;ckAcc4qRJ5oIdkgZj/vDcORwM46nn8am4GxLqKTJ80rMokwpbaMrk8j0yR/471HBqFriYCQbXZic&#10;eW/RVzz0x056jHJ6HrmxS+VEN+59g4UrywIznbz3A/kOekhkj8pmMTs6yfMygfJ7EH1wfXv0oAvS&#10;asqAP5m53QhTt9zzkE+nUjpjHPWEyyl2/fdcoqqwzwD0H5/p35NVGjn/AHoj2qrHjrt9cfiBz7c+&#10;7VySwkO1WUNI64KkDOOvbvxySM/RcxLsWZNQsljkdpmXbkbFALY9G/iB+YdB79MZrXUjNGrSSBWZ&#10;trBWA54OBn1Pv0Jx2oaRnZY3Jb5i6jcWPG35c4PBwOme4GSKhNoTA0krPhJv9WiDavHK9ByevTv6&#10;8g5iQiALeakr7Y32q3l4/h9j/wDW5I7V9hfspfsCfsv/AAM8eeBP27f2lP2ptP02z8ceGbWHw94T&#10;unEUl7qEkf3VZXLvsyjcJw8mCc43fKHgfwJ4n+KfjPT/AAL4MsPtuqateR2um2TSIpklc4G4kgYy&#10;dxbO0Y575/UOz/YI/YW1TWfgz8LPjZr1x4s+Ivwr8LxpovhuTxAY0upkVCbmeFfm2LMgfJ2g5w4d&#10;doHkZtivY01TcmlK97K7tbz21tqexlNGU5uoldxtbyff7v66nP8A/BQzxj/wVX0b9qz4cfDb9jfw&#10;U1n8JYZLOPUNb03R4tQa5VnUzfa2mUlVWMELgqSWJZwSpXI/4KTf8FJP2pP2Ef2kvh74M0D4a6fb&#10;fDXWGitdW1tdLac+e7BGGFMawlQwKqHwwU8nBUev/wDBVTxf/wAFOvh34A8K65+wroUNxKt2P+Em&#10;0zT9Jjup7j5lUKpnChIQN2ShDkkYwA1erfBK18X/ABC+Cnh2/wD2l/BWnr4sijWXUoLyFGa3nH/L&#10;QYLKjrnqGOOfmJFfOe0o0aNKrUpwkrNNJ+833l59t0e5TjOrGcbvWzvuvl06a69b3Mr9rHxr8Rbb&#10;9nCb4o/BD4K2XjbxZHbwzeH9I1S4jiG92Ub2d0wu0Ev/AAkBeWHUfJH7LX7UP/BUrx347t9N/aG+&#10;Gnw90/w5MLiO4tNB1VkubYbcqUZZJUkACgbixJ/hH8Vehf8ABX79rbxX8GPgZqHhX4NaJJqHiC8R&#10;YlvJ5ikVtzyw2sCx+8PlZQOcngqfxP8AgD+2p+238Nf2iNJudW8f+LNQtG1CKPVdEjdrq3uLNpPm&#10;jWJSU2HecFMAMeDziu3K8tnjMBOUYwW9ua9/lrp9xnjMZTwNalGXO79Fsrvqftr+3d8MviN8bPgv&#10;qfh7wVr2oW/iCW3aeKfS3eNtOYKGhZCHUyMeFb5j0PyHaTX5If8ABOT9pX42/sT/ALbVl8DPihrf&#10;iGHS77UJdMutJWSaMRNPICskcYQ4DOFONuM7SCMc/s1b/GXw5F8HbPXrqK90yykt/tF1HNdfZ2Q7&#10;Fd5Sxx0QknLjJ4UY5X4fvPhp+yF+1d+2+vj7wtYaTcahpSi71C4t7lLpbiMMqK20zTeZg4B+VGUH&#10;Ow/KZOzKanscHUo1YXi09ezMcwpxxGKp1KcrNP711R+i1raaXoPh63ufD2k6gtrdRRo1ruZzZyHl&#10;DF1IjLZDADacEg5yX+Hf23/2p/jja/Ae58U+EPIs/Enhfx9aWMsxjFzDLEC3lTK2WVw0EgUg/KGb&#10;AAJyv2TPrK6stu1ggS3mXybeSZQoXDH5PvksxX7oXDH5wMsPl8S/bh+G/hmx+Gd3Jp/h23NxqXib&#10;T7mWxjZme4McjEhcAMzHnLHnAAxkbhxUeSNVOUbnZH3o2vY+pvixFdx/sgyado2mT6hf3nhGxgtr&#10;LcyySOyRry2GIPIByMDPOc4P5r/8Eg/Cng/RfiHqkXiH4Q6tY69/bt+9lcSwyGKzs4nlt0t9zfKG&#10;XzpBllXc7IDk52/rFNZ2txbaGftyw6fCQ115mPnB+RUOMAfvyMg90xXjPwoXwppF7r9/pvhqzs9Q&#10;k1edfJhcYSNIUfyjgAZDyNuZehXIySMcOHxHs8PUpW+KxtCnFyU+qv8Ajp+FjtfiJpq6ro02jS+K&#10;pNJjt2SSWSFY/Mzt2hcMeed5x1+bAJ25P5Nftffta/sWaN8TLjRfjJ8RNc+ImpBJdI8uxlEdpaQM&#10;7whWVHWNkV4g6OTkRvG437VA+/v2rLfX/GHg3UPh5o/kie+s2YyXMjqlvGyKiNIQMk5C/dG8k/Lg&#10;kkfln46/4JQeFf2YNEt/jv8AG/X5rq2h1IXMllYQBv3CwmYnYed3l7sgMFVh94DJX18np4eim5ya&#10;b2S3+/oefjvrVS3s7ebf+R9rfs5ftP8AgG3+Asev6X8N4fCcIxZXlm2mvuvSxdsNDHEiuzbvuh9w&#10;W4A3KChb47+Kvxp8a/Eb9oCPxJf/ANoWGk+HLxjaaB4Y0aaOSeVgX+2XcVuZACXZVRCSdgQEghnr&#10;B8B/tG/Gb9ovUNP0Xwp4GSFr6e30jTdFZZJY76VROk772+YxyKwmlLtsBLcKF5+otf8A+Ceur6r8&#10;WdOTXP2jbvRtJj0G2afwno900cmrahn5ri5kDBp4vuYQ5Cj5VRVPPY508FOTqO17+f6MqnR+txi4&#10;X6b6f13Pi/8AaC8azXt6ZvAP7QvxT0G+eMKug6rusLJ7gfN5r7lC7i2CyyEcMFJRUFeD/tFfG/xV&#10;4wgsU1Vohql3GE8VvDavazXN3HkB54t5RpNo4cAYGNuAWB+6Yf8Agm7oNn8fW+J2p+P76awfUGe+&#10;0kyStD9mwAOcrkEDABJ4dflC5I+Xv+Cnf7MmkfBbxLB4l8GXN8ug3wUf2fcXjXRsGIY+Ssp7bQQB&#10;uYDYcbSWRPcyXE4WtWjCLu7X2/Dpc8DiDB4qjh5VGrK9rK+3e3Q+S5ke68iW2ukjnaMINsZw+BwC&#10;TkdCO3pxxzbEUd7biy1CyMcinCtt2sp/En3GQO/fFZEuqXLKG05tu4bRtbOPfPr3/rV4Lcarpk0r&#10;XYZo24YABcA+/Gcc+2RX2MXGXwo+Ed0Vbm22XTJGx3LL8v7s/oc/41CiSwhmkuDt4KkjdkdfTn8O&#10;h60fZNQw24r8vqyn5e5GPw9TT/NjkZTLcfxHgckcn3+nf69KhR5lcBbeTzbpDIiqc9Oy/wCfQ/41&#10;e8Pa9ceGtettWWJJJLSYSL+7JVsH1Xp2/wA5qjE0KHzHdtzcKrLx0PJ/x9KaJlBy2GAHGWLE+/t2&#10;/pRJc0bMpaSuj7U+GvxX8K/E7Qo30C7VplgCXlv9nI8ptvT9OvoOB2PXSeX9maMkbRnJ29uOw+h5&#10;Ppz1zXwf4N8Z6/4L1Mar4ev5YWLZYLI6iT2IHDdfp+ea9g8O/tTfF1oEuLrRbaeC6bZbyMjKFYEA&#10;kdeuRx3yCM9/Cq5TUcr02reeh61PMY8tpp3PoqQRfZo53gHznAZ1IwQc46cZ4A4H55qI2ibiFCsR&#10;yyrjrtHQ4PH8vTseK+CXx10LxZuT4h65Fp6+cqxyRRl0T5vm3EHIOBwxGP1I7GX4g/Du8v7my0Lx&#10;DGw8wQw/aIzDk/w7S3B9ePfj14q+DrYd+9r6HdTrU6kU0yeG2jVzjcFYZfJ278/Nk4+7wTweP1pt&#10;xAYg0n7zgLhl+Y/T6Yz/APWq5AyzOty5Tbj93uIJOOPyzjnPbPuSeJZP3f2V42RT8ysTjPPA69ye&#10;enHoa4+bU2KduqSy/Zbpljxn5VGc8cgE9AM9+mfrST20lo22ZJmXjasIPHX3+v8Ak1Zx9n/dQ7RG&#10;3zKqk5zycg4H0/xPNRs62tuEjVmbdnjLfKR6fh/noKUr7GbjqZ6zRSOqzLIW3jJbODjjA/lkcU62&#10;mtwdnkqdu0v/ABfN1zwenvznI9arm4SD5vPZuybsrnkHPH0+nX0pIDbeZJIittVCAsi5P3Rxj06/&#10;5JrYpTNOUS4MDRD5o8AnnOcdcHjnOPoCKNOm/d5mZs7TtZ8fLllX0BxjH4c+tUYhIk8kW8KWkzu4&#10;IbOec/l1Ix09quWrpaTJKUjkjWUNJFN8qN04zkHpjlSCcn1BqXtcFI3tM8P60mr2un6jok1ubyZT&#10;b/aVeOFmPyqCxXvn8ienWs/bYw6csSWM6zCQmR2YDKkD5dnVSpJPUH5sEDFWG8Yzaf5h0bT9OsVZ&#10;vNjRLNJFi6Zw03mOfuZHzcAkDqAYvEq3k1k/jGSTzo9Ru9tvdTKv3926dZORhlGcYUK+5TgBwDkn&#10;Lmszb3HBuL239CsjRsivhlEigMqsQMk8d/qc9R9KtI1s9knmjch2hd77cYPJIPf07nrx1qlE6TQ7&#10;+i9U5IGPT1/AZBz17URvPdx7H3KPusFAAJx0PPT35OGzTM4yL0M69UeIy/xfudzJ1wM9+MHPb+aA&#10;Iyr5C7naPPmZbAI5ySQPXG3qRj3wQXs1vcb2bd5Z5aVBIuGy2SrBhgHPGAvPpjDlv9SGmw20k26N&#10;buR1jaIAJuCLkc43HaOw5UdjtBcq+gtrDeRW5kabaVXEgaX5l6sQA3LDqeAAMgYp62uIdi2kKs2f&#10;MZZAN2eMY4zwe3XjjvUceVCgH5cfK5GzkfMAOe/HHfNNn1i20uzVr/UoYxsVislwu51DBQPvA9xk&#10;UdTNScnZEkVpEpZYSzMn+sVocAejA+3GD9fTlskWZWMCmNZGHmbWGX7fgAMg+g54qoPG/g6bWf8A&#10;hHbDV1ubtlZVS3Q5CgD7x6emAMcHOMYJo654/vtNkit9I0KTULiQsI7e1mDTGRdo4jU7m+Ynpktg&#10;gA5oSvobKjWltE+s/wDgmf8AsqfE/wCOnxTvviR4H1r+z4fBdu9xHd3Fp53n3jxOIYI8yR4kKlm8&#10;0E+V8rfKxQjB1D4Nftt/sf8A7Ttt+1L+0VZ33xK/aP8AHfnj4Z/Dvw3cXFzaaSvk+Ub68ljj2rb2&#10;4kVRbIdpB3PIoBYe8fsYfs6/8FFvgX+yvpGj/Cy50nwj4q+I2vS6z408ReLZvtP/AAguj7E8mCKz&#10;O4T30kYZn3AKjbYiBt3x99p//BX34Q3+t67Y/BW4174tN4H0FYvEV74V8IyTzavfEkRxxzblRYgQ&#10;xZ1UxguCHJ2pJ4dbFVpVp+zjGcdnbe22rtom/m0ui1Po8Ng406cYydnuvXyXVpeWjZ5j4K/4KAf8&#10;FD/gFLN4A/bi/aU+GtjrGuS7ks4RbC90glQGhijgCRynnpmTB4DHIr0FP+ChGr/DKxvI/jj488MX&#10;VrPpQl024t7xvtU8ixAlEhLo8kmQSFBZt7cFSpjHgfxT0r40ftXeC77xb+2t8PfhD4H8K6npv2uH&#10;QLyeWXWdBRlcRTvdYUW8m5kyFCkiPDbCSW/M74x+BrT4a+NbvWvD3xuj8TCwuEFmL2+S8g+ymJSq&#10;iZC8LgbmUEcEqQyq2VGuFyXD49tvlT6qKVvk1+I8TmDy+knTp6Pq3Z/Ndfw9EfWX/BQX/gqn+z18&#10;Z9C1T4Y3XgnWNejmtc2V5Z3kllibBUBmZS2wbmVgQSQD91jhPg74eftEfE34S69Hr3gLxFeQpbzk&#10;m2ubp5FeMfMIWcFZPLJOSqsoYjJzjjnPH3i+28ba8+sppMMPmRKsy28hK+YOMrnOPlK8ZxxwAMKO&#10;dvLsbNiblZW+8+ecZGc/5FfX4PK6GHoezjHR731Pisdm+IxFfn5ttraH2zpH/BZf476/BJoXizTr&#10;W/0++t/sd1CzMqx7ix3dSsqk8FZAyryQhIBHuP7CX7RP7P8A4R1S88SfCXw9bafrl9CW+yz2zuqT&#10;RwSNIIt5JTzRtwjMFJDDYR5YX8sPtUkExEaHpg/NkAHHUf5OfccfQf7JnjbxHoltqF7c+HZj9ouF&#10;FndGQRL5hmheRgxxwiw5xnjzMjGaxxWW4enT93S5tl+Z4ipWUZan9AXhK91FfDFne3RKLrFuLhYn&#10;27YJEQzBt3IGxo2XkAsCBjhceC/tkeOfE/jLxh4e0jwzeW0KTXSXkl7dW4KQSRwo0exSQqr5ind0&#10;ABVsrznvv2avjR4V/aB8I6XFYy2cM1nobpcWv2hTJ5zxgLuTG5VH70glRjI452iPxf4IFxq63urW&#10;u63l0W60u3hXmOCS4eNEdccqwiEQOBjESYOea+PVONPEPmR9jTqPl0Om8Oft/fDDX/gTb6v8Tdai&#10;0E6jcRWq3Elu3lS/aImlG/j5GUxupyBhsFSRgD5T1P8A4L2fsn+E7S+k0NfEEepx6tNDYx2uiDPk&#10;ssX+kEufLWF1U26tv3BjuMaptI0PFn7O/wAQPi38Cr74UXOl6TPHqAFt4f1SRT5sO/MjwrImFAE9&#10;uzDeHIV8Zyqk/jlrnwu1yS5vjHYTQ/Zw/wDaBkjfELI+HBIAHDZwRwTnoOa7MvyvL68p872fc48y&#10;xmOw8V7JJpn6T+Hf+C3fiHxZ491e01ee0h0e5Z4YJprJbcyq0qKJD8snlTCAFDkOEcLIpQYU8R8S&#10;f+CoXj/xhbav8CfEHgnwzrmjxh5tP8U6hfpp01xZudm2cTSG180rJDG23kFWCgn5x8afBWxeGGHR&#10;77T7W/huLlhbXEcZ8y3nIXEWCRwfKynBBZ5AM7Tj9hP+Cev/AARp+HNn4I0D4r/tT+F9L1nV2SG5&#10;j8N6lpK7LL5EMYn8x3WRlwPl2oAPldXIzWmO/s/Kr1JL0Xn5bfO48D9czCmorS279enn5Df+CV37&#10;KujeNv2YNe+P/wAWr3WNHm1nVms7GF2WFEs7Ys0n2aWJAVtpJmw+3JZ7dhuI6X/iZ8BPhTr37QS/&#10;tF6V4k1K1vNLVYbWSG9fyh5e7ClQQhwMrhcDjHIzn7N/av0i21b4EazpOmOphsrBXW2s/lJVRmKM&#10;BctHG+AhZVYhRgCvyJ/Yf+OH7VHx5+O2qeKPGiWen6PoNwBcaUlntHklpCqJghdyrHJtZuTwpOGF&#10;fNU54jHSq4mMuWK6X6Pp5n0tGVHDxp0XG7b007attnuH/BSJfiR8GP2XvEnxM+HULwajZ28iSzPY&#10;s7JBK8MMco42qVUu4J3D7p6qoP5eeJv2vPjB8TPhn4l8N/G7WrzWo9Ysd2n3t1GEMNwksbqU4wyZ&#10;QR44wOB0GP2T+K+p+B/HHwhk8F/E5LZrOTwvDFcQXEjEy74woTEhyWDKGwFGMqc85P4d/tNfGfwv&#10;8U9bj0/wF4UtdL0HQYWtNJitss08fnyuJGJAJysnQ5wEUds19bwvyyi4OF2nfm8uh8fxZKUZKftG&#10;uZW5ej7s8wuSJrbeHZSBubzF+9jPP4/TNJa39zpR+1QztGwXC4bJ4J656fyPvVffIXUQbVXaefb0&#10;/X17VNaWl3e6nDZ2ibriWRY4o88sxOAPbnnn6Drx9pzNao+DOoub7Q/7JsLvWLP/AEq882RUt0wD&#10;CjbBIOerMJQen+qB5zU+k6X4Q1vT5Iba5Nrfhd1q5/1cjYPyOTx65PsvTJNJd6RFrnh3XvE9kxax&#10;0SxtNN0uRowMTPIpfb2Of3+faTPauNM8ghZYIuvHbnpnp2o+sTrRal/X9IPZxp2a6nsX7OXw++CX&#10;xG8Tf8In8TvEt9ps32gII7cqcgdSpKkHA6qSBjncMYbF+J/wm03wf4l1K30DV2vNPs5PLN0zbTAw&#10;IXy2Rl3AZ6OAQVdCcDmuK07XrvR9Ts9e092juIZUfcrYJcc7jkjk49ulbvxE8W2+v+K2u9Jgjt45&#10;LVY7o2qvh2xl2O7GTnGGxnCrzxzl7yqJ3+R0c1GVDlcdV1NrRdL+F9hbwy+KvCXiKz8uPL6lazw3&#10;kD/K2Gwwi43c4En3cjrzXeaZ8c/HTafYaV8JfiJ4ZaSxlU2uk6t4Pto7lmHyg4mSaJztweJN24k8&#10;YBHE/AXxfrVtY6h4VCrJayw4aFlEiyxt8hRu+3DZx0yB1NaHjb4FQXV1PqHhG9a3vrWGaS8sZmyY&#10;xFG7lkbrj5MAHoWX7oJqasqd7P8AzNqMasaXPH59GavjHxH4/wDGOnQWXi79nm30vUVhHl+IvC+i&#10;vZyyphQxkEQMcowCPlCgDOOwrjLf4ZeK9Yt7m+0vxLDIk8m+OO6m+zyXmD8zIGPzsN2SuQwGMDnF&#10;dd8LfHXxD+GXiHTNSbXJoYtWjKT2s0hVHKYIJG4/ewoLYGQx6DGJfGejC8+LN9rGi3yr4eklW+8q&#10;eMQh9yJIy2ygH5svwMAAc9jt55VpRlbp950ezozhzSvfre2nn/SMjwt8ePih8IHismImt4sx3Nhe&#10;SGZUkVuQSTujPCngkexr6W+DPxH0z4ueHY9f0USLNtze224ZhcA7gTwMYBbPZcHvXy/8Xv7Jk0yG&#10;6stPuY9RkUpc3CyA79jyRtlGIZOPL52spBwGAU7vRvhvrNp4I06x03RY7q4u4WjmaSw0cxxycFcS&#10;F5I3CMWSQqIyQYkAGWfPHjKdGdNTirN/1qaZf7apUcb3ij17WviN4W0axfUDeTTLFdiGZILWVjat&#10;hjmRtoC5HOONoBLY6mnbfFLwzqthHqGianazwTKsiOzqgO4ZwVcAow4yCM88FsEjyvxh45a38KQ6&#10;5oF7q1nqGoa9NJrmmpqwEkK5jEaAgRswxlVIU7T5i5CuKsWvxU17QLa3XxF8ItJ8RW8tqjwTXXmz&#10;LEpVfLXeoLb9nJBLEBlDEHCjjjRXKmlqd06MpVHHmSVlrZvdX6Hp43qixN/rF+VQqgYyQeD9fwHv&#10;3WS5ZJdy26nbwRyp6YByB79fYdaiWKFS1xDu+Zgd7AemQpPp1/P6mn28JldIjc+VH5nPzAqo3Hg7&#10;c9ME8DPfnPJc5yzas0gdlC/MPlWOPgtgZPTgnn34B9Ku2JgW6VtSWaSE8hbd1Vl2nqDtIxjnpjnO&#10;PWK50vVdJ1i40u+hljuI1DuN4dSjH5JVdWw4ZSCGUlWBBUkHNSaXNeK8d3Ajb4sNCyqQwON24AHg&#10;gdx059Khu60ZXvRlqbtpZ6Trb+VonhDWlWGFjPfTaks0asqbwNsdspyFBLfMABjJH8NHwjLdjQW0&#10;3xZDYL9htVf7Tc3Ea+bMqFHlAUMzFtqMSSQAi/NhTnWuLzwv4p0aQ6FrmqW/ijT1jW8nvr4SQahc&#10;OqyLJHcEgwsN0UZWTMYaOR/NQFYgurfCj4geIvBUfjC50xLjULu6kivYJIJ1vbOxYGVnlt5EkiZi&#10;AzFsMzJ+8QMyMI+fm1Sb6/1951RhKrpBX0f9ff8A1Y52O7kOoTQajdWpa4kAsZrRpJ1lzEWCybE4&#10;Y4GcAqFJJIUEhLz7RNrNvFJNJ5cYd2aNtivIwKKODx1bOcY4wK2IPBXjHRvDcmseLfEm3T5dSxdP&#10;fagrXVt5UJVYJvKhAuDc3EyuijDjDPIH8h9nO6trcI1oyaFp1xqeoPao1wtivn7rdGLYVFyd2Xbr&#10;wcqAOGFa7y0MJwqUbRktWbdqs9zHeakYlWCxt/O1BPMKmVd6rt6HnLcjB9eeRUF54r8N3VxpVzZT&#10;XFna3Vm22N3NxMLpfv2zGOPG5GdSSBu2lTtUNxy+s+IL6/0G9tPEV3Y2n2q88hI9SuIraQLuAEm6&#10;ZgwPIwv8ZyRtKqKz7nxz4Hg8NzeFrTUbjVtQsdUllja3kdDZXKK9tcxxKEwWZbiyc4yuyJyzAE01&#10;Bvb0NYKnzOM+3ftY0vH/AIx1GyvtLh8I+IFbzrF5Lr7Ja/LOzxIwQOVLB42ba2CAGB7Agcrq+nXm&#10;uaZ9puvEE1lPD++jgkcLIpypLSLJ80u0722nKn5dwcEYxbfxBrdzqelXOpJcbrxXuY7rTbcy2lzm&#10;VXUo0eEyCAZI3w0bSPHIFKbKt6z4ZvtR8R2d74fsbhLO601nhmjtySIZJCqpklXcI8e1j0YQscbd&#10;pfTl5dGd0ZU4x91af8MX9Tl1yOwPh6xFkYbNVe4muGikW5VASWkEQEchbJY4BJCjbgAY+kP+Cbn7&#10;Lfxc+Lvxh0v9ojxDp9npPgvwLrcer6tqpkSJLprKIz28ChtwX9/EFYkkAZCtluPmPxPotgNJh0HT&#10;NTurrUYVvGaRLdEnto45G2GYFflYRhpCzHO1gD8irX054j/aV8r/AIJuaL+x58ItHZvEfjrX0lmm&#10;0+bynFmGa4tjM3yja9xDAsjglVj3HcpYqnPivaey5YLVu130XV/cbYWtRnU1vpsur7I+qP8Agln4&#10;O/aw/a0+GH7Q15+2L4p8SaFB461SXw9oH9pSyxzaZuFwl2trHMeMK8canJIaJw27BFdx8U/hz+zF&#10;+xr+zWv/AATi/Z8/aPj+H3iDxNc/ZoNRWdZ9WQzIDI8jgpsmkB+Rzt+8AmNoA8O0v9vT9pX4Rftt&#10;6HpfjKXSLzwGvgnUYLdtLkl/s251q1W7cXgJTejPOnkOOQmJiC21d3b6D/wRRuPiH+3oP2vfj3+1&#10;FY6ureLBrk3h6z0kwi4aIq8cG6SaQrECqgphtqIFDN95fmcRyxxMp16ipwaU4xirptaJbdLa3018&#10;2e9hZS+rr2MHJpuLcnZpPV+fyRh/tEWP7LX/AAR2/ZPtPBfxH0rxB8StY8W3ksskmpr5txrV1sLC&#10;acybkijjY5CkMRkMEkYuaxfhN8Bfhv8Atc/s9Q/Ej9oL9m/StNbXoZLiy0Vbcw3FtbyZkiKyx7Zk&#10;J3iQDcA2QCpBxX07/wAFef2hP2dv2cvg5pPxf/aJ+CVn4i1TTfEHleBvDs2wvLOVKtNnBVUCDJDA&#10;5+XuRjhEPij9qr/gndoXx9f4h3Hwpm8QaKdSvtUsiLi60+z8wnbG7BSWdEVgyheZDtAJAGNHE4j6&#10;vCvaSlKWs2+vZJdl5eR3cuHlWdBtNKPwW0S835n4o/tNfsuaL8NfjH4i8EfDP4kaDrVro93KkOnj&#10;WjJeQqrZMW54II55ASAViBJbcoDbGavEYwrjKPtx+Wex689uR71+gnwh8fad4+h8Q+H/AIGfsx67&#10;4u0lZXW+8ZfEC1TVjMwkyXdJPLxI3DbUYMuc8bST4v8AtL/sw69451XVPiV8Lfh/fQXiuH1Lw9Y+&#10;DL2zSV2yTLAhknjU4PMYkGQpZFAOK/QcDmjcvZYjR6au3422v5n57mWR/u3iMLrHXRJ6el97eXyP&#10;m3R5dJTU7dtU2rb+crSr5ZYnDDgj9K9206+sNQ0e3tLe8/0OGKT+z5babZkmEI3UgZz5IJG0soAI&#10;JGK8Bntbizna01C1MMkLGOVGQoyMGwykHHOfpj0FbHgf4heKPhzr9v4m8L6gYrmGQNC3ZWBB3euQ&#10;cHIx+RrtxmFliYqUXqvuPLy7HRwcnGa0e/dfI+tvgT+1F8avhHrVxqPhTWIobO3tl2yF3ZpPLVwr&#10;Kqp/tfeYNgO+N2a+hdI/4K5fFq4+Hr2PiTw54dN75qG3vdkjPHIjgedhZM7h8ylioUOijG018SfD&#10;b4n+FdW8MXWr6jaXbXdpCEubX91h4zhnbeuHxxgZRiBgfNhmPR+IP7Ms5f7D1+WO1uPMt2eYAYhJ&#10;V2YGJm+UPEiMqsMkFSSOQfna2Gi6lqkdUfWUcRCVNSpyumfbHh3/AIKtN4V+D+reBnsVvNRt4Psu&#10;k3KsbeUTMFjZg7khm3s0gGFBBkOScA+LfBT4C+CPj98MNS+J2ueFtQsL7V/ELL/aqzMv22QsxNqI&#10;corA5kZpiQcwKuDuDL87eIX0aXWbjw9NcTX1qZo1jvJnMrb/AOB2A7h0w3Bxn7rEha/UD9nq5+DH&#10;xO+CPg+DwD9i15tkbeIdLtQpm0+7kXZcx3G9hJGpmWP98Yyrj5ww+Ujy8fU+o0FKkrOT1fZf8HzP&#10;Wy2nTxmJftWmktu7/wCB5HGfsw/8E+vCU/7RZ8e+M/DNvDovw5h+36e9rJ5y6rfbpJlBJYfcIx5Y&#10;ZcszEbeFr7U/Z2/bZvvj78I/FGs6S66fcaXeS6fLeXMh8lZolGFKozN5jb0KqkjgsyIGZiEPALrf&#10;wj/Z/wDhdca7oWkJqmr+RG2ueDdF1KeWSzlEcaNiKKRCWYtuJIKgDlVBwPn5f2+Pgx8IviNqHwT+&#10;GPwp1i8vru3uL7VI9Gsw1tbSspyd0hV5Sgc4CK2DjZhiJE8Cr7bNJNuLfKlbskt769T2uWjgYpaK&#10;710vd9LeljpP+Cdv7Yn7RPiH4oeOvDH7R1sl5p5vlWzMdqAxkk81NiMADIF2xliQWADZCnKn5z1L&#10;/goN4M+C37eN38Mfg/o2n6D4HXXGg8TanPNJGsy54wCCsaRsMq5Azn+FSRWp8HP23dU8cftE67pO&#10;qfBi806x02ZbASXEkUSLOkb2zswwx82aMR7l3sN68seN3zZ+3h441X4T/FC78M2Pwd8I6bFqMUd5&#10;cXVzZpdz3Dykygs24hyFYfNj1B5BZvbwuXxq4+cJU0uaKsk1Zab+q/M8PGY/6vgI1adR2jLVtavX&#10;bpZfoez/APBR/wD4KCfC3xR4Rk+HXgbxgbxpojJDHYkuFjkCCNmlDbfMjW3gK8knO5sdG/Nm4u0n&#10;HkuFXyxlFEft1JxyffqfxrQ8T+JLjxVqU+uSafBbo+AsMCbUROwA64+XufWq+l6S1zLaXFylxHZ3&#10;N15DXENuXxjBfC7h5hUEHbkZyORmvtsvwFLLcPyx9Wfn2aZhVzLE88tlovQqWwy+CGYYLD3x2x06&#10;ZPJ7eldn4J8KS6X4WvPi3LHmGxee0sWZAwN5tjWIDOTlPN83p0jGDzXReFfgXeppetTa6rWOoaNb&#10;3PmQqBMLuJopVEkYyDlWGepDjZgLgs/QeBfib4W8NeBNP+Ekd9umg1S8fUJLizXy55HmjTZ9xm5i&#10;jXGA+cFQMlTVYjFXjan72uvp1/rzOJUZR1npoU9e8IR6P+yv4ftLu3azuNW16TVry4uNyqII0kij&#10;A2jJyrI42gkjnHANcXpXwx0iSZ7fURqV1MIoXWPT40VlRidxcycZA5VRktgZAzx3V18Otc8SpoPg&#10;K01KWXSdOlkinhaQObXzJXlH7vALBsxq21pAjpITtVhuy7fxgdQ1prDQII7WPy/sbFZixuJGlZuG&#10;PGCSCVOcbVAUquysI1qnK+V7tv8AHS/yOzCxoynaaK1n8EoYUuNUu/E6w/Z5t1rGLEMoG8jcQCAw&#10;VgQcDb3JANT2Xwo0zSdPvLc+HLzzpLSOWK6vLglYMuA4yoAIUK678FQcAc16B4g0qaO0jW30iD7R&#10;Pb7ljwUYgbgR0yxIVhuPOAMEHNZema28GtTaWbmWK80tVt3s5rdiGUtIwcks2R8xUrnnGOGIIw+s&#10;1pq9z2PqOFptLlWv9dfIo+EtP07wrabfDaqturRpHPLEzXUsiq7sXQcMOG7ZGxicqFY73h+71HRb&#10;SSe2tf7UhvA4uY7lQzKCsiMyyZOFdVBOWAwcDqCF0fUbK4vI7m/uNrlALm4VUVG3PwuM52g/NuG3&#10;PAzkg1b1W40jU9QWXTJoLdbn5LhseZGOPNZlKkAAkkAkYHzZIBYVnKrOWjNnhcO6bX/AOH8S2+sX&#10;fh/TdMg137C0WmQw3O2FVYyEPE4VztfEi8su5sZyRggpVu7i10jRrzSZ0jvtUiWEaW0l3sSGGNpu&#10;28YjKSxEbiD+7ZhuUAja1qaw0vR47DX9qm6tXVoRGrSQu0Y3uzF1DhECOMq5/eMDxkinqek6Bq3j&#10;S1tLe5hWzn01HuZtxSVSxCgJv+VtqEDdk4+cHC4rojPbmPPqYajf3d9typp2majrs19fePNR0RtN&#10;vbtluprqaGIzooVFCyB9qYMaNujLZYfMWUYO5H478PXcS6T4V1RJpN22QQ28okm6EkZ3l1BGdzMB&#10;hQDjha8r1nydJ1SZGv0v4tzdJAGVmAJJIUqCCFBPrnAxWroUniHXNYtZbbxNHJCskTtbiLYBHnLn&#10;YMcgA5KjJPIIODWlagpR5m/0Rjgq0qEnCOutn3/P8j1XQIPDGsxXH27WLO6s762D3kkMo3xFhGM/&#10;3lKOx52nJyBlSScqW68caN4u1LwrFbyaj51xJc28cEZkVoIysSyAICCuScNnGDx1OGvqOp6kI3+x&#10;Wdn5YURxgDaFTIUFFGcDYOSFBODk/dqv4n8J3fiZo1e2g8gAO1jdS7vJm53Mrq2V3DB2c47kkVyw&#10;5VK0tF562PUlRk5qpB3fba9/vPfIbS8u5RHArMshLxqFyfl7Z6E5JAHXjjnrXW5jmTH2lJJEbbIF&#10;7YHuP8PxBFZ+neNNJtY7X+zruW6utyQWUdrexsEm80BQDwuXX94Pu+wO0iudtfiPi7mitzZta2LP&#10;bSXrXgZpnR1VcxCPozMWVt2CTj+8F51dnlurTjqezeC5I/GJTwXqk72vkwyf2brXmBE0/wCUs6SF&#10;mAe2c7iyk7lZi8YJLxyO1/RdBXw3BrUUq20l001rJY3WJCzRrFI/kP5m4oQdwBQkLG4Ls0ZJ8x8V&#10;eJbmDQ11OfxBc6poPiDy7eyUafttPMkjcvayujcSAMAZAy8ENnqRqJ8b9L8SR6b4b1GZLaz0m6hO&#10;rWtnFL5EaAKztc3KN5zxkMSwMgdSpJkCysq4KnKXvR2/r9TqoYqPwVF00fXy/r/JFfS/ixL4Qu9W&#10;8UaBqCxwsr+Ssd3MsMKouZJ3e3+aM43MpCuhSX7pyqtq+H/ive+P9b028fR1iaOG0a+sbzUN06K1&#10;xM00kWWZ7uNERQS0ZiXy/nVdvPnGva/F4y1Hx5ZaT43+zvr15Lp9ta6lGz3qOt3b3MdzcXQRYlDS&#10;rFCChwXjUyCIFWNX4Fza/wCFNQtbrQraFh5Mugx3V3P9m+z6kxjeb70mZY2VpwB8gw8ilDvKt0yh&#10;Hlb6/wDAKw0nGsktVrt11t8tNdTtPH/h7xd4u1yD4e2DabJZ69Mb+60+58V2UZvLW2htw8BQbXjl&#10;McgkEUYmlRZDgsiysuZrel654CZTi88QeCta1y6ttKbXtatxcQOECvuWRx5csbFm+0HIVQocSRyv&#10;C+74z8X2/jiTRtchm1BdS8SXlit5q73otvIn8yG3lvY8uUiluIbe1WQAjc0Z3c7Y6x9P+Kl7oXjH&#10;wpqXh3xRe6XqF1Dc/wBp6p4Zn/sy4n32pdLkhZEIffOjhpFJG0AeasYiTOMp8tmum3mr/d6mlSpR&#10;9tzK9r2T7bfhrqv8iv8AErw9NbaHaa7azzafcGWKSz0W8s4/Mhj8mPekckbmPePLixz8zBmbyyZF&#10;NX4cfs5ax408UaIuj6nZXllFeatrS6rqyx7b2HyYwksizAbZAIVRuMKP3wOQ2Ol+M/xU8X+AWh8T&#10;Hxzcawl1cKI/EXiLWEvr1bqGYPLIGwWlICorKzYYYVjlcDyDxp8cLq88fa42j6rDHH9lmsdW1GLS&#10;IZ7eYFXgE+VmkRMNLhXQjcdjsWbcTtR9tOlaPnrv5GPLh1VU5t+m2+qd/ub0sd5puht4H8JaP4Q8&#10;M+Mlvo5Lx9Qg0nL7LWRh5crbHdQTK/2dNzFdhhIkzgMNDwv4h8NXOjr4LKeWlusbWK3LLI8ly80e&#10;+J/LKlYfs3lOZFDkNEuRsaRo8Kyt/ize+EvEHin4zXmp2uoNc+cbybS5LV7adXdmknC2+7arSqG2&#10;KViZIAA20xjI8AaF8SvFcek2uufEnUtD03VribW8/ZY0ntlQESajGd0bJHsDxLN8g3ho1DNhHcox&#10;1cns9/6RjzV5VEoprT7l3d2WPG3xHuLXx1DrukXt7pa3NrBdyeIJbFhO9orsNoiEXmb1WYHhlBC4&#10;MhOXP0B41+KsXw/+Emmab4Mn0i40ya5hvtJvtUvoZre3le1t4rgRP5BeSPbCVyZEbZBllLNk/NHw&#10;M8JXth49vvhV4jMkGn3Vut1p9/dwBZLKVthM0czIskJlhLEmI4LCDdv2AhdG0X4ieAtEj0O+0uzt&#10;NB1KL+1YtB1eP7Rb3ySExJuj8zywypESD8km48HAWoxNGlUklfb8bmmBrYvDytTtfVa9PT/M9q8O&#10;/tJeCPgv8PW+BnxD+K9nr1qbmeXT7eO+kvZLBbxj5iK6Dy4AjSyO22UrIwVwoAZZNDV/2m/2h/F3&#10;x40f/gpd4E8T+J7TwVpeqaRY+KJrWcQxpdpLZR3dhHGJD9+N1kGVKkEruOwmvn/4pfs6iHxdpuvf&#10;DPSLhbHWlmuLi1kt/lECSA7lRHZtpORsJyrRghtjKR6LL8RIvDn7NPi34V+M7eaHR9Y1m3MdrHeb&#10;Y4bv7LbI92iiNh5aHyvlVFLLJwFxxhLD4b3Z01zOWjv2ej07/wCR2U8XjnBwrysk/dtptqte2/8A&#10;SP3H/a/+HP7G37ffgjwT8O/jmjXMmuTDUtHkjkkjW38pNztI6lVRireWNzDJbCjOKwv2+tf8TeBP&#10;2PvFvwn/AGJLfSfEHjiCxstC0HwvpKwzvpcMu23O6EHjEHnldwxuCkhgrA/C37Pf/BQT/hGv2TvC&#10;PhLxl4M0f4if2bo8mmatqD6pP8lj5oAa4geBkaRPIDiZJHZcBiqkBR1H/BGyT4B/s86j8RfiDD4l&#10;mvPGvijXtSg0mxm1BmaDSrXT7jUfN8pM48yeMDzMtuXy9pxv3fLPL62Hpc1Rtqm7xi9YvXXrorLU&#10;+mp5pQq1Y0qbXvqzd7SWmiWmur07H0t+zx+x345+DP7J3hb4M/EDxOl1r1hpKTeKNSjYMgupZHeS&#10;CELsXZHvEa4/gTOBuxXwJ+2j8Yv+CbGlfFe9+F3jC21bUvEenzG2vNY06KWS2srgMCQfmUF9w5ZF&#10;IXA5BBA+j/8AgmJ4K/4KD/FzV/FH7YP7XXjzxHHouueZY+G/Dky7WdXfzDdQKMJDCoYoj7SzAsR9&#10;wFuDk/Yk/wCCV8nxJ8TeJPDPjjSfEmseHbx77XgviwXEGnyB/meZjJtZd5+Y5YHbggEmqoyp4bHV&#10;VXm5Na/u9uZ932Wx3TdevgqapcsLu1qmrcV2Xe2up8q/tF/BH9mfWvDlnoesQT6PrEwSPw9rlqxZ&#10;phsKRwy5B8xcrEBzlVL7R1avh+90680rUH0y/tzFNCxWZd2Qfp14IwRjgg56Gv0X8f8A7Z37LXj+&#10;31bwpa+E9W1LS7WzltZNYn8NtPaNIsf7t42yr/KUicblB+QgEByT8VfHfwgdX1Ob4i+APA+vR6I8&#10;05kvpNLm+zogfKsrsu7btdBubGM45ILN9nktavGPs6112v8A1+B8bxHh8NVkq2Hs+9l+P/BPNbHU&#10;Z9OvPtmnysrCQDzEba2D/TH8u3NeueBvjbpUenfY3aCxuZJRHNELO1ljkXZjKvJGCpzn5QeTt545&#10;8eVAefu9NuOwJ/Tt+vrSRytHutpR975TnPyjHfjqfbNeziMLTxC13PmsLjK2DleGz3R9NSeFLO2s&#10;ZPEWhTSLMjMGmuPL2ws21gQquQR+6fBxgYIGNyg+mfs3fHLUvgF42PjIa3NdaXqGnmx1yGwnlt70&#10;WWd0jx4cFJY8RBGbb/q14Cu4Px/4B+JOqeE9St7ed2udOWcGbT5n+VlOA2Ow4Hv0Ge2ParDTNAvZ&#10;oZLq/tXs7yxQSzSB33vh8khfvIUIC4UcZU9Cw+fxmDcVyVNUz6vAZhGt79L3Wv69D7e0z9pP4OW0&#10;DXXg7x5rGh6jrGm+dJreqXU0kG/jZHPbecbNJAjyOTt5+f5XDFU82vvh38d/Glra+P8Aw1+1ik11&#10;qL3V9rmsXkdqnkxkSuqwxKdrStGsrbjgj7P5Y2Im1/ny01rU5dNt7Z9R+0XVqsCr50qt5l0rsA6j&#10;+AEEfJgn5wVAzmjVp77VrbyZ9GtzHNJH9q3bwxHO5QhyNzcjn/nmpII3CvJp4H2TfLL70n+Z7FTH&#10;e1XvR+5tfkzvv2ovgj8CbD4Q23xs0r9oh/E3iBnluIWj1DzmvpXfczPBDkI/Lk7SFJABIXLV8jeL&#10;Lv4kfEbXJta8UTaheXEhVWur5SuFIIQfMcKMDAX7qhcDFe6WN5qdrc2K65ZTWzC3ZUmdifKPngqw&#10;P8O5SFGFXBMgHJXNBvC2jXRayg1eKaOOTL2NxGVaBz5cSoBxsYuef9mFiAN4C+tgaksHG0vefRvo&#10;u2h4uYYaOOmn8K6paXfdnI/Dz4Mahbqt99ottUuLiFrLUdDmKxrcq7lQkcrMBvyoZGO0b0TDdK6y&#10;18G+D/BGjR+Hv+EgjtWtdQtm1OzvLOWExuybyqXJCbTIEjYF1RMqqmUKeW3N2ml2hTWbOC3xIZ/s&#10;bXTyRCAs0gX5R8owgO3G5goypIFUfjnf6L8R9Cs49A0q7XUF1RHjWeXz1S2WI7wSAA+CN3zBiAhA&#10;PJB2jWrVqlpvf+keXjMJHD0+aiu1yDxVZazZXVoNW1y/0m/tY1lurWa8YmCPytpaZVkDttdsNwOC&#10;wBO4AYHgyLwL4P1/Vr/xBp+7Zby3VisNlDcIzq8TRQxSlJFUltymQgrswcNwraltqerjSryTUb61&#10;N9cmJWWzt0UrboUVQgVTJhvJRRuO0bsgDbVrVNP1jxXJN4t8N2UNrqEWL+08yTyts27cXC+ZuWTO&#10;/wCUZwGyAAgxpGXu8snb8DjeGqRp81v1smP8Xvo3iXQdI1O9MclreQxRSQ6aqCaCaQSSRq+MqCQy&#10;AmR8kuRtAUMMrwuvxDt7pbGLR4dKmjkS7vL5ylxqHkpIqtI7SZ2FFfaAEUsdwOSzZZq+u2l1qV7p&#10;XiGzP2PUFCzTzakkMo+YSGTy8bTIZOQzZGNuAMtu9P8AhZ4V/tr4aeKtZ1F2bUP7Ne3ubgO/l+VP&#10;GJVkRmCg4mBKnJwPLYEeYGJKXs4Wf+ZjB01Jz1/L5GV4D8D32u6HH4h03xNeRx3NxJFpv27UP382&#10;NoLfvSkakbmbeoLchSu7Ob+mfArxb4h1t9c0rw3PdR3f2Swe/ks5PsyXTb4Y4pDGjMHcuuzClcIB&#10;nBcjyn/hb3iCxsdLTSdSib7HYpp9vp8KxcqoXja8ZGGH8RwxaRgM4JH0h8Fvif8AC3wZ8EvFcE+g&#10;Xt94wurPyLXVGWKWErJMJSkKOokidJFJV42I27AE3Ksw58RGvRjdLfQ9rC1KdSVqkrJa3+Wi2PKd&#10;SudA0XV5tMu4YriGzvpLPVEvIWJE27ZKZSrHgONv+tJLuSS4c1VsPG+h2dzHPZQXWo3kesIiwppp&#10;MkoTaSrMnyKrAkFN5O0BcDOQ99L1TXNWk1PxNLJps15Iup6dZw34kgun3R7hzKVDvKASuUBUgjoE&#10;XM0/wkPCVq1/dTx6KjLBHqcNvI0z2fmcbpGYlkUYVxtJOwDtJzulT5fe3OCWNrOTUNij8Rm8PQeJ&#10;IIL97y4ktYkltdHt9xkkZkRo4DKvzbI2/dl22sViTG4k7cPXdCS4uNQmPiCaaSG6f/iV21qy7z5Q&#10;ZG3Fv9Ud7g5bKqu0A5GK/wARorDWfEc2q+E5vOs5j5X266i2bFWP5S+9TnKpuHqMqo4FXrGzvdAs&#10;4bDTbq5aS1VbvXtcWQqltK4zHbEtzuj5yg+dpC6AHbg9cY8sU0/6/r5nDTqP2l5FzS9A03yLjVfE&#10;ukG30+3ZZJVtUwxjKkOwU4CZ2lBgHLFV5JqnY2FxBYTy6dfbbcs8TzRxspbJyMI+V+X++DkfNtJA&#10;weol8X+EYLnRdRmvmjkKw21xD5LzQqrtvaMxRmPcyuMlhkhhx0FN13xjqunxm+M1uLWK4kwl1DE1&#10;m0aNvSKFmRnttwDH5JNyl2B2fMawU5vR9T1YyTqN20XXT8exT/4SW60Sb+y3s7e3sbyQgrdRGbft&#10;cNuyFDAbduFI4xuO44B2NK8TXkE7R20i3wmhV/8AUj5QCRkAncAc9znpnoDVHW59A8YeGZvFnhm/&#10;f+0YTHFcaMtqscDRlJPMkicOX3MwgIQKSxllwqpEM834a1Y+JHmv7u5utMljVI3vLKy3HPP7opjB&#10;zjcWPII7h8K/ZxlHb1Oz20qdS199V6fl/kaOr6VY+Fde1Pxn4MuLxrHTb6RNMuI91vJpsxjnKKUk&#10;XoJG80opYBQVJBBz6d8IPD3wnm+G2rarr2lpDZL4cWG61CxmaZ4r4xwOZY3lUfvEmlgE0BDAnG0q&#10;Wjlj5D4eaZE0Wr6tp/h63utSmtbwNHHqcqCV/MiMc4wzOvlSsjAMrB1ydwIYDP8AijrPw7uNStLH&#10;SfGFxqlnLifVttissljPJtLsjydUR/8AlmghRk2hiGZqzmpVGo6+v3f0jxKSp0vf09P6/Lc3vgtr&#10;uiypeeHPHmsalp2nW8kjaFYWP7qR707lkSOSSRVSWQiHeVVlQFSdgXafUvAng973S7PWp9Z0WHTL&#10;q7vFfW9Q1lNKW9ukNm4kVp3CBo4/JLNuWKSUxhd+Sa8w+x6H4X8Qf2DHJJdQzTWn2TVI4E+ZmZCy&#10;b9gPzq06pkqpIlAJZXJ6nSPsmleAdU8D+ItZ8Pz/ANnXV1c2k+i3wk/fyxWyKqCUO2zyoYCmVwWj&#10;I2sUO7nr23Wl2dlGk+qvbz79P+G2K+reGPiN8G/GdloHgvwHdySanqzWclzYNJZX19HI1vImnXCx&#10;lVmSMRSfvN2WZWLOmAtekaxp8OlfDXSdZtfCyW91rcskeqTXUEU0IEkkiQskBTFvmRG3RsWXL743&#10;XapPE+BtA8W6/p3ir43/ANhaprepeE7W3vrjUNSKhYLbzWIeO3hMUjRDypQzQy4hjIJCn5j0Xh7x&#10;Nb+IfgNBb+E57ZNQ0RJLmysLaCdUexuALgNGFjwWiuI5WKNuc75EDhVbbjUv7t++vz/pdDajGpGj&#10;JK+quvk15b79TyfxT4g16fUbTwZfeIo9L0WHS9s2nG1ImtovLMkgZchSrs6RszbiWXlt0eTw2uya&#10;RqXiuPREmbTYbe2ljgm1bz5JnkyVjKtGD/EEKkHaQTliSBXuVla+HJdb1ZNQn1AXE2ixWy2ltd7I&#10;n8y8juZLcuAGDR/aQ4Qq+QiAZWVAall8Cvh7a2LeJb/xfp7w2unhri60C8MyR7bkBobiKSCOe3UK&#10;hQSsFIlSNRnzd6dVOpGG/wDT/wA/vMq2BqVLSjqnq1/XQ8xPiPwnB8OftGreHI9Ymv8AQ59K0/7f&#10;bzJ9gmE9uHvUA3KsxKkr0BeeTccKu7Nsrfxj4K8KHxf4Q8V6ppmqTbpbqPTb4L5EDI3ysImHDI0u&#10;5SNrJIQVxuC+q6T4L0Yanp+qaVbW+qhpWdYrXVrdmaOztkvpY/JtnxHtAmUAgFjEu0M+Acn4p/Fr&#10;QvC+v3txHZy6W9x4ge8mtptJWa31JPICCGWNboq3lsZFBJG9J8tngDSnUfNywV76v/K3/ALqYWVO&#10;mnOSVtP6Z3mrarq1l4V0jQNO8EMtjqVhs0uy0WdboNay2f2hriRpX3DAlEZ3LhNrBWUYxw154LsP&#10;CvwsbUfFlrM0GtWtvBb61dXSRXUFnG0my3RWwdpjjbaEIWV0ZjvCqjYUuoab4xg0Lw94U1eDTbWw&#10;sXRW1J7dR5E5RnW4EvmK5WPb/sRIgkbaQal1O803xlYeC0s9EjuNHupJ7bVo/JCiGN5PIzHsGCRk&#10;NGxAA2xhgVVgcVGUbLz1+Wv4ixFZNc0ei++9r/L9C54G17Tfhnqdjpfgy/S/1C9t5I7WO2urqJ2y&#10;dsdwiuqrFO/kvtY5KR7WO4tium+L/iHVdP8AjteadodtA2lWHh+GBJ5nSS1laIFlzucBGUMw8vIM&#10;jKRyCDXB2F/4j07412GrfCx10yazuFMf2i3MjIlr5UESBTuXIVVZSQCA5+bk7vTj8IbXxfod38Gd&#10;O1LTbXWZo4jdHxt4osbeS/1AyJEZLNSVaSRUD7w8rb9pRtp8lI6qezjUTl1Wvffr6W/4YzwscRWj&#10;zwdrbf5EXj1J/GFhofizRrr7LBZ6ZarpujrvElxIYI7lHt3CsSUaZMgAPlMq5G5o60OjeFfGeiST&#10;+L/EH2mTSLof2omqqsbW6EHdG7MfnlVtrZ24IMZLMeUz/FvhLXL/AMT6X8G9TtI9L1Cx061VLS41&#10;hbO1nYRQxI6XJAjKAf7ShtjYPQDm7iXxPHLea4+kwedbN9qjtbi2jnEkjM8VxGw4dZAxU7dgICZL&#10;MDhpjH3Vyv8Ar/gk1qklbTVaPvfrodfqlzp3hG4WXwrqesKtxauLW10iRIIGkjkfPzrIHCM3RxHg&#10;qw28rWfB+1R4i+G3iSa48Pxah/aDSW/k+RqkvmShpCrW6CNshWik4Xggcc5wCwttF/4lcut6ktjo&#10;WpSmC8tb4RwLAsdwymzPzfu2VbjzSigDEKMBtAxy3jSxm+IniSb4keDbgQrZanI0MMNntQRG4Lgl&#10;gMny2YKz87tvBAUkTH2dR8tRXXf9DCXtr86l7ye343P1Y/YU/wCCkXgr9q/9kbS/2TPEfxDbQ/Fu&#10;paTq2nalqWpSJMYo/MUwLECF37recRDgMpgbAOM15XL+yR8O/wBm3ww2n/ssaNpVroE3h+3u/F/x&#10;K+I9vPJcal5il0FvZkxIq4YMNzBAcDDkM9fKP7PHw78ffFz9ozwxB8BvEM1nJazRwXniCPT4yEup&#10;oVN3LNFGzPOjZdXkV1Q8rz99/pb9u/8Aaf8ABnwf8a/8K0tNflutZVI4ptUmRSXRwseHCRpEqMFA&#10;2fMPlAXHSvBrYX2OKdPDvSfvOO9vN+SvounY+4y3G+3wntcRa8NFLa97bP8AO1jxX4/fDj9oTTvD&#10;Vt478I/tQ2PiLS7y4QRbdKNra268YjiWANDDHhhliQCFwHbIJ9N+FHhzX/ht4Yj8e/E660XxN4P1&#10;fSI4PG3hia6W4szEq+Wbm3kb5vMWMHKycHzisZySDS8W+BPH2taZD47l8W2t14gs7cx21ubqQIqt&#10;HhIxbgtFhUAUA5BJbO48jnNV+HHjzwUGuovHsevRtYG61DQWkaZYEQlpJTvGyN9iSMCrKQQpyrqK&#10;1vKpBRco/cl+SXlZnbKNOjJzSl97f4Nv5o+Mv2pvhH4Y+FfxIuJ/hvqx1bwbqE0knh/Wkm8xJEGN&#10;0TOQuJE3DdG3zKGXk7gx802SiLz3VW3HClM+g/oQeetfVf7WsvwZ+JWhX/ij4P6FdeE9SkB/tXw/&#10;bTpcafqjROoaRM7XiuEMhbbsYlW4IXdj588BTaHfFvCXiO92WN/eRGW6ZV/0ZgJF35bp98MfUIQe&#10;DkfY4PETlhVKSd1vff8Ayv6H5xmeHjRxjULWeqtt/wAD0OYiuFdjEm5ct8u5unOD+Of516x4A8U2&#10;cfhO31pbGG4ktYJLe/MGA0cIUHdjPPAk3cqGAOd4AA5xfCXgC18VappPiLUNSkmgvJYPJ8Nwx3Ub&#10;kSMB5Mm/EiBEzuJXPocE1H4W0Jk1K5Wy8OaotjeSBbG4ez859ivuKlcrHKSoGepBClRnBoxPLWp+&#10;mo8BKpRraLf8D2DQpbvX/C8l3pa2q3t9MZNHS8YvBKsjImNpA5K9dvTIUoCVqzc6bZQeH7Pxm2of&#10;2fE8rRX11GxdkZI1JUkEBQFMLA88lgcnBrqfh98OtMh+IMsPx28PXlzHHarLoOna3cPY2s0aJ95W&#10;jYPLKuFKrGHIWVySqxhxf13xD4C+HfhG4eFN0MZjvNN0xpI9yTSRxRxrtIVnDCQlt+N3zHsRXhy3&#10;01v+p72KxEsPBNry/rtqchrtgqaJcWWqyx2upedZq9rt87ypJQZclTtwuUAxgkMuc8k1WuY7fxdq&#10;NjqFgPs/2qxtYrhI43AEwEcUvy42PuMTjaMBiVx8wGc+O4ufh/qHjC+8UTxeI9Qj1KBIdTeHalxi&#10;3nmxHGRtfa2D1I2j/dFW/hp4ivdD+E8er+KNzanp3iy4tNHUZ/0jzWj85FA5IAEvygDqCOmaupTl&#10;a6fb8jzYZly1F7Ts7+uhL8b4LaDxE9wFLRjbZ6erOrRwRpt+VEOACW8zgHOY3OPSGDwrFoGopqV0&#10;0t5IZ4mk07ZjdbyqBIXO4LHhemWwwbPBypxNS+Mug2t5J4i10y6wum6nqDaHHdWKosjNMZN+CXEZ&#10;Y7RuOZMKApC5xyGieNtN1vxfL4y8dadcahcX91mZbq6VbdZCX3OgxklEKqqL6HoMKdYUaqjs7L8S&#10;o4yLio3TuvuPZPGPw9k8LX1j4i8J3E114clZ2jkjUo1s7KWeKXp83ToASV5O4HPJ6D411bSfENrq&#10;/iHSIfsdxbZs7y6ifbbqH2GViSqZyuwtnA3MCCRvHUeE7rSvDGhRy6Tq+pLpPiG3mh0/wvfaNGqw&#10;yGBlhnLbysiFgPl27vk3EA4V/KfG+uXzeAY/h5e3NxZta3kl75Cl2heRsowUKOWbClui7gBjCjM0&#10;o+0lyvXz8u5rLESp0L38l8rb9Nrk2mi+tLrUNTvddjWxlvt1pGys0flR+Zh1wOflCjA5VdoI24Fd&#10;x4T+J+ha9qs0l3qltcteWs0etRxptUWpj+YEJtQHbvI5LbkGBkZrhfFeg+KW8MRzeL4F0t7We1tZ&#10;ZLdkFrcRPF5cUpCthgVhkZpA2Nz8gAkjrPGHhXwt4RtdN0jwOt9eagbWOaxhOmi3a7zhUYyxzFRs&#10;TeWlVmViVHHzAaVKcHK8t+lulvP7iKdb937OCXLs/n5feYPw88IaBZW7/wDCQeILO+jaNY9FaSOe&#10;4Wyj3SSFlBiKBC8m7gbiS/yLljXWX2laFp+kw3sRn1TbbIkEV7DH5c00q7POeUu2DGRu5VSMrlGA&#10;AM/hbTr/AFu2vF8VaXbW97aaa9rdx2LIyvNOzfZgfmO2ZcSNv5yu7IxkHnvCD6nPp+oeG9csRcfZ&#10;1jZZreZ1EUiE4VmAAjMgV/lU52qePkBCm/aTcm9jCnVVGnyOPmvT+vU1PHvhzQtMuoLXwj4lNxJu&#10;hur4300yTLAilJVj8pBsQupCsduQG+6QuJvivPoGg+HtB0yOG3tbO/j88Wtw0kyLCtvCqBIgPLkY&#10;EFlL43eacsDjbWmu5NG+Gmsa0Hga+h8prv8A0zasYe4DhCfvE+WFbYoON4AHBzz1/q+seNNXi/4S&#10;TRhdPptrK9us1wULJsEUcfGQFQp5m3G478kMAWLjF6X6bmS5alRqit2/S3Y5+78VabaeJLe78frL&#10;qVjHG+/SVdXldth2ws+wCIK0cQI5dQ3HIIFX4g+LPF/xJtkUafbR6ZNcmezsdLh2iFssoUknl2wx&#10;JOWYljjAWpPHmg3Om6raa1Yacbe5mlkT7MLq4kW3m3cOrSDzA5cluc8nqvSo31DTPCumfatE0KO8&#10;hmhjJkeRA0bYfJYrtfd8zc5wQRx8q47o8qs47mf1eS5va3SORNrrGnXa3V9YMzQN5bQyNlj8pJ+X&#10;OcYPbgCuiS5vb1ZG8Q2l5cKsK+RHJLvCn5NqhQR5eWYANgnEjEZxWxa3FxqF8YLPyUMxWRo7cG5V&#10;92QWLBRtVSec9QcHJzuvahaWlrq91qz6zFdyxr9ovJ5humYFSCoAZ9xc5YnIY/nRUrcz1X5nXRwq&#10;hG6lpfyI9PbWLXUrTQ9Kj2q1uqKthvmYSIp3MeAVICrkc5C9hzVrUfE/hvwJawjQdQuorW4jQtLA&#10;Wk3uNw46PjgnOChJIU4QZzfB9wL+2tb6eEW1zZaor3n2q6ZhLtGEGwuCF5A3YyMv2wBoRXP/AAii&#10;29x4cv4rfyxPBKkLMA67oysnoCdrAhcj5ckkFQOayUrHbFyqR7fjZejsdd8P9ak8C+KTdeI9c22M&#10;NnIv2q9sXS6gkFx5QjnZtokVWypfBbKlFIjGTh/E2+0j4e30utadNos1xfW6prOl6Ux2NHJNBPHG&#10;0i/ck8yDeVAChERY5HQ5qt8R3m+J2p2MU+n3mj3dnp0elrBbwm4l1CRJWbfPGRGIptwCiIIgZAmA&#10;SN0nU6T4AvPE90/hvRdK+y+JLDa11Nq0c1t5AjcCSN41VlIQ4mTZnYodVLjYKytGMlOb9Ucai7Sj&#10;FdrN/ivXye5534C0/TdTe70rxBqsD2McC3FssMMvyTbocRqME+VJNIqunGdocAFQK9qux4e1Ld8S&#10;Jdas3sYbm7j8Qx6RYybL2/MWFkWKaONpVZZBJJG6pG0kciq22RFLfE84+FGq6bo3gXwY0d1e28cd&#10;7rOnWb2/2W5IeRkjZUEaxkMHdSwIXqQpIrQ+GvxT+G/hTxJL8S9X0G6XTbWHUbKw0XSY5M6qhto1&#10;winy2TeJepJ2RxOoDsd689ap7Rcyi/l/W7/4JrhZUaUuW6s2t0/vWvfp9x3PwP8AijpvgvwXN4r+&#10;Gl/a3qwyrPq0zaatksqhWD2kUUSz+cJPLVXSQiPyi4ESNMWbUi/4VzqkHibxn8JbnVtDstS02GbX&#10;NDtbe9lfTLpg8+23uJYllYtFaSIWCs6E790rYV/EviDeeMfiBq97plvdW/hu41CG1W80fw5pbwxw&#10;YikQwKqvuYJE3kvNI7yOfNaRmLszXvBfh/4Yaz8FZPh14Yt2udQ8Q3F4bh2kmHmQQSReVCSzMATN&#10;FPIGUldrLwrs27ldNfE+68131/S3/D+z9Y5oK6XJbfZvtZbrz8tz0jwBZfDn453HiW7+KGlBdS1G&#10;7aa+03wzLcRX0DecY40aG6iUG08uQopXbIDGx2sxJDr34U+Otb8Saj4H+E9x/YWkeJtRNtqX9s6g&#10;7/ZosLPLL9m8mGZNzcLGWGXhXa0jOrDk/hx/wgngvXDq76BcXt9fW8GnabcMyqBKVLk8BiQCZMBS&#10;GOPvLgNWxLD8H/F4vfEnw+1mZdt0pvraS1ZHmuN21y3lDcXjZmk3AMSIh91gVJJPmur+XYUcXRlF&#10;Rmlu7vZ6XW/ocH4i+D2sWniG+8PaFrs2g6dDbmSwbxDYNa3lzbt5zuQXDIoZ/JUqSciZMltrE8vb&#10;/Ab4ceEdZsfEPj7VLrVtF1CxmbRbP+x5444bhXeK5ivvIaOSOWCVWR4w+WKowkMW3d1Hj3wR8QI9&#10;TurrTNQl1LTdY/487W1t/wB3AtuhmCmMluRAImJwfk2sxJGV7HwTdaV4n8K6Xp0Hlu1xayXl9dcb&#10;IdRjnMTTMgXZ80D2yMDuG6ElySxJ6vaVqMdJb9v8/wCupxYyNCVPn5bJd9dPLp8rFLwxrXw5+Hfh&#10;LUPhl4W0fUNakk0/Urf/AIlfh+Rpx9ptpA80zOd0yCLHzb1RVXcCtZvgTwlqni7RL3RvCF4Wk8O2&#10;Lm48L3UcNtPFtbyBPE/mOtwyPIGAMilXj2nZI0TPwvxw+Luq+KfFd7F4luLiXVNYsY92satMfOif&#10;Eok3suDIWJaL5hjB5wMV0Wh/Ga48E/B+PwZ4W0KFdUsfJs9d8RNqEkck29Gkiji5UMrMiuuRuMmA&#10;6yqeW6NTlTW7fX8X+nc541qVa/PP3Y6K6XyVlb/IreGNH0yG+0+w8R+FZraG/ubZPt32oNfPJOqZ&#10;lKRknzFZI28oY3ONoyoYG/4T8Wqvjizm8M6rHfahpdneT6xJbw2tnBGLdAEnSSdT5SgJuSUqxLbd&#10;wLOxLfG3xN8VaZ4A0/xlpVqdH0vR/wDRre9tbMSSMWjERlXcI/nQuQVVjjzAxBAxTr7wHoXwum1D&#10;SvD2oWtrba/p0mnXFndNPDK1nOUlIkKZJj3iB1PzHlcbgNpcZdZfJb+oqWH5ZNJ+6rPt6fkavgr4&#10;h/DG9S+PinwLY+Jr5tPms/sL+MpdQurONpImN9AbYrvuQ4ZAAPLxK2I1+Uri+NNC8a6rLbeLfFWj&#10;W8Omx/6bDpEOm/ZzEvzBWuAFJkcskRcOd7CNmDHzMmK2uNd+HOr33w/+Fkmk6DorW8Ml9ey6NHPL&#10;IXCuym5kYzja/wAqRbtheNiVB2mrHiu20P4iXVjqWq+M7jWry18yJb7UW8p7lGAzIBAhYBXPDjkl&#10;UzhQRU2iql1s/n+HT5M6Yzpyoxg91bbRevdr1SJvhlfeFviFFo/wc1HUbePUrh7nU9S1yPTYp43F&#10;u4fcVKhpkMXmlZJcsTjAxtVsz9oHwnJ8PrSz8Tr4J83w/Bp8tnfLZ3MCvb3EizfZirDIlichX84e&#10;YHiKhmV+SvhrRl0zW7e1Fz/xMtLt33anaWqR3B/eLN5juilpWUBQWfgh2JyQK6D40X0+tfAa5+GX&#10;iP4k3V3byS2r6K09kfLF2CT9lXazttKszLJnrEwwN20EZcmISXw31+e7Vio0Y1MK5Sfv622s9NE0&#10;99Tn/wBivx4PhF4ji+PUWi28NtHcXOnWpsrpnmWbyFfy1iYsvHEvzKC23Izgmpf2kPHHhD4o/Ftv&#10;EPhbwRqlrHrVxptt9pacTzPei4V5JppGKyYYCQLkfLsAG0AgMvfAPwk+Fz/8Ix4Z8Sy6tdealxfa&#10;2ZtttLcLHjyoFSRi6KrN+8zuBYgqD93uPhFBJ4j1b/hZa+DJGtFUWZvLyzlFvOqHcsykMQdrll3Y&#10;G4hhnOSJlKn7Z1kntZdNOgvayw+Hjh9Hr71lfXrr6dj0r9qv4can4uZZ/B/iyLSZLTS2u9HRbjzI&#10;58PFGC+eU/euVGeu5ScFsjzP4P8AiLxjD44s4PiB4pkkuL6zkinNrGy/Y5CDJiRU4YfuiwPRxvH8&#10;Wa0p/Gvjbx6PGfhDV72P/hIR4blXR23KDse4in8xST8mxowpGTkkHtivLf2eNf03Vb/VvAlxPcSJ&#10;eabLDZ6xNJtkFwEbZESmSvzEkbmyQCBkVzUaMvq7jKz5betn1/rsRjMxk8TKcNI3va+/y/FHnfx1&#10;t7rSfiHfeH9URbG4ZbO5mWGQtCVkgDF8c8gyr0zjJHNeawwXDztJp6fNlvMCckDGSc+mOc+3pxXp&#10;ni34eeMtS8MWeo6j591rmqNIj2siBpFt4I1ZiR1C87eQAPKOeODreHdH0nW4tR1G10vTdkE0qapD&#10;b2/lxjyNrRmNcYYujPtUgjIG4EZr6GliI0qKtr3t/XXofO4iarYiUu7O++Bvxe8P/FL4Y2Hwt8Qe&#10;E9P0e28O6LefbNSWxhaC9d2ijju7lCgEjwoeA5be2dzKOK96+Knh34NaxrMep+IvjLb+MbjQ9Phf&#10;Rn1fXxtsQcborVLdsCNj5iqp3ojr5YCAEr87+ALfwT4G8IeLp7+8jSO8nEUjWily0JB8uIN2fk7h&#10;n5SrAgfNXJ/DT4jT+EvL8Y65pyRyWd3cXEd3dQI3lb4tkS8ocokihgnHzJuA7V5k6cqk5SpXVunm&#10;9dOvke1gcwpxtCtq9NeyWi8j0r9rXxHa+OPHUBfwzJo9vYnZaNtKxW+xV3Surj982F8sORx1bkMG&#10;4WTWNan8TeGvF3hPWNSjks1iAFlGZt0vzBniBJGwIVRSQQNjr1BA7bVfGmofF55vjP8AF+8u7zXP&#10;EFzbXFrYxWduJtRJkht0VVwogV1CoJMFSqhgpLYqTwx4vvvCslr8R/AF1p+lWt5o/wDZ1/ax6huu&#10;9MtWaS6a2Rsh180KiNPGCQCyZQnbS9pKnTUUttPK/Vf1+ZpKjHF13U5/dvd9/J/1+h6R+0b8MrDx&#10;78BbP4meHvDrX13o3iC4sdQ/suUiEXCLlWjdmRQiJuiEbZYpDnCnIrwGTRfFQ8O3niy7j0u4vJrS&#10;Se3s9JzItpMS4d3QjahYkZkAKtjJZRuNehaCLy/8IW/hPxbPcQ295eTeJpNLtbpLeSdoEk2W8Lsx&#10;MDyRrdfMqklplPdRXgs2k+b4M/4SW3b7LeXXiKcLqgUHZH8jD5R8ww3XaBjBGfmKl0YycOWT6/n/&#10;AMN0M8Zh4zqc0Vq1+Kt+d1uzT+FnhG51fxD9kvbnwJZQ3ZYrL4pn+0NuBwVBUbXbjd8uARzkbhXV&#10;/Fnxz4S+Fsi+E9M1XwL4imks8XVxp/hkmOEkZCqDIV39jnptzzuBrk/GIZfiFZw6yun6xqF1buF1&#10;G1mQZ8zcuGCKquQPlPB6tyCNw6bwtc+Cnlt00mCYSqzS3Cw6lD5SSFuoIhYo/ZuW5A9MHeq1KSnP&#10;VW2/4O/5HPRwPtIyi3Zp+v8AwDPuF1T4o6daax4nvLq6H7trG2vJGH9nxkBJflhZSEJC7dwzgADn&#10;JqvafDXw9Dpc0+o6aI7to5E8xpppWQ7jl4xub+EAgEHJydwAAr0LwxoE2qa5t8J+ENbmksb6SXyb&#10;LT3vJGZ8ZUgbRlW3EHIyGNbz/DXUbKG4k1TWUhuo1llXTrvRJbW8RMYV33KU6EcpIc+nQjmdepDR&#10;OyPU+q4eNL2nLfQ4Lwb4esdU0zUvAXjnXNVvNLmjZlaa6EojmJbyyu7/AFToCQfvKScbQVGdf4Xe&#10;HPE3hfwzqHgzxDPa+KvDzZjWPznaSxVQR8vmKrKdoX5RgDHykfeqjd+H7tLST99MsvPlrdRKRhJA&#10;csCSACSMHgjGSAeTyPiL4zeJ7DTFhttEhj0yZjHPeQgia4ZJfUEBf4hjJyN2OgxrH21a6i/+HPPx&#10;kcPh7NKz/Q9Ak1jTbUXV3dQQSafZwNJcC5kJvIplc7VbJGwEEKA3JIAGMk1xtxJ4ctGk8PG8bUpb&#10;trzyprPegsrgSHLANtJ3SKEywIycqcDAm0vxX4cGjWn9teIY7HT2nh1DUd37xpVESRpbRqSCdz5k&#10;OSQm3PIDVV8EaVo3jvW9a0nxDqU1vo1z5s+pLpVg9zcWrLOrklVTDcBlRSwC7wW25ciYx5buV/6/&#10;X8zx/aVJSfnoT/DKO21Lxc2k+MdamuNM1S3W68yKbZHuhST5ZAGHBZjkDA3A5GOnHeM/G934d8Q6&#10;heW97F9onvHimsfmdtqbowWORt+7woGCGzk5rptB8L69pfjWO68YadPpPhe4sph/phjijgtpI32x&#10;BmKg84OVU5bBIyS1SXmsab8RNVurfxBpMOsQ215IdJ1YPJLdWsRk+WKWVYhHPEFxt34KDhSAK6Yy&#10;iql5aqyv/X3XNsKq9+WGjOF1TxBrHi7SbqKGzaGO3kjluBDJJMR9z5l2k4XcBkscZYAbR0s+GhpC&#10;pdW3iW/mur9oY0t4JrWSNIV3NlMsPvsW3bmToOuSQNfTB49Xwr4o8P20cdz9ot4Et7RLdf3EhuEG&#10;0QKD85D8Fckdcg4IYNLvtJtG0zUfFGkafdGJhfWbasLifKncqNscKpDAkIWLA8FRWrlFxaj37+nl&#10;c6qU6irXqb+f9WARXH9mw2kyCNZCG8yOQfNEYs4c7iAqEsQu4ksx5B6Ns49YN62q6pp032SFfJga&#10;aEZiLD5WwB8zE8gMQMseWJBrO8PjWdV1FUudVs44449sMd0sYLhwfmCc7B935ug4rqNX0vUNY0uH&#10;QtTvxHDCGV4I5B94g7fm5wM8swHTPIGDWcvdlZ9T0af7yPNG+m3/AATDfUL/AFvxKuoiCRvtkzNN&#10;HMyu0g+bnI+YHc3IYc7gozjixBBpejuosLJbi3KsVhupioUsc/LtJOMeuCAw69Tjx/DPUxctB4d8&#10;VTwwO2YZHhfEu0HC/ui53HtnA55K5NTQWupaNp7m98RI7SzLtVolMYZQyuCvB3A4A44G4emLcYac&#10;svlqZ051Yt88WvO6PW/2eYYZNO8R6jJCrXDeE7OZp2X5zJ/btvHv3dd2wlM9dpx04r3Hxzpema1+&#10;ytp3iTWdOt7vUZdKtopNQuoVkmeMXMSBC7AsVCfLjONvHSiivGxH+8L5fkj06P8AusvR/mfPKQw6&#10;p4q8UtqUS3BHhVph567/AN5i0Tfz/FtZlz1wxHQmtDVfD2gaf4x0GCw0OzgQfEDW4gkNqijyw+nA&#10;LgDoASAOgBPrRRXfH4V6P8meP/y5+41fG0MKePbhliUF7icMQv3hvtxg/gSKu/sE6fYaj4HdtQsY&#10;ZzDcuITNGG2DexwM9OeeO9FFc0v93l8v1Oqt/Ch/hf8A7abU0EC+MrtFhUCLQZpIhtHyPsnO4ehz&#10;3610PwhtraPQ9BeO3jVpNNspZGVR87t5gLH1JHU9TRRWcvhZwx/hz9Wdfq8MUvw48XaHLErWMOvX&#10;E0Nmy5iSQyKhcJ0DbQFyBnAx0rwv4eSyj4iaHbiRvLaynLR5+Un95zj/AICv5D0ooop/w36/odWK&#10;/wB1j/hX5yPIv2mZph8TdesxK3kxyERxbvlUCXIAHQYLMfqx9TV/4jO9n8MvLtGMSyahpsjrGdoZ&#10;t18Nxx1OAOfaiivSpfwafy/Q8eX9feze8Z2lrc6XdXFzbRySHSzl5EBY5S1Y8n3dj9WJ7mvpfxPb&#10;W5+Dlhfm3j+0NpnhdWm2jeVOlxggnrghVH0Uegoorhl/Ep/P9D3af+6z9P1Z89eLFVvCCRso2i31&#10;GUL2EiW1tsf/AHl7HqO1O8KxRQ/BHSdTiiVblbi3K3CriQfu5j97r1AP1FFFbS/hx9f8zgpf7vL0&#10;/wDkS18S4II/C9rNHCqvJ4d0+6dlUZado7TMp9XOTlupyeeayfHUst18BdbNzI0n2bVt1v5jZ8oi&#10;4RQVz907eOO3FFFEfih6o9B/FL/A/wAjy/4dzzPp15M0rF47FUjYscqocAKD2GOMelfSf7M9lZ3F&#10;xexT2kbrb+H9De3VowRE32VG3L6HcxbI7knvRRVY3ZnFh/4MPR/mLoNtbR/tJ3xjt412ttXag4Xz&#10;7bj6cn868/8AgpDCPj1qjiJd2xX3bf4ixJP1J6nvRRWNP4Z/4UcM/wCG/U6a8jjm+P8AbzSxqzre&#10;TKrMuSFM8SkfTb8v04rF+Fdpap8NNSmS2jDyRIJGCDL/AHuvrRRRH+Evl+bOSO/3/ocJ4tllg+Bl&#10;uIJGTOsTsdrY+YPKQfrmsLxpPMuoWuirKws10FZFtAx8oOVBLbemcgHOM5oor0KP/tz/AEKp/C/R&#10;fmdxDJJJ4z8al3ZvsmpaPBa7j/qYlvYdsaf3VGBhRwKx9BZmtdNRjlftGoDHsNigfgvA9BxRRWPR&#10;fL8j0Kf8CP8AX2jY8f6xq8nj+znk1S4aSO8t1jdpmyqrO6qAc8ADgeg4rD+LDvB4/SKBiixtePGq&#10;8BWN44JHoSOM+lFFVD4o/P8AU9CO0vl+hQvrKzHxUWMWke1dNhKr5YwP9Gr0e9GzwxYugwTeyqSO&#10;6gYA+gwPyoorOvtH0Fhf4c/V/odl+x0BeeJvE63Y80R3BKCT5tpNxKCRnpwSPoT61Q8OySQfHb4k&#10;W8LskcN48cManCxr57jao7DAAwPSiiuSt9v0X6Fv/d1/iOK8R6nqVjo2rXdlqE8MrapDC0kUzKxj&#10;MgBTIP3SOMdMV5/4yZovA2nwRHbGNQnQIvACiUADHpgniiiu/D/EvX9DlxX2/wCuqLHiiKIaZCRE&#10;v7my/c/L9z/SI149Pl447cV0fg4f2TYXkmlD7Kwugwa3+QhsTc8d+BRRWmI/gnj/APMQ/U0fByLq&#10;Frda5fqJ71pmLXkw3SnAcD5zz0A79qkDMYt+fmbVEDN6gyc/nRRXBI+nw3+7ozdUurqy8HfETU7O&#10;5khuY47VI7iNyrqrSRoyhhyAVJUjuCR0rx+C1tjqckZt49qs21dgwPkH+J/OiivSwPwy+X5HhY3/&#10;AHpf11PRdMH2PxlHbWg8qNoEkaOP5VLcfNgd+BzW7cuzeJZQzE4nUD2y3NFFclT+J8j3YfwfmUb+&#10;WRNYuEWRgps2JAPX90p/nXP/ABChij8LaeY4lXbcSbdq9Mls/ngZ9cUUVtQ/jr+uhhi/91l/XVH/&#10;2VBLAQItABQABgAIAAAAIQA+WqknCgEAABUCAAATAAAAAAAAAAAAAAAAAAAAAABbQ29udGVudF9U&#10;eXBlc10ueG1sUEsBAi0AFAAGAAgAAAAhADj9If/WAAAAlAEAAAsAAAAAAAAAAAAAAAAAOwEAAF9y&#10;ZWxzLy5yZWxzUEsBAi0AFAAGAAgAAAAhAM0fgkf+AQAACQQAAA4AAAAAAAAAAAAAAAAAOgIAAGRy&#10;cy9lMm9Eb2MueG1sUEsBAi0AFAAGAAgAAAAhAFhgsxu6AAAAIgEAABkAAAAAAAAAAAAAAAAAZAQA&#10;AGRycy9fcmVscy9lMm9Eb2MueG1sLnJlbHNQSwECLQAUAAYACAAAACEAoPsIC9wAAAAFAQAADwAA&#10;AAAAAAAAAAAAAABVBQAAZHJzL2Rvd25yZXYueG1sUEsBAi0ACgAAAAAAAAAhALmCPAPD2AAAw9gA&#10;ABUAAAAAAAAAAAAAAAAAXgYAAGRycy9tZWRpYS9pbWFnZTEuanBlZ1BLBQYAAAAABgAGAH0BAABU&#10;3wAAAAA=&#10;">
            <v:imagedata r:id="rId8" o:title="" croptop="-716f" cropbottom="-1207f" cropright="-387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6" o:spid="_x0000_i1029" type="#_x0000_t75" style="width:108.75pt;height:83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FiS/wEAAAoEAAAOAAAAZHJzL2Uyb0RvYy54bWykU11v2yAUfZ+0/4B4&#10;T4w910msOFWXpNWmaYum7gcQjGMkGxCQj2raf9+92E27p0rdg/GFezmcc7gsby99R07SeWV0RdMp&#10;o0RqYWqlDxX99Xg/mVPiA9c174yWFX2Snt6uPn5Ynm0pM9OarpaOAIj25dlWtA3BlkniRSt77qfG&#10;Sg3JxrieB5i6Q1I7fgb0vksyxorkbFxtnRHSe1jdDEm6ivhNI0X40TReBtJVFLiFOLo47nFMVkte&#10;Hhy3rRIjDf4OFj1XGg69Qm144OTo1DugrBLh6CSgQVTCN9KC6L/R9GmnxM4N0OL7aeeIqitaUKJ5&#10;D7fzKZ1+3T2gKXg2FmA5TBOc/7N73yl7r7oORWM8sgRr375C0zRKyI0Rx17qMNyjkx0P0ES+VdZT&#10;4krZ7yVwc1/qlBIBPRSAoHVKh2i0vIRvPuDpEA1W/87md4wtss+T9Q1bT3I2207uFvlsMmPbWc7y&#10;ebpO139QXRJ3xf0QIn0E8sHJIFoMG1D2E5pnqL0mog0vytEUb9FPXl4a1+MftJFL7K+na38hQwGL&#10;aZ5lKVuAHMilrCiKvBjpPG+3zocHaXqCAagHDlEuPwHbgc1zCZ7WaRy1wZsYssOKjK0/GuRNE7b1&#10;QRLHwdA0zW5YbHx04aUuahvUxBDERaPGx4Ed/XoO8esnvPoL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3FdSiNwAAAAFAQAADwAAAGRycy9kb3ducmV2LnhtbEyPQU/CQBCF7yb+h82Y&#10;eJMtTShN7ZZYEy94AtRwXLpD29idrd0FCr+e0QteJnl5L2++ly9G24kjDr51pGA6iUAgVc60VCv4&#10;2Lw9pSB80GR05wgVnNHDori/y3Vm3IlWeFyHWnAJ+UwraELoMyl91aDVfuJ6JPb2brA6sBxqaQZ9&#10;4nLbyTiKEml1S/yh0T2+Nlh9rw9WwfJSptsvLDdTs9pfPrft/KdM35V6fBhfnkEEHMMtDL/4jA4F&#10;M+3cgYwXnQIeEv4ue3Ecs9xxKElmIItc/qcvrgAAAP//AwBQSwMECgAAAAAAAAAhAA+W9O6t0gAA&#10;rdIAABUAAABkcnMvbWVkaWEvaW1hZ2UxLmpwZWf/2P/gABBKRklGAAEBAQDcANwAAP/bAEMAAgEB&#10;AQEBAgEBAQICAgICBAMCAgICBQQEAwQGBQYGBgUGBgYHCQgGBwkHBgYICwgJCgoKCgoGCAsMCwoM&#10;CQoKCv/bAEMBAgICAgICBQMDBQoHBgcKCgoKCgoKCgoKCgoKCgoKCgoKCgoKCgoKCgoKCgoKCgoK&#10;CgoKCgoKCgoKCgoKCgoKCv/AABEIAQEBV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QILdWgw8bsuCGjaPv93OSfx+o/O9IkRjWWZdrK2GYc&#10;kAZwxz+GTyPTiq8FiEaMxRbljVmDP3H5HPOOpwfWtC2t4lLSpESVH3eCDx3wBwePz96/pA/KhY7R&#10;ZopYnMausgKmRCCQSOM+59R3GaspBFFH+75bbgGP7y/iD/8AW5+oqS005Z2RZDnaN23P31GevHue&#10;v/1quJZvujEMKlhnf8w9sc4znr0456cnC0FoR20k0lgrRhV/g3SKN3047dPf07VajjjilWciNpGY&#10;gMynB56/TPt0HoafZ2QgjIRdrRgAMygAKQTjgew6Z/pVi5WMybpG3rJ1aGPbtOT36dh1PRaYFaFX&#10;eTyJ41U7W6Lg8fKB9cY9uPrV61eeWzeIQyZZgwkiUnJB4Jxng46n2zU1tA4+QQ5yoaTzjvI5Oe/B&#10;6Z/Q062tocvPahmMfK+cQMDp055J/wA9KnmC5C4H2fIVyvDKqwt8ikH3+Xj0x19qd9jzME+17TJn&#10;Y7D5WH44xjn8Op5qwwVnxG+zL58nk7uODj+pycnr3LZzsjeJwvQZLE4bjk5wfbnAGKVxXK8qZUTq&#10;mG5PlLD8rHjPY56+hwO3PAzug88t/EJPO3Y5AIB46HH55z3qxGZPmScsV8geYqL0YjOSRxgDHIBx&#10;9KjjtIoT5qXfO13WPlu3OM9Dn6dRx6O47lc/JH5gVQ5wy7iCvHPcnJ6+oFOQGdtk23y9u2SQ44A+&#10;YE+/JyMjHfmrDxyPbrLJbP8AvMhlYHk8dM57/n3wajuUWf53h+bPE+4jIJx0zjHv359qOYOYryhi&#10;GmlZtshH7t1CgLwOOOvQ8+vpmk2SMjT/ADM6jksu5Vz0PXrjH+cCrL2ywTKYEVZGb9624bcdAT3w&#10;Pamyq/2XynEe3OERf4hjGD6nrn1x+AOYOYrywxw20kDoWbGZG2n5wPXIz09eP6ut7k3KZSGINH8/&#10;DbWYHgDGPvYPTI9u1TsN0i2yoyjaW81VPz8ZxweT/n6tEDqVdF8xY5SFGFyo4GScevQA8ZpElZrd&#10;9yxwJHub7zfaAoJxnv8AL2784x+LpIJtohcyKvlhlXACg8Z42n8M4ORnjoLE0kXlorPCyvG25Y2B&#10;KtySO/cdSDnHPu2dYnik3Ts25v7vmfLuOCQfTr64GOKQFeYN5H2gnMqxruj2/fHqCOh/qPao7mME&#10;q0KSI33pFbHTj5Sc89/bIq15EiuUjbftj+73ZsDJ9ug784/GoIo/JmFm0ki7VwsitlsAevOQc549&#10;fpVcw7jBAnzEShBzswvpzgHHB69M+3AqO3ckfaJJysithlU/KFznJz0yfc/zq5cW7F1R5doxjcoC&#10;ttwOuMcf49c8VFNEqxLFcuqKnzfMOMA8A+g5PTjqakRFJbpDcx3hm3MuFPJ3deDgnA49qrTi5Z1E&#10;nEa8nbcYPHQ5HXnHY449CDb2R71nTzl8v7xaT5hnv/LkZ5P0pn2V1g8x0DFlO7C5HK/NkZ7cfrzm&#10;gCJ7dkUvaWsjZUnao4xz0Gex9h159Alys7W0iQ7X/wB1R3B4Oc5PX/69SxQtDDmOAsMArJsII9jj&#10;8+BnHWmMjGLE8KluDvj65z0OeR0z/nh3Y7sgeN5PnilYfMA205Ucj06ZUemfTHdq+XK+ZYNsaYO5&#10;OSMg9B29McD+VXJ4XEjl0b9229Qz7nZOOOexPOOevWo1j8uVCsix/MMtE20g7fm6d/Ydf0p8wXK+&#10;wRsrXEu4eb91MKMDHp656UqK0kgMcUiM20qHBPzdwvHrhc9D16ipcP5uVC/KcYYn5u455PQdPenQ&#10;qk7+bO3zBcNIoA24GRx+B9MnrU8wyvIwlmRrkhRGu1Vk9snP19hj7wx1JocyynzduGww8pMnjOPf&#10;rjrx/Wpo1a1VUaL5VwP3fGOmOB1PAHtj0xl3ly2okeSNOV+bemSuTnA/E8nsR9chJXjhDSNNblsE&#10;5CDaQPlB65PHT3HI7UkXmw3+zy2VQ7BVVh1AwOMZ9en9M1ZRn8zE8e3JUqA3zcFefpjP5j14bENr&#10;xWw+VpCQp+6pOOefc/XnGeMiq5irkPlO6tCJFkLL128jqOvt9OcimyQzSlvOgZmzjaybic9CAO5J&#10;x1981YlgMWbXbt+bllXjdnP90YGe2P5VGBGxHlqu1vlxIM7Tkk+pzx6E8/XAn3D1M+4hdUjhjUCQ&#10;DHyJkZx+GMfmfQ5wYTaiTcRsfJwknl9V9+uD07itSQsA5lkXb8w3Sc7sEA4/THr681XktLWZXEkh&#10;XktHwdr/ADZOfTHHOKoZnTQm1XYf4WXcr459Rweg/rxniqklsTFuV9xwAyKpz6ZyeD07itbdMp82&#10;Xb91iWkXOef/AB4ZHpxVe6gFzJ/r3YqMcZ3EjPTr/npjJpMVjLktVeR5HmXLEM3ykZJHXjGT/Kir&#10;V15Xywzr5hC/N8o7cDpj36/lRTKLlhaXMK4aPn76rk5XnJ9fT9MetaFnbrPHtuN0nysvmBR8vGT6&#10;Z6/Wn21tLbysiofmz8pyee23nrnHPBA+lXY4B95A3zMwKMNxIxnscenHv+NRci5HBA8qK8cCqy4V&#10;Vx90Z4Gf8/0q7HZkRrDJHhY+flk+5nqQF/H069KfbwuSscbD91GBv6+20cYI6enH63YI457d41kT&#10;b5n7pl6tgYHJ56H07dsYpCGJp7s3ml5GExO4qMYUHg4/r3p9naPHbY2uxbp3J/4F6n1J455wKsgi&#10;Q5NlneCWK8A8cDtkce+MVMLNid7rtDKdyyfdOB6nj09+v4AEMFoyKiRmPcxAVhjIzz0A5Ax/+uhr&#10;eOaLzG2/NITuZsZbrjr69x6HqMirX2N4ZDLjYka5UPGMoOCWHGO3047UrPBGgiFuzSeWFBJ2jgKM&#10;H0HTvn8M0AVp3YBJpFXALBupAweuOo5yO/3j7U0wbFEW4L5bBVHmEqQuOMd+T+I447WYY4Jl8+NN&#10;rIytu2gn0PBOQRj8cdjSyRv5jQRQ4G395C2VVWIzjP4ehz15HFAFWO2GVsx0kYRtcRrynUdcf/Xz&#10;njNQy20STLatIFdMjLKfzz6HPXOe3Q1eBdljLwx+X8xBUAkcDnj/AD2FN8krJlZF3FP3gWT+LjI6&#10;ge2eOw47AFdIlSNZVYbtrbMsPvYwSeen5nnp2qKaJi7LuaZX+6pxhR3x+GTx/iasG3cRJG6ZAyok&#10;2nC5wTwB0z1x6e9I1vI7rPLL1bBKn+Ljvx2A/Ic88AFXFrGGQlsKQH4+6SMjHzcdB39ffBdJJKNz&#10;NJ8xLeYwG4cAYznjGMkZ659cVet7WOQK88zL5YB3iTCo2Pr6d89uD6RiOTCswVR5hcM3zA88kemf&#10;69qAKsNu00qo8nkxtz8isVPJHqM9Rkn15btTlgRVkRm3q2GQKudny43fXGfcg1I1u8S7Yoxs4BXd&#10;jkcfLnt1HGOnfrS7kY8Ttjay7E6L82eg4zn9TS5gKy2UUcilV2szZZm7tnJA3e3PGMfQcuuDarH5&#10;UMH3YxnsOBjd1789fqe+ZoNqvhYFwrbWyvzfmMdcH6fjmo7q1WT5yAy+ZxhQM5HXgepz7e1MCCRN&#10;5dHzDEzcyDPXg4boDyR2Ptikkjf7u1ZNqf6tGyOTzk8ZGf8APpaSIsvkyYX7PGqqu3GD0PGO3P1x&#10;zzio4rePzCJpiF5EalhwPoRjpg+h74ouG5G8heHa0nkttAZ1jK5Az6dzyefbvVWFgib4GjKs2Vzw&#10;U7Y6dvbj25rQiAWNmjDGIKcwyHqMjPU47HnB7ZxxTGtjHJ5buyNuLHap3EELxxgevX1IHuXAq3ME&#10;UsqzRqm1OFkDAtg5IJ/w7fnUU9su94ZIscMrCNQuce/YnP6elWJLZnuI2ju2aEj5TuYg+hwevHTn&#10;1ouRNsZ5/LCzKDIzRj5eOhJ4P49fTilcdiHbIzfJEq5b5fLYklmHTgYPIxxnv7Uye3YI0fnSxqFG&#10;52BUduc54/8A11LBavbIqmSRnZd2I1yG55/A5/p0zTL+Jpg0TrlWYBd0gGeBnkH2H6fQnMhCbZWA&#10;mlGxSN0ccfKkHgseOcc/UD61VfcrskOQdu7duYM2O+CPYHkY9h0N945AiRKqrhfmdWK5G31OeRnr&#10;nv2zmnCMbhu8wbVwdy43rk8g/UL1GPXHWlzAVHTfgrGud3yqjHptxjGOO3twOnFRTEuhW4bnB3BX&#10;3deB069entVuZWeDBXblfkXgoehOADjOfYc564FC2oSb9yqlY13bgo+XrwR0/TGe3FFwKeFWNXO1&#10;ZDh2k8zk988jg5HT17+k88Mcb5jDfM21mC7VC9MA/UZ6n+dPkSAz+UY1bzPlZo8sW5xkZzg5x19O&#10;owKJCFK27buWB+Zs54PT8R6Zo5gKtta+TcKT5qeXk7mkyV+vOeuOO5xUi74bZZLeJl2t87SMH29e&#10;OenIx+nFSw6ck7bfMDMq7mVVGDz6nGDk9evynr0p6puaK7WP+H5pAfu8+3I9fXjFUNK5XWFxbs0M&#10;HUYVVQgMufQ5wSBu4GMY9TQYE2qAWmhiUHd0KDHIxkZ449vcYqaW2P3VcswBdnbHGccZPv8A55wS&#10;SO2ZjcRpJ82OF28ZPU+x5A4GD9TgEVLy1yotzNhSM7f4cE5wSD2wOvH4YFMls7Z0bzd0bJuCqTu4&#10;6qFwOf5/ToLroEbdFPJ5S4Enznj5R2x7j2x694vJlwXuV3F0PyoxbLEZ4OM59vUj60AZssO0ylxI&#10;3lKyBXPJOOn+cfXFQrBDGq+V/rsrtLLn5ieT6DPXPXrWlNHGvmXMvzR7iZdsYBU7jnHHH3fp0PNQ&#10;ywCM5WFlDNuaRicknjOck4x79vzdx3Mu7s43dTJH5h2/xLn0x1zxRVqWxluFLShV+cnfN79sn8/x&#10;/Io5mFzSA8q2WZVUblI3ORzz/jmtSwtUEarHvk25ysD8KMbuBx97r25J9KbBaW6p5BhUtkMQ0hON&#10;v93P4c56455OdCxgXyVEK/uVxt+brxz3456n35zkGoFsFj+8LSKY/lb512n5F6cnAwcgdz06dKuR&#10;Wq3EnnWcf7lWDFeQBkdGz3z2I4NOtdPMULEl1X7qqp46dhgdR2x19qkaNbZiqZBY/M4jJ2NjkcdB&#10;n8c8Ci7AYiSR8vA0e4bGj2/MDg9scZx+tOhtyCzxyD7oDLtxz+PXlh1/TnN1LFobf5o2XBX7zc98&#10;cjp+uKkVIBCxilX0yynK5b/62PbnPGaOYCncQtEfLVVZt/35FywHQD09en8hSyQ3DM9u6/fjOVUg&#10;5JXphu2OMk1PHHGzyWizMF+UsAMenI7E4z7c/UBspnijWefy2bq3y4bPpjnHX9emaLgVijsQ0bL/&#10;AKv5oUzz2yO/4YwR7dVW2gAjhy38TMyrjDYIxgjqP89qsXEe9lM9oqg/KFAPJBxjnHqP84qKK2CQ&#10;PE1s7/LwpXI6Z9+3POME9+aLgQH7YtuY3hO2LlfvLjp0wCMjjpjPQineTDtW4ji83b87M6j5u3bP&#10;69ulSTb4HLAxhl2nAAAPzHk7s+34/SiZJFibfGv7zaW3YX88Hvn9Pei4FZI2uppYpCzFGAYpGTnc&#10;P15H5EY44oih+zRfa2i2jb12nHBxx6E4+hA7danE0k0YMR8tmYYlHTscEAc49O/tzTlgg8/M6Zwv&#10;zHjk49MY6Hp196OYCubSUqFlEnXmMtjdlQAQQeBz6YH41CbOOYNpqKzeW3mD5j8nQ4xjv07+vpVx&#10;bZUQoD5X7v5tz8/QdMcenWmoMnaiqu7BVV4UHkHvx+Ppjjii4Fa4gZ4cWyJHtYFW427e/fg8fjTG&#10;W3mTypEUytwQz8D5skdPT/PpZnsYoyZ5oidzZZWXhssAT2wcd+c8HJ6VDq91Dplg1yFXZuBO9QWG&#10;RkjaOQMDrgjnnipvYBkdtH5+Ekjbc3ylcMxxweoHc8D2zk9y5WApJOATuTpt4I4yORwfpnkZ7Vzu&#10;t/GvwLoNu1w/iC3gVJBG0167W8BLKXVDK6bdzAZAySMdMdPPfiT+1ffeA7Oe703wRp+pQxb5d0fi&#10;y3jiaNVY7wwRyccZG0En7ue2cq1OK3/U0jRqS2R7EY7dOGuPlHO5uS3PfJ643dSTz0IqvqN0NF/e&#10;TwyyxxopVLe3d3IxnGBnBAHoMZzgg8fG3jz/AIKu614IEZ8cfs/6ppmmyK3/ABNtN1VbqNcLJhGw&#10;qtDgRsxLK7Kqk7cqdvc+Av28Php8YtbuvCGk/EO1muLnTxNa24+yySX/AO6y8EWwtExCtuZGdHCF&#10;d6x7xXPHMMJUqcilr22f4m0sFiYx5nHT7/yPeLzxfo+jll1NJY495WPzocSHK5GRweEYEqwVxlcB&#10;gwJz7L4laZLYrqBhiubNoysN9DmVVbeMZ2kllIeN8jK/OMEkrnx/W/ir52u6fpttLb69FfxTixt4&#10;bwrdxygPKIoyu9XjHkShGy0ZeNgSANr8rbfFu51DRprHwVJJqGpWmmxTXUem2bJ5sEksawSRqQFV&#10;meOJRCm3MjrvJ2oVKmLjFaGlPDuWh9XWE8l7oe4swkXanzR7drgcjBX23Y9D6U2e70+K4jtpot0k&#10;02x42kKnARmOTgYwFzz7846/LvwI/ae1bUb2H/hGpLOXSNeuIL21+2apJJIsmfKEbeYGmjBwyv5g&#10;ZlMXlgMCTX0D4U8aaTr8lnfrC0bXVxJFHBdQeTJbvz+7aNiSjrtKsFOdwfnBVmVHHUcRG8GFbC1K&#10;MveR0LkC78qOEsTHlGZN23k47Y7+/I9qaY3kXhFXDNux8wbv16e3HAA71bKJJukSXzQzf6uNweM4&#10;xn1HbHv6cBWMx/aI1eF4+XjZsMAD0I78Z+tdfMcco2lYrLbyGVnuIn+5tUbjlWBI7gccnn3xnvUd&#10;zDCpBMaSFY12KqjAUHOPlz0BHTnj8BZSxKJHM0TGRt2+baclc8sen+PApW01Z4tvkbZGkJUJ90Kr&#10;HnaQegH0PHXNHNEFErTWttIqi0lSPb2YZ2jPvnrimfZoobeTyWbEce05HBzkE5A4z6HjHtmrUCGM&#10;pMgUfdwqseOhIO3nP8896fFatHtVo2/dsFClchTg/L3zwPX17Dg5kabSViqbJUZ1aJVj+Y7BjH3R&#10;gHjrn6cfjSm3Fw7TS8J97a5256YHPQg7u/fjJ6X2hJx5jncpxB8xwDyd2Occnrz/AIQSqFt9kiOv&#10;ltsWTJ3SDDfmTjp/gaonl5WQ7JWlwsKyeW25lVScL+gHBH1+hqJYvLdViuE2quJDtyp6Afl07nv2&#10;q4Q92uxE3RsSGXqoB5J49uc/XA4oubW4WBLlPljyCzbjtYAAHAA7/XHOO9ASi+hUVbq3m8h87m6F&#10;Rg8+meRg7v8APWM24jmWeAhVYgSbuNoGMjAIHPPXI579KvG2iWLyz/EDhODk5wSe/Jyfz6014IEK&#10;k3GJo3zuGNq5HQA9/of8KLgo+6V5IGT99cw7F2ndsAbH3SOeh6Z+npiq4RjGssiMy/f8xVGep7Eg&#10;4wD/AC5PW8YoIpgVZgp43DHy4bsfT6AdB2FRxopZkmGVZz+7XJXsT29ccfzquYXIypshnhNzbxkN&#10;kkfdwM/gAD2z7HFRNFalWUPuMabkaOQLtbqR6jv7kZxjnOgYEtVZYsKQ2Ni5ztJPvknPH4jmiexu&#10;5tsy27NuYHHl/e69/XPGOfxzRzEGPcoYbhpmaSLdxsbd8vt3JPTt6/iVZutOeXG2SSML8oMiA5wB&#10;3OB3H5/WiqK5Wa2nokkfmxXCruj+ZTj5ecjr26d+lXYUTyP3y/dzyynnPXkDpwceuOtLbQwSr9ok&#10;tVG2PJRi20HI5y3IP1OO3sNKKDypuYpPkBG7BXB6ZzgZ7fX361nKT3E7dCOO0RtrMFViyEBBt3Af&#10;3uu7OCADj6dMWVhhSVJHVl3Idp3Bixz9OOensDg06KzaQqSm5PKydpBJXdx9SM+3Bz0qy9s6bH8t&#10;SGwnzNu8tuDzyewx/jQTchkQq7Ww3t83ytkMSMjkgDJ4PHGM+xpk0EoIDRNubGNq5wM9weR2xzkZ&#10;Prxa8hWuW2XmY42JkDBTuH/6h25NRboNyvMvy53GTy9p6Y7jHI/Dpg8VPNEYkDiJXL23yKDt5xtA&#10;HzDHUkfzHSoBbBVDNt+Vgylm2g8dt3T73bP9Kswp5UknPy7/AJ8D+Hs3fPT8/wAKJ1EcaTl1XBIC&#10;4wcEjOc8D2PHA78UKUe4Fa4ugRtZHZtxOA/pxxjpwQMc/gTTHk81vMcbZvkErxg/KD6DqMEHkk55&#10;qx9ndkSJl+XgspUFCeh/PHTB78jpRLDGsLhFTaSVXbGQT2zwORgdj6URlzAMlTyI/M3h9uSu6MHK&#10;kfrnJIOPxqKaaGafy1jZW3Bj5nzAZA6EqcdOnT69rM6bbXabcDOCmcqB7fnxnI/QVAIXnCKi7Vf/&#10;AJZr9eQeB2P4fU0c3YBsjKkrSxwLhuAqHP165xnPr1+lN2tEPNnCt5nUx9DztB6+vr6HjgVK1sCk&#10;atbqu0FmRR94jr6+gHJxx7GnqzGEzJBukfhdi8nJ5IVc8dB6++eopdwK9y00MSxH3CquAWbBON2e&#10;OnTryaQxYtuYj1wWlzk8FsnkYODjPHYd6nkgWCfdcRh1Tld2GUAk+g49s8muP8f/ABi8EeBLS6g1&#10;HUVa5tZFE1vDDLcG3yy7mkSJWZVVTuwcEgcbscEpKO5UYylsb2oXtrpltJdXUqr9li3ynYzeSucb&#10;mAwcZHAB+leR+Pvj1qGly/2HZaja6nJNGywXbWH2KCNthkYpLcHyZFVOWUs2eCFYkA+Z/tAftJ+K&#10;l0y18WeGvibb2enWd8BNo99aWnlzRiNHWXbfeXIyCZYGZh5TxlmYFUJx8B/tSft/fFQ+Lm0nwx8T&#10;9J1axMMPmNN8P7LUbWznRmZyn297k+YNirksd46nO4nw8yznD4OHv/p/mmetgctrYiWn9fgfRHxg&#10;/ai8K6D42u7638QTapeLdSxtYn4jWEEbmMFDH5VsJmQ7pFIfMeU3KCoBx8wt+1/rnh6FrHwNp11p&#10;1jDJlZJteuTLPMIym55IZIHkj2DO2dXVnRiTsKonmfjjxN8fvFi2vjTW/Dul+ILFLVfsOoW/h+CP&#10;yw6LCiyBEUhvmjQBxuLruUksZH4OXQb3VdTEU/hlbJkjY3kdizs1qoB3OVYsxA+Q5yQVcAtuya/O&#10;cdxJHENulPRPyuvX/hz7TDZLKlaM4avyev6fgejax8ePiHrz3OuyXktxqjXcFymvWtv5dzcSRnHz&#10;yqdhT/j4VSUJOw8bQQOQttdul1W31rw94fht5I4yZordZCspx5guELM5hnJXJZWBGw7cgkVBF4Cl&#10;0nUZdF1O3+1XRQqscNwWjYY3pLDImVdTtAzjcPujJIA9M8EabrM1t9pjg33DwK9ysljLKkskYnl8&#10;tf8AWbtyI77gcRkALtwGr53F8QVYrnUr+r/U9zCZF7R8sly/I7D4efth3+s/CnUPAnirXLhvEGix&#10;xXfgfxA8jrcw/ZiHiVNg3221FYgIVQyYLDB+Tcvv2jNa8VeOvDXiibXJ7i8/s24j1a4jZ7RWcwDf&#10;cRQxbRCN0l2CyYXEzuQdzKvzp8QtKu7GK3ls4f8ARWjW6t23bWtI/NKtabiFB2ucKwQDl+gUkL8P&#10;/HsXhXxN9l1bTWXybGS2uOcSQriRZkzkZ4GAQQRu/i616MeJcdPDqS96336f1Y4XkeHp4jklpf8A&#10;U9wv/ixrel+OrzxTp66hHFNa/abxtPYRhN8cizNICGZJSkgyqhBlpcBVzX3j8Afjfp1/8YfCvhHT&#10;dds7zTG1DW7m6h024Qm1DTItoZEJPU3M8hcbQxAABUjPwN4aj0nUPBH9p6/Z71vlkktYLiZbh5JB&#10;csd4dxubAZdrHqu/O4NkdZ8JPE/ivwl43k1vwn4nki+1WK215qa3BjeWNHSRrlTG+6JlaF2JDMQz&#10;bSCcGoynjCNPGSVTS8l+Du/8jozHheo8OpQ10/NWR+vHhLXLHxb4UsfF2mwyJDdWMNzDuzzG4VsY&#10;wBuyxBwBjbjsCdKOIRxCN7ldrKuOQD94ALn8D25P4VwPgT406L428O2Oo6RqUcljJpqySQr5UbKp&#10;YxFyFO0KCpxt+X5Rt3Jhq7uLUrBIW+2tH8ysZPMOcDr25zj2wRnHFfs9HFUK0E4STPyurhq1OfvR&#10;a+QrRNdXTKXiXqyYXcoOcAYDdO2fzIpzWsxEyraxsrKSybsYOc5OBzjjnjt6UWptriwJZJN3lgur&#10;cfMQOg6dccj09+Jr4KY1mB3yMOv3mRv4QcdwAB7A+1dMZdUYleaPcqzQwbdjYfKZVcH0x64x6/rS&#10;KY/tCztBIytkSOvQ+m3jgZI5+nWpI5jAZFjlCruZoyd3A7+nvx7evNE1tKhVDJtXqvzcHnd6dCB+&#10;ZHtRd2sTvqVLgSNOyRpkrH8zc5H3ec54yCf89JrXcfMja8UYJD4UYBHp9Rzzz6e0ssZf9/Cf9WfK&#10;HnblJGS2efqOeT+Yy97c205GZOI8u27apGO3bsRx3pp2KKs8EcrfZFlMcJwpxzhiCc45GMkfhwTn&#10;im29sEDKWLKyYXcp+bpz0ySM8+x9MirP2ORTGixqpkYfcU/MM8Ajp0/VqS5geJlEFw7NHjf+83dc&#10;5GR9Vp83W4FeQxufMikc+aQpWRgvQfTju3I7DmnA7VYtPuwFEibh14wMemVxx2xUm2JG8uN13bRh&#10;twfGR26kemOcE9+7nIaP91/q0zhlbdghjnnODx7kUczQEJFwGkt5i6hflVI5R26c+v8Ajj3qFEWF&#10;2Zblth4JyTn6HqDx9P1qysUjHbGvAYplo+cYP15Oc9+c8ikC75W226sSAHYqeT29g3Xp1qvaAQNh&#10;oVhiujvCnzNsmfLXsf8A6+evc4p/2YxiWG5mG1flZiMKvPcfnxx+FSjeEVAZMMu1mjj3AnAH4fiO&#10;vX0pxQyQsFSRWkYMqqp/d5B/z+FVzIj4WZslvG83kXO1WjLA5YL3GOOfx9MD2oq5JFNLGsVy7Mv3&#10;toB65IznJOeCPz9BRVi5L6mmLOCSdXml+5F8olYKMngr06+nPY9eKu2cQt1W3xCvnfcKxs230+gx&#10;9M+tPhiK/vG/5Z7g3mxDJGD3HGO2c81YgglkXzQI2ycqUwy9vz78YNc1zNhZQeW0ZufmVeJP3o5J&#10;69PfsR39qkfEgUyQK0bcDao+VsZAOeCMBs89uoqzLF5byOfvP/rFj4z0zx698DHP6qEDI08TKzA4&#10;k8tQvIOAeex69OgNKL5XcjYqFUuCZHVpW3fLuHTPHPtz6DH04LGhUviVPuxnnGMYXof09OOOauLC&#10;zGSMIrqrMFZ2wOwDY6Y+6Oo69DTY4reCJkKHzGXIuGVcYPuTnHI9AOPajmKuV7c7lwLcJuHO1R8n&#10;Prjgjn2I9abDBKbdkjkJjDfu138Sc9/boeme3rUixwxbljDJyx3x52j1ByOxHp7CrEjCPcjRgCST&#10;MiiMEqc4+Udh19Ce/oGMoGMxWwLp8vXI53dcgY788jnvxinlGBVHkXjoNuGVgOM4xzwex7VYaPzY&#10;Wbexzgr8wwe568g/h6+majmSWWIOS2W3FTHHkc8kn1/LNAET3Ea2/mxrgdd0gO0jB+9gHj8M8fhS&#10;izFyQXjjZVBSNUbB3/Q+jH6fWrW+PyvLhkEhMhEfZTk/p+OMHuc5qv8AZUkHlRn5WX7u0c+4yD6/&#10;+OgDPGABjQtu4X5WwThTkjA4IB7YxTlj8iJdhZdrERx7l4JJGMjGQeOuABjnHV6QG4k824jBUjDP&#10;luAX9cnHrzyePerEUTrNGYx8g4kRY+D6Z6Y7c9uKVwuZmtafLqOn3Fm1wqxyRlW2xNvYEckADPIy&#10;PQZ6jNePftBfEHwF8IPDk2pvA1m11HLBFp8+oCBpSFPCnDBAyRkq2MBlHzRgNn2q/wBSt9Itorue&#10;5ihCrtbznA25ycYALMAu5yozwOh4r81f+Cif7VfwXS7vvg94tl1iOZGd7xfDUMMsMVu0YGx4nYBH&#10;AEJAZQUZjJvUspfnxWIp4ei5SdjqwdGVSpyxPlP9v348P4u1q48O6N8T9D1LS2u2lt7HQbOzZoni&#10;LIsjXEFsuDjf8hcv85YbUdQvynoOuTaBq39q2iu0kbYXbGQsnGAMBcsCeo6HHPWus+MnxW8BeJ7q&#10;YeB/hNa+H5luneS7a8u2uJs4GNpkMaDAGFxhW3Y4YAfRngD4L/D39nT4e2+o+LptPuPFUlvjUbzU&#10;HLLbyMPMMEaK3Mi5jVdwG8s5BKpIF/DuK88w+Hr3n78p3SSvrbffWy6s/WuG8lxGMjaHuqCTcnbT&#10;tt1fY89+DWt/ERjHaPplla6bNfPPqEd7Gtk0XyA5+VTxuXA2xkLx8qjAHquoeH/Dnju+0nxRJZQw&#10;3A2g2s0iRXNplmMkeBtLRqZD5JxmMF1CIxLv5l4k+JIl8UQy6nftcfv1mWS8uAk0tuAESNthKkoo&#10;VvvBdw9cqOy8GfEa3htBd+IbB4ls4tz3A2bYGBVQVA3fKVwQrOBlQwdi+0fneOdaUvbwjy37N6/1&#10;6H6NgYUY0/YzlzW7jPHnwmljtc6VfMDatIQpgijWNmaHPIGGyI/LHlqMAKNrMq5v/D74ean4t0Zb&#10;O/eeDWbUyQeXaOsWI45NyleGCrtQIflY4CjcMlD0934olvNCjnv44YViUsyxu4idGAMdwjsSY43D&#10;qGJYhnG3ahIDQaBfrp1xZ+KvGl5IPLTBtd1xIbssHjZdijb5oBfqcjCHcqMijzHjcVKhyS3T07+h&#10;6UsFhoVOeOz+44m4+HEWsteNb6LZrH5cVxHpv2VG8tGVl2M3mfIFA5VjhnRwcHp5P8SvhXN4N1Kf&#10;xBplul5p6y3ENu0Ecu2Xl4w2JJA671xJkhQD8uFwAPpLxJd6CPD8Gqw65CtxdX0M9vdQ23nGGWFG&#10;NxIQ4VZPlkJAAVyZhlG8tAYtZ0bwh4ruo/D1zELO41Sxj1axhu9jBW8zaYyVUbV8x9qqAufLG7ap&#10;yPSwWaYjDyUnrHqvuPJxmV4fERcdpdGeWeB7LW1sNFhForag1gIrSNsASM/7lj8zcnJGMAAONxKg&#10;DPo3jbSrDSLS3s5ZF1C+09Ut1hijZYrWPbmSURq/7xmO5/vZZxjeVBUTeF9B1Pwpo0tvqltHfahA&#10;ouVuY43kEyx8R/NuU4CpH8gQ4AX5lHylfijZaxrEFm2by3s9syzYBZpLl4cjYyEgKFGcDJ+Y/dx8&#10;uFbGSrYlNaLV+v8AwPzOqjg6dPD8r1eh3XwJ/aF+KPw6RbTxNHLJG1/EZr1rIElS6rlEfCGQRIMI&#10;+MOFLDbtx7/8Df2u9Y+LHxHtb/xjFb2ljdCSK10+41B5I7WBQQHY5CtM5aQsuUzt27MqmPjn4deK&#10;NdOrXUnia+uBBa2/krakSSMZVOSuSGCYK9cbm3YwW27e8nWx8uERWNvdNDIJI7hpCwDZOeCrEt8q&#10;nbzjzHBfAAHoUeKM0y+tCCleKabV9H1t6HHW4by/G0ZScbSaaTtqvM/VjRr+xvrWOTTmhZNob5uC&#10;pK42Mozg8gdevTHAq9GjhfLRNzKdxZmJ2BWPfAH0we4znrXz3+xL8WY/G2jMdduJ/wC3JiTKlw7Z&#10;kbI+7mTadwxyCu1QgKIuAfoqXCxZih43btzMCvLdxjt6/U/T+muH82p51ldPFw2ku99ev/DH88Z1&#10;ltTKcynhp7xZUiERgll+0hVbq54I2r3zg9QOffPeltrf7PGHWTmTlg2ORx368c9ex98i0tvbxW7I&#10;MtI3LRyHdv8AQdDkdffAz06Kisluyvb42gAM7DlSMZGfcdPy9a9rmPJVraFCZTjbIW2qp/eBtxC7&#10;c4BH0PbPp1Ao2CUeSZWcyR4VlO0h/f8Au8c554HfOaufZ4liTylYwvyz7ANv3un6d/6GnfYrUPGo&#10;Kq0fVoTtPcH0z8v4n0o5hlM26bEk3ncsZLZUdRjBI7nHrz6Y601cuoWM4KyKqr5ZHboO2OQT2ye/&#10;AE8kZnnWZ1kVVX5d2QxXJwenGM55NPlhm8seau5sjds6+3J6n5c9ec+nFFwKsStcwtGX2sN5y0hZ&#10;gCc+vPYf403EcPIjZowvyhht24YdQRx156gZ9eKtYzK1wqjy+sis3y89PqMfToeho8lLc7ZRHuEY&#10;Mm5shuR7cH1HBx1qgK8FtCU2LDtClSvnYG/r1HfqOue30qOOONRsEnzMGIVgc7cAYx17/jxmrS7d&#10;ojjPzux2noRnPI75wO3t+LmsZEtmUDa3KyMW5wR1x9Mj2/kAUxDLLGswiWNUOBCjFi3sR9COo/Pm&#10;pJjZzQFX3Fg+Y/LKnqOgwDnke/tjHDrdQRIkLmVWX+8NzberAHgZ5z+vFSLCksnlMxG4iNZP4snv&#10;xx69OaNmLQqXZkaXzpbqSPOfmZgVznJGMdfr/jRVmJkhQeU83yMyrt2ncpPXk+35+vWiq55DNqGz&#10;2jEs24n+4uNoJ6Hj0z0P5DFWobNhIgSNo441yoZRuI4yce3pnnHpkU2CC2Gxdi7RgsWx3xjB/PoP&#10;0zmazt4o5WjklEiqThyflOfm+hIODn0z2znLmZzjkW1eTbH9xuIzgrnqR3PTOPrjpU0GGtViY/dj&#10;2uIoFwFGF6gZ9ORg/pUkOC2+J4x5iuzDZ0AXBbjjP19Kc6SQy/vLbzMcRjcTnAyM4BwfQenTpScr&#10;i3IWug0iW8qLtXPIOMnPGfbpnntziq2Hm3GMLiTaWVuV4XnHXjoOmfU8mrckEk6rcwybxtOP3m1S&#10;c9gTz7H0JxRNBIWA3s205Vo93HOC3vnHf8KXN0GV5oC0xSOX/V8yE7QuOSAcHpj+XFOjgt5N0xtj&#10;5YjxGn3ieOoOMjj3Az61M8ix2zQzIzKFy7cfOvToMYP8uxp0cTrOJSG2qvK/3sH8eOvseaQFV4je&#10;Kskj4+bKktx945PX2p08ETSL5Ny+MD58dhwTyR25ycn+k15btInmRvIwXJbcxyOeOvBI46np9KYb&#10;VpJwGiVVZgfL2hm3dNwwO34YxziqcgIomlKMxWL758xTEGwxJ7Ybd1/T8KRFZEW2ldvLkbKqw689&#10;TwfX19MdMVPKI4VWVQWYSK47bcAHkBf/AK+BQqRpOwlLhdv+r2nap5PcnscZ9vyHJ2AbbW1sJs3d&#10;2rCNQvzEjHUDtyfT0qG+zps63EEDTBZNjxMyszrtX++QFz8uOevXnGNDY+EidNw8wFljjyUG4Zx+&#10;HpzxxXMfFr4m+A/hN4cbXPF/jGy0fdG0VrNfScBhwG2rztUsm/qFU5bbxU8wopuVj5I/4KKftY+L&#10;fgv4KvtN8M2Nxa6ldXbx27Q3srXbCUGEKiM5aNHVnC7B8pPyZd9h/Ff4v+J/HuveIbzVda1qdWnu&#10;Wa4jkv1XLmRmJ8tHKr8zE8E5Jz2OPqn/AIKJft86r8Rdf1DTPANvNplvcSOLnUry0ia91Cc8OwlD&#10;ERoqEqixlgm48KyI1fDk7v57XEtxuaXJ3s4O/nr1+v8AnFfnfE2ZQrVvZQb0+4+7yTByo0eeS3C3&#10;ke2vI5UxIYpN/wAwO045wR6c+3Wvvz4+fD3xRr3gDxBp3hW6uLNr+GPWdHe6uDcWmsabO7zRXEb7&#10;AySG3cYwudqZJUcn4BRRefubdGYlfuxqX9fwx6/Svvb9hjXPjFpnwksvDXxS8F+doFi7r4TbUH2T&#10;SoWeVojGzbSiSglX2CQGRkLSJtjX8h4sjOnGjjINN038Le6dtu9rars290fqHCNSnUdbCVE0qi3S&#10;0TV1r2vffuvM+K/D/ijVbC7ktNT8QzLHDvL29zAsmPlIICyMOcsMgHtnBAxXuHgP4mR21hpNlqkA&#10;1DR5LfYt9pWoTK8M0iM/2QswUxOHDIN/yHMkih0IcemfEj9jL9k3XfEb6jp/iHxLaTXEjfaHt9Qh&#10;ljeYSKHkVGhYhSX2hPNB4yBhfn6Lwr8Bv2LtN0q6sLfworTWvlrJcfbrqe3vmVwjCbddJFGAVbOV&#10;wocsAcDbz47PsrxNBe5O/ZRtb8UduW5LnGFrNc8bdLyvf8H+hl+DPDtzdxyanoF7bTaEIXja7guo&#10;hHBcF3aS1lRZMRSHcuPLj2AylmBkLEWfDuvWUltqGtWU6m4lsfJ0e3h2hZYVfqy43R7Aqoq5xt8w&#10;Bs4LWda8KfDuf7dovwi+G+l6T9lXbfXGmy/u75WxF5bMzFdjCXgAE5HIYlQ3N3Gr+IvF/jfS/Dnh&#10;2G8bdYq8lvpkqtvyoWXIQA5dlUHhgCpxkNurxcPTjW5pa2310aXnZvf8uh7OKxFSnywSV9tNU35X&#10;XT8ybV7TVLLTLzxP4e1OG61qPUnub2JrCMciWLZCq8IjsAUIRFBUqfmDGvWvCHhHwX400TT/ABHL&#10;bLHqumr5d1aNtaCO1QtwGZRGDLITJ5ikiNUxhNrY58eErqzlZNE0yHUJtLjjvdWmhlVI/wB0SXTZ&#10;uLOw3lDwQzYSNiCS3W6BdR+fNpeu3ljpm7TFZrVowsZQuskg3Z2ABYztX03DhMB+PFYmNSKjDo+m&#10;9n0Z1YWhKMuafXvtfueKeHPGk+s+Kri01OaaK3fTYRHbtPtjRmVV4TIAdlhbgHPKEgNtr1Tw5qcP&#10;xP0r+1rG0ms/LuP9M3q/MieZgMseAB1HUZAXCsAMeR/G/wCGl14h8QaPq3h2wuPOmW4Mml5d1kVi&#10;vmMo2KclVBYMGydxBKhcd9+zUDoyWttfabqEWoTFfsVqkDQyBmA2yx7SN6qACCGwCFbqa6sVToSw&#10;qrQevbt3MaFWqsQ6Ult17nLfF7TdU8O6eumeH2a1+zTKl7HbzH98zMFXZ0yg8kM3zNk8jafnaz8G&#10;2uvEkNq+tSDT5o/+WzN8xYkHG1UJ34QKeVyNoyBgV654w8I6F440OG/a/hEmmzNZyJcTgLdZBZ9z&#10;hWY4I6cKSCCQTtbB+EnhOKe9FzoF5uhiaNL9rjy2+yzN87JIgQtCvzpjPBO8AkKc+bUxlN4Pla1X&#10;U9OjQqPEXv8AI9+/ZGi8N/DvxZo9v4PfULhr3VIrdZbpjbyHzpY4/M25ZgojlI2EgEjswBP3dF+5&#10;vESeVFMjLtDZO3IOcjBxjrjnJr46/Yr+DE0/xsmkvIheWuht9qkuLr5j5hLrEdpJIHmIzJkEDyWz&#10;zxX2XOZJI/NXK8/efAC5POB17devPfHP754M0MZT4ZqVazfJUqNwv2tFNrybTXybPxDxar4WXENO&#10;lSS54U0p27ttpPzSafzIfK4CvD5jLHyskeAWAzkHvnHsehqMkXGxzbyDcedjZGcg+nf0GOO+eatR&#10;KEfCRsVZl/eR53HjIyPrjGfrweaEieK588Q/vlz5jBflB6Dce/PY5/nX64fl6KotLqMZgcmBl2xq&#10;rbjtOevPXjoSccdKdLEhRiszKzLjurZ9cE89D3OSPxMkiPMwcJvUysgXuOoxgZ54wfpnrRdxfZ7d&#10;5rawkkk+YeVGuHfB+6N2B0OBnjHPHWjmDW5FL5c8i27M+Puq5yjAcDPb/PNMEMMjKxEjRlgxXyw4&#10;6cYwff6fe6mraRRyugB/eM3+s2sc8kDDAD0IPGOPQjKRC7MaJHHK3zY+YDaV9849OBwQce9EZKWq&#10;C0k9SJIm3qtzIypt/wBYRu7jBwRgZ+mPzzTFSWTczj5JGHzEgLg9ycjB6dOnPQVMRJDObKGJo2Vy&#10;G8lWPOfUHnBHYckfWiZXdvs9wE+WMA7W5AzuBGcHPH1HI9aoTXMQzGZ0cfLIHHysrdPl+uRxj3oX&#10;ZIqqIRIu0nDFeFz+P1x+gwSJmBWBpJkLNGw3dcYweV9OM+pwetR28zXMTRRyeWu7GxXOAue2Bjgg&#10;54z35ziiMtBW0sQmaeRPMgZVZgdqMw5UnOQV/Dt079KeU8m6a4RY12qA2OAAM8sPcE5yOcc1K1u0&#10;7+fGW2yqrLuPTC9Px7d+O3WnJLEGzCN0asd0ij8en/6/pwcvmFLlvqV10xiTHa267uu0kDC/l/8A&#10;roqUsyZkSF5Nx3fvHwBkc/w4JyMfhRRzD5omzp2zbG0aM6spG3aoU85AA59c+v6VPDaKGzLAqqsn&#10;3EyuQMDPfnqD1/EU+O3YWrZXduXOVk288HI9eOnXr3q4loEP+i7neZS8i9AWz05HPT9D61BlZhDH&#10;CFIY4YAKdrcfeyfQdR07kdM00M1w7NOm5WbCjcDyPvfz6ep6YqSRWExRrtWbluM899vPXk+o74xx&#10;T5ERJszMY5Mfe3KAx6ng9cY9sfhUj5SpDbWywFpoWRZPmXH3s59s5+9nrxgAdKdHB56srKxVjg7l&#10;4demcYznj9PQc2vIjjjy1u0YZlVVZd23/Zx+I9P1rF8Y+ItJ8HWzX+oagtuBtDPu2sq9ePTjnr7j&#10;HFTOcacXJ9BwpynJRj1NFLfyfLWHeSpysj5O/jg88YOQeBnH1psqrIkflZDbN21V6cZ3enYdxkd/&#10;V2lXaa3Z/b7aRWfbg7V2h/QY78ZHfPPrU4tlHnJEAvljDIQoC4z364GRx/PpRGSkrhy8rsyGWykE&#10;qyA5cMc/KQSAVGeR0HpnjA68017Sbz/MLRnaPkl2/MRn8sfpz7CrM6RTz7W8uTOd235eO/8ATHt1&#10;7VJHEgi85LuFleQbmDDaTk4yB+WOvY9KfMiSk9mIUbdx82B5Y+b8hxt/A03yykoliClvlaGRflLD&#10;gjpntx0yAcd6ti0hVVZbp1lZRtmL5xkcADI6/wBee2HLZz2s4RJF2/8ALTggEkZBPBGc+vf86fNo&#10;FiKGNi8dzEhkZoflj8oBsksVAyfYdcDI69j8Zf8ABTj42z/Cj4b3V3pB023knh+yX0U1/tub6SU7&#10;EsUCYf55JWyocnaCdyr5rV9ka5bgaRNGGkt1VWEjCTazrtLEgv0AAJP3fu5yMZr8iv8AgrP8X/hn&#10;4NvLTxj8JfiRDr9xHfNFb38M32jT1CbnRVaUKJwnnA+WpmiRmBJUlVk4cwxMcPhZSbtoduX0XXxC&#10;ilc/OT4u+JNf8Y+JrrV9a+23crKJppbiZ5pYYicINxL7UAYLg4weBXDSlIv9T02fuyPlx7nH4evX&#10;2rS1rxFqGtTTXGqzy3BkuGkn3SE5bn5jz15Pp39azRiR1AlXpj15+o9q/Ia9T2taUu7P0inHkpqP&#10;Y6j4YSaxZ61/bfh7w79qns4U2XFxqD29vCzSKuJXV0AV03R7d67i/HPFfU3hP9mzxF49vrHxz8Zf&#10;ifo8bW+nR3Gm2q2kNqt6sQjSG2MkrRGRiI2PmsHkkj2nL+YM/OPwj+ISfD6R7+XRftF8YTaWQXUJ&#10;o4oG3o2+VSWSRSw5jIKH5jgEqw+wP2ZNb+IPxKu18SeKtP8ADPhy3umiS3xp6aekU6qZQzW8UgjZ&#10;X3KwLeTJzvWOYEmvjeIq2Mw9N1adopLfS78le/4WPsuG6WErSVOd229tbLzdrfmzurL4QfD/AELQ&#10;otV0vQ7e11L7HutZV1aOXZH5ZzHmKKPy1b52WQvwdueQxrwf4ieLtS0/xYlg82m3E/zb5PLSKSbd&#10;HgddwbIyofc2RvByd5b6o1/4j3+ptfaJpniLSru4uN8FnD580EYt9rxw7wbgTMhbLjeuxxET0bA+&#10;afi78NraDxXcWunO8zWFnFJdTJqguo90qgbd6KjFXIOEAVo+mSBk/D5PiObEP6w7vz/4Op99mFK2&#10;HXsV9xj+CfiH4pn1HVfCnh6a3X+0LD7M988Rkmto2iGQrR7WJ5ZVABJEYAySSLfwn+H/AMdvDGha&#10;T4g8F+C7W4s/F0MP27xBrnnLpNhZTTxWf2i+2gNDAsk0akooXZ83zhRjlfiXq914b+Fst+mi3Wn6&#10;kt02myXUsJjZ42k4KOm0FSqMMYAG0YxvFfWP7CniX4v3Wm6brfw28U6fpK2IjjjuPtEMNmbM2Zij&#10;gnE6FWK7yzqykPl1K7fmT3sxxE8Jl7rwhHlb1T2dl3XfS3p1Pm8LTjisf7GU3zRV010u/n/TPG/i&#10;V8VfjR+zTNYfs2ftNeGNGsdbmvLe+sZdEZ/JljWZwwumKlZRO4EizxOfJ2mJoxhUh9r0S/8AA/xD&#10;WRrfw7qzfbrf7Ss11CYUbKoGJk8pSQxDn5EG4OhJLA57f9u79mf4SftEfBttf0D4YxaL4w0rY3hy&#10;bStQe1trO3WKZ47OKEs0NsAlsC2xNrF5JAIvL8tvmH9nL9qCXRfAEfh740ade299a3ci2eoTaftS&#10;QmR2YB93B38qYwArqpKjJdvLjSw+b5bHE0IctRO0ktFd/aSu9Hba+h2fWMVlmOeHrTvB6xb10XRu&#10;y11001Pqi3/Zf0YeA9O8T+FpLae3W4eOG3fbHHaqsSnLiRSrBdsoBYK4LNt8w5FR+IfgTZW2gaR8&#10;QrLxklvNJGzzQ3M5VtgMaB94C/I4wu9lIY7sMARi98IP2l/DJ+E3/CGeP9LsTK0sqqZ7h5RM0nOx&#10;GjYOQcPzuydxJJYAjrPhx44+GutfD+Hwc2pvpuvaPqm+1jvpFe2vPKhUYjMq+WDIIgTkfKVAxnEg&#10;+VxFXMKEnTk3o/wZ9Nho4WrBVFa7X5Hl/wAYP2jvgX+zBp9p4B+IvjWO+8T6xdeVZ6YNJuWtrazd&#10;Ei+0yTDam1mVyqKJH3REuFTAk8s8RXA8H63Z+KNK2/JIbjTtVt5kjnuIQRtjkCow4UbfmyvJxwfl&#10;+gfF+k/B7xt4D8F6T8SY/EnxJ8b6b4blsXsfFFvaLpOl3rh7S4lt40shJqM7bWSITuSgZSSZ9yVy&#10;PxO8FaZaeArjSJrv7PP4fuk09PJmdJJ1iiiEZETBR5o8xgedq8lW6BuzD1cNSpxp8r5nfmbd03ey&#10;cVZNL1Wrel93zuOKqVpTbXKvhVrNK2t3d3d9rdPuPV/2N/2u77wk8Hw5+KPhtbWzvpn/ALO1ZLU2&#10;y3beSxHmTINjkIqYjYZQEsWAzj7NsrvRdVsI/EFhMssFxGG84PyQRvQ8dDhwcEk/PnA7/lj8HfiV&#10;c/Da+tfD3iG5gbT5rmEIJ7XMVyA29N1sxCsVlWOVWyCrx5POMfoR+y+2h6h8PIYvBuux3ljJbRy/&#10;ZY5vOhskKwr5MTEmQAdgxAwygDaoB/evDbiqq6kcrm24pe6na8fR9Y+W8dN1t+P+IXDNNQlmMVaT&#10;fvNXs/XtLz2fkz1IxNny3jjjLfNvVDuKk4zkjn0/DpUTND5cbRRRsAu5j5eVHrj0wAAMDgflU3ll&#10;bVvNVGZl/eNhsjhcKRk/h/TjLxB5c2Hb5mb51kPQdew/u5H+TX7fc/G4x7FcW1u+3MZ3AAE7d3zE&#10;jP8ALqRnjnpkOiiWO4HmHdmRdu3qR16e+B7nt61LcbvIYxRSNg53+WVxjPf+IemPamW8Uf2hUjfz&#10;ZMMzLwTtDHnqM4OOPb8lzBZmfHp9uNWXUri7WF/LKGP52MjJu2gJ9xONzFgFLBUyxCqDcUyRHcI2&#10;k+Q/NHIwxngdOGxnofz9HXKXEFlPqEfyrFD5nk28hErqPmO3qGLDK4wM5wMGpIYlSd2nt2hjhUqu&#10;+MBTg8rx079z+PfOm+Wo4r1/r8/maS96mn20/r8vkV5I7WbbB5olUtvLK27OTjJJJIOG5x6Ac1Ig&#10;uHnkWIKUVg6/Jux8uQM8DHQZz60kdutr/pCxlt8hCyKwbAIIJJA5/DuAecUs5jeLypivmKxX94wD&#10;AAduhzx0/pW1zMiaBVnRnX5iuVVGH/fWcDt04xx7U+O3ilTzZGk6/Mvl/I/B+bPXPXp6nr1qQI0R&#10;RjCz7uSd20njBALdslsYHrzxylu2ZGhWY7du1mbPytjj16Z6c9cc8ii4bERa427GnELTSABn6FsE&#10;/Xv/APWFQzorSK8sq7Wk2o0in5eOvPGPY55P0q1I/kw7N6NtTezR8Z9x6ADHpzQ6vs+1GNlQfMrM&#10;MqOOcE9D35+tBEiGGS000tLdStGJG3Yj4Yk9eeM9Pw46k0VIRas+6RGJVQvGAcZOPXt/kYxRQLlO&#10;ijSWQFt8jqJFaJI1ABU9wByT97pwMHqBVy3yrPM53ZAKqvzAtjB5JPOT3/THNeWFPL8hp5N3mbQv&#10;zHvyTx7cfrTb28e11yz00GJIrqJ9qzMwG9NnyL2yUMhIJHClgDhqxlPlBRuXEjxMt3H0K7QdxUMc&#10;nPcdOc88degoUERx+XvV/MJMakjngdcem7qPU1ad/tP7hlGdu056OeTjoOOO2KheNthkkWZ1Vv4V&#10;LDAIHYE/16HnpRzANu4GlRuqoW2vuY43YOMe2CccHHeq+uaFY6nCbLV4IZF8sgrLAG7g8Zx0/wDr&#10;1dMxmmc243LHn5oyNu7jgnn0OPfrTCtusEsnn/ehLNvYAqQCOpPHT6cj3qZWcWgh7skVbFIjp8cd&#10;kqrDEgVG/ugDjA554/nn0q1Fa4Vvs8aqGXDK2W+YnOP8/nWJ4HvPE+p200usi1W2YL9jjh+dkAPO&#10;T+HYE9OBW+LUQqII3G1WPydMNz83557jp35rOjUvTj6I0rR5asvUhghMkhHmfKoXKr95m9emT+uO&#10;9PNvLFHcSKm1TjmQH58ck5HUdvYU8w3EaKSfl83HGcKcD06cZ6+tEEpAYOjNuYhvL+Ue+f8AHjA9&#10;MGteYyK8qhoyUjyrZKbsnHpknr0/XrU0Nqkttum+eF22sVwpxzknPtjnvz1qeNkECxxBcNlRGF/X&#10;OM49MY5Pc0yGH5d0ZVThnZ0h3Z/3ffjpz0/J8wmjy39pTxl4Z8J+F5JfHestp+nyWbr5c10IDcMA&#10;WMSSSNHFFK+Aq73DFtqjaGZm/nb/AG0PiVonjj4tahqOheE4bfTgXSxlMTrLIm98Sy5VPNdyxk3l&#10;EwMLtATaP1q/4LHftraJ+zz4Pufhh4UP2zW/Etqy6dotjITLKEwZZ7kh98UB3Nt2qskkqOA23zq/&#10;EHx34u8UePvFt14m8Ya3Je393MXknkYdMAbR0AVVG0KOAAAO1fG8TY6PKsPF69fL+ux9Zw/g5RXt&#10;pLToZOXjm+cLkYAG0EcdeM/z+tEo3L5YxsZR7gjA9+mc/lTsnfwzblUfu9o5PT/P6063uZFlDou2&#10;RVIRlYcD15PYdO+eeMYPwx9Ub3h27tvD1zbywyzrcRsC72zeSySZyAjkn5lwDuG0hiw5C5b6c+G3&#10;xJ1I6JpVhoN4q6vqiSw/25rhSGOxt1lEkyoiHZCqvjczMWj8hiBiVY6+T9LUalOLUllC7iytnkY3&#10;MxXnPTGF5wB3zn6k+CVlaaS/9u+JLc3d1fPHa2Olw4ka3OFESu5ViCMkquUUyEM/CPE3z+fU6f1d&#10;Skr26f1/w3c+k4fqVPrDUdEz64+GtnoPgrwFoGm+FtJ1SzvPLk8+OOxmkbUXURr9qliLq2RsC+W7&#10;oYgyxktJmGPhfFfhDVYfF9x4kudJtzY+KIrlNLvP7Q89ZphMokBIwNjhHUNkozRFRlDl+v0SztfD&#10;trcX0+pG+1jVJYLa3W0kmjAuo3wkCGRiSEWJwUkDCMIzsX2rMsXiHwPqeiw2PjzVb14bhmmCWdhH&#10;LMkMaypIsCeZOpUI/GGJZjJvLFsRp+Rc/s60pJ/Fpd9X2X+f4dF+tRj7Smlbb8PX/I+b/wBo74bR&#10;698G7XwX8OzdXFxpHii4mg0+bYpEcrMJG+ZyQwKoG2gBi8eRkqD9Cf8ABO74jeIvD3w8j8DeM9Yk&#10;0/8A4R6OSHxNHc6bJcSjTYzmSEskiMiJ+8yVcZKbsAB89V4T+GkljbW/xQ0/wrHrljqF3GbrR2uH&#10;gE1nM7vvCRrHt3TMjY4IcMDlXbPzT8Z/jdpPwG+J3j7wF4GsI5rX+0rqxn0m+swVC+Usb27sH5Cu&#10;NucKTswyxlnWvpMPXlnWBeApxvZ81/V2f5ny2Nw0cpxv16crXVreiuj0z9sf9pywT4Gf8K+0+8U+&#10;I/HUVvDDDFqLXEGkWK8/vcIiyOkXlsu6Pcpfeiow2x/J2karJr40CwOoyLby3ivcWtuqKZmt4m6D&#10;BVmZo8ruyFC7eRgVxWneLdZ8V+PLTV9enkur15hBb26YGYY1P7iKMDvwowCQW3DLHI928IfsmfE/&#10;4l+P9PjM9na2s3iZPs1x5aqrCMMV2wyHdGjKE2o+0kM3U/MfqqOBweRYVU5SSvdtvu9NPJK39M+Z&#10;ljMRnFd1YxbtZJeS1183qYHgL46a/wCI7qbX/wCzL238iZ47cxzOGiXaAAzscA8Hpj5jkjnI9h0f&#10;412mraZBql74qt2t7dIUmW8y0jEkYGcq3TOW2jlQcnpXg/xN/aAtPDmqXXw5Pw20vwjrOk6lLput&#10;f2dHL9jKxTlBI6NmZ3wGDYwWADdSQfaPhz+ybpfxJ8D6f47+EPxA0zxsmquyXq6TBJZrZyY5hYXB&#10;QbuFbaxRgNvBDEjkzDL8PUSqVY+zT21TX37a9NT0ctx+I1pUr1JLey1+7fTrofRP7G3xo8G+MPHa&#10;6KdQS61TULyC60ltRmRbNmt4iNspDK+3ZuZuUA2l8s7Oa6v9p3X7LUPCutazb2flr4i8RTosZjil&#10;WJYVWIQbAowHhlDLgoGV+RsOK8P+FXwH8V/BP4raT8P77x74VuL/AMR3CS6Voel63BPqdlfQmTyJ&#10;HQxkC3kmiERkUshDAqeWr6b/AG0dIfTrSfw34a1SCezuLp9SsltYnmDRsIZ2lVxuDF4Zxg8/dOBy&#10;rH8+zejTweaQ9m9JLT0X9fgfb5VUq4rCy51Zx3XXX+vxPla31Wx1XXL7WmmurW2dlWTZMzKu5HcN&#10;5jMMr8jn5iWyjFgu7NfZX7GVp4UurKTUfC3jPV9JmhiK6l/Zd00iQMWDoxS58+DyygdCzoFDMCrq&#10;dzD5E8QeFknvv7X8HrHbH7PJPc2Iuopbe5KFI1K5LtC+DuIQFZBuALnNfTv7H3gq7vfEmm+J/Dgm&#10;h2ST+RdRxMzWDlYQY38w7iMKYkXeUPnHcJd8iH6XhfEez4gw04a3klb+v+G9OnkcT0PaZFiIy6Rv&#10;c+4NOiuCDdXN4kkbIJLe3jRlcLk8sXLE+oyOo54pbgXchHnJt3KPLZlHzccgAHB4PbgZHtVPQLXU&#10;tJ0xbLxDqUN1eQqsYmWPDMoUfMxAUE7sk4VF5ACDGTp26wSzfaGffjBZEUYUcdcgHPJ9M8cjNf17&#10;Tn+7TP5Tn7smiFIkgfEu6PaWEgjYDzCM5/pnk/0EbWaQiSTMOfMbdtcY3AkYBI4P3un6Dirl1blG&#10;VkKt+7XzB5g+ds7ehPGV9P5imxRtcfJa7sxrlt+FUe4LY7EdT2rTm0uTcrm1vbZ1xdRqqfNNukwF&#10;XcVHB4zz3xkk49DBFcWEcL2ttpbWAtdsC2/nFzHIqAb+dxIYDcBkYDbegxV0rE0CiTbG25iqqrY3&#10;BsZwAOOvpnr0zWeRBpOq/Z49kazIZR5efnK/Iz7sY6Mg6jOMAHaTWFSVqkJfL7/+CkjSHvQcfn93&#10;/AbJmRNpQq6yMxALy7t+TndjA4IOfbnk0scsLKoETruYo7tzvOM7l+o/D3qVI5nGZUkV0bDNIpYY&#10;42jp369fxNOijkni89VVUWXfzghjgYzk54HGRj046V0uVkZuw1lkt4sxStjhl8wBSOf7p59cNwDx&#10;+MMrolwRFdKN3mMu1dwOAOfxPbvx6VZaIIys5J2rz27BeRnqOnoQaZLFKkapHIwaNsPH16DBG7qe&#10;enP6UKSuAy4CrEoiK4VtxMcnHQ4xx6/oeoqKa1aK4yfnkZdvzLgrjnnv+o656dZLgSx7XCHa2C2M&#10;g9eT+npx0wM0CKII0RtMspzKysQvJ/D9OoPPuCGoJWDMqbVJBVjIwHOfQj+eDiilvoDMohm1Ce2C&#10;sdphgRsjjqGBH5jcMehxRVcwjp1By0Kopjk/1e3d90foOCPrjHY1zvxViWz8MXGvve+T/Ze65kW8&#10;0n7TDsUlpg+yMyfNAs0RIYDDFTuBKt0RlkSOTOd0fzN5fA/2W6dfTn17Yq5aLIv7t5SztJn9+obc&#10;ucZwM8Hr+PToK5pPQS0ImlS6u5olljWSOXFxHbSB9hPOxu4JUg4yDgg9DypWVuAFk6r+9B+52Pdc&#10;9Pp1OetY3wleGHwDY6bp99qVwultPpk15qalZr25tJpLaW6c4z+9mieTzMHdv3c5q3Dq62O2HxVa&#10;zWs/nFIZpmCxOrSIExICV5MoRUcpI7KcR0lL3bj5dSCUatofiFb2YrHplxx5PO5ZCfrgD8uO/rp3&#10;7wx2Fw7L8rQuT/s/J1zzwOen/wBamavBZ20TLeyblkm2hQpbaCeDn0HB9f5VyF7p3iTxxbXUeneM&#10;LrTzo/nW80KW/wA1xuQ7WJbr1ycd8c5GDhOp7O9tbmsKftJJt22Or0NhcaTBNOo+dA0Pl5IyTnHs&#10;cdffPoauyILrImf5lyVCkZ3fKQRn15HNV9CtrSw8K2UlzOgjihjSTdyXbaM9B04PHoe/FZ1xp+oe&#10;InhuluprS1ifzdq433Azja+e2M8Dv06iqhJKlG3ZCqRvUlfuyafxXo9lqNvpBuGaS5Zkt9v3CQPu&#10;88dvXtWkkbP+727JNrfKvDKcDp+p785qG50fRSYJ/wCzlm+zzbo1dfmD4xuBP3eMZ6D09a0Tut5M&#10;EK2BjDOS4O3HA6cEdsdPaiEpOTT7/wCRM4xUVy/1qQopmg4kZdjY82RQzZzknkkHOBz+QzVPxdqU&#10;/h/Qru4spSZlh2RGO2luSjtld/lwrvm25B2LgscAFS2RpQxMbqISYZWYJGWQDqclsdPXj865L4w+&#10;J38I+DLzVYbS4N6tlI2m+TG24y7OIxsdZOuC2wh9iNt5UZ15rIz5XdH4Nf8ABWPX4rL4w+JdZ1i+&#10;k1TWNent7e31SaF1a3hihS5mCo6BYg0lz8gjAQQFDty25viKKbJaSZm3Y+6sf48f/Wr6W/4KUf2d&#10;H+0Z4pN/cRzXsUtvasyzLuk2oQZXAJLu4TJyAfnjJ2fcr5mCiPFtIpIVst046D8/bPbtxn8xzqfP&#10;jpeR+h5bHlwcSa3fZAQXO7d+eR06ccj9aaJgjeZGB8rkKuCcN1zz7/WgExli0YkO3CqV9jjp/X/9&#10;bV2iXdlvm429lbPofw9favHO86jwjZR2Yi1eaby/KjWcbWXcVDkBF6kSMQMH7yqpcDgEfQPwd1MW&#10;FpZ6lfIulyTKSqx26iQK0e9IYiRtXMDqCT8zR+UsY/eb6+cvDEct7JLceSuYohs3ZCqxIVeRj+Jv&#10;bBHJxnP1b8IJ7bwx4f0mz0+xZdSWaRoZJI5FghTBjlkdtyFwkYG/jblFCKGfefBz6cY4az1b/wAj&#10;6LIYy+sXWiR7/wDDR9UuLqzfxv4emv8AXJdPb/hHfCcWBaWhL42SSIisWkZCBkBtu8SM6hlHtXij&#10;SNdm8MQ+CbqC1uNe164i0qa7WF4zaRApK8sKvIGUHkb8/KXR3LPnb5f8CILi/urZ7DWbiz/tAvca&#10;l4ikt2k1JiF+YwNhkSFhHIiNlYl6gIyqZPSFg8QeOtasdU0vUY5o7F/7PtbP7VJNDbWqMke6MrFt&#10;nmFsMhiwz9sj2/L87/jGYTlLEJRsra/5ei77t9T9ewXLGjeT30/rz/pHN/tC/HWw+B3hyLxVoNjb&#10;3M1xoLR+HNW1SZLaQzxSxCWAwyhFcLJJiTflggUNtG5Jfzn1rwP4wm1KbX4rvS9SXUrrbBHp2pWs&#10;1088nlsVW3jkMjcyquVUqWDBSwVq+5f21vBPjn4nfCS21LRLjT7q20TxZJIzLpM+qfZ7a5s0Mc3l&#10;W0M8TGV4fLw5JBAZtuSy+NW/7IFl/wAIpPp2kW/i3Wby8vGMet6h4d0PRtLSJRnId7ueaDnJAaKC&#10;Ty8FhF8yj7vg+NHC5a6j+OT97fZbdPPufC8WVqmJzFU18MVp69T5btfhz4jj+JI8K6wP7Fvorya3&#10;mj1i1mjaOeNiphYbCyyCTClSCV546A/pR+xN8HfHus2dj4vtdK8Ox3VpYxiGSO/nZpYJGMmzO0Ae&#10;WdqDfvJ8rG9QrCvlX4I/D3wGv9qT+Mb3wba+JLO1kivrfW45VSK1mVBBPFexTS2yNl2BBSORduFc&#10;sSV/Sr9hj9l+z0Cw+2Q6D4b1UbrHTzdaL4yk1FTHEWnt7iFZrULBl2ibcXUEbDhwGkrn42zP/ZVB&#10;b+a0fe2vYvhHAqFZzk9H26euh13x2/4JI/s7f8FLfh1aX3jOLSfA/wAVrWzji/4SPSVGL3IYK9xD&#10;hDNucFQzAOCrqeRtX4F/Z6/Zn/aU/YZ/af8AG37Ap0xde+JFx4ks7TQdEs9Qn+x6pHNEJYb6IDar&#10;ROhhMkjhWijWTcYxHMU/bv4KXFr4CsbOHwxbaTbaRNJusbyS4giIEgikCkJHszJI0+X3Z3Lgbi4I&#10;+XE/al+GHxJ/4Lq6ffWeraHql54T+Ev9ky6v9ohka1u31CbMHyNt3jz2Ru6rIgO1jur43h3Ps0+p&#10;4jC1L1KUYOST6OLTSvvZ7W+49bNcNHC5tDF0Eozbtfq21a9v1LHwY/4JJeBf2BfCfir9prxr4q/4&#10;WZ8YrzSnuJtQuJUSOylMR8z7PCpjXaNxVeECxhQqpgV8+/tN+KL2Twx4b1cyfaLjSY47S8hazt47&#10;2xtzE0beamFMhG+EscoNsW9iR81fqJ+0t4QtvF3h++ksIZrSTUtOmC6xYznzIJTF0jGCPJdNzMM4&#10;37WVGLs4/OLxd8N/iA/iDWJLa1XVrKS9UxS6fMVhfcd1vDMIh50DtuRXUqCzQMATsIr5unmOKzLG&#10;SxOKlzNW8tNrJbJLXRH0OQ06VHLeWGjbd/Xvvr+Z4VrXhfT9btV8RaP4gW2v73Tku7W3ktVks7qN&#10;R8oiuV2BJHIaB1ChvmiRiXjdYfd/2R9M0u08XSWBiEyx3iRWtu98iq0wDSKWcqykplZUwwIOwg5y&#10;B4x4i+FWv/DXUbFvDuntNpt9qO1bK3lt2QxkZe0eJZUjEGwbdkwVds3l/Js49h+GNjPpHhQeNo72&#10;42+HRFJ5Fu4aWWFUWQ4mddseI5Udowx2IGwp3Fh+hcJ4eWLzanKlK/K+ZdH7rTt9x5HFWJjhsrnG&#10;oviXK+2q39Ln2j4ezFYqxLSBYzLHIuAssZZtrAqu3pxgdtpwAwzoS+TcjzLeNtw+8VAXC5z3OOnB&#10;zng+pBNfRo7cWdve2LRrDJGrQhZAQmVxjqQFGOOTnr3BM4t/PEasn7tlJXLAZAKjcehzkdPr6kV/&#10;ZNN3ppn8lVI2qP1EXHnfvo23qyqqq+QTj25wfoMdfpXgEeo6kbJLS4NwFchZISg2hUZz0BbClSWU&#10;4GG5yp22LiWEQsbiZh5MbFpJGIx33deOPmz/ADJp2JLVX5aNsgrMiEnzCRtYMBwR8vOMjORzipq8&#10;/L7jV/P+vxKpxjzXlt5f1+BTjZfPOnvfHzI9jOvmDcFcEoeP72GUZwDg88Gq8s2s2d5awRapbwxy&#10;XW2+a7xHuhaOTbGnB5EnkhQdrEKSWJzuvoYjdsv2SCzZleSO2tpDJGuWVgm4AruAdSc85VvTBpan&#10;ZahqUUMCzNBbrfWhU29w0MjgXKvglG+dWwqmPoysQcgkHOpUjUw3Ou1/TrqaU6coYjk87ffoWsWz&#10;fKN+f9teTxzjd36/j6AnCxRQOuJGA3HHJxjsSPU98/Xviku4raHc4baWbO7aSXO7lev+0eRjp+di&#10;LyZoPLgkj65bzEJByMHB44we469q6uZ2sc7iRZlRhcmRX+VQyhgdjKTnuM5Ix047d6RI5JPm8llk&#10;ZRu3Buze2Rnrx0NEokYLIoZt3q3U8EckAEcfXOO3UmDyXK3OdpZcyhcdeCRgkcH3z1680kxa7kZt&#10;4sxgszbFUhMjKrnptXHXn/63SkmhlmgRTEdzIXaTkZ4znggcdto6GpZU8yAR2jTRsxQbSwyOc4yR&#10;3HHr+IqvDqyQ3Mdjq1kyyzNsXDARynAYorZUsckjaQGO1jtA5qvaa6jtI5nwpqHji4vru/1PwNc6&#10;ZbSMVWLUL+GVndTgTRFHbEciYOxhGylclSXYgrro7NmGxWjOzKhX3DGOvTnr26cfmVz+yqL/AJeS&#10;X/gP/wAibqtT600//Av8yxc3THT7PW7UuySSLH51vGpklt55ERyGLAohJRywy22LjGa2jJEGWGWM&#10;NIV+YyKPmP8AextxnA7/AFrhdS0TRtSgvLrT/A+nsdYF9aavqFrst710JkiGx/L/AHpPOd0kYAHB&#10;PGI/BWnD+z38d3ula1pU09um6zm1qa6jsQ0aOVWJnki3KWMbAxgq0ZABA3NzYjFqlHXTzNaOFdbZ&#10;HTeDNZ1LV9Y8UWeoQyRW+ma7HaW/zFA6fYLOc7OeRvlYdMHBJBOa0vE+tWelwwae9zas9xPt+wys&#10;WluVYSZRBnOflLcq6gIwJQfvE4fSfGWkaB4yjsPGHj//AEPVPDpudN0yTTWXU72W3n/0m4KQkZCJ&#10;PbBkS3WVQQW2eWam+JPhz4l/G34eatZfC94fD908Ej6RNcR211cyTrJ5qllmgu7OFt8SnzHhumZJ&#10;HAFuzF1yp4ipUo3hsvx+X+dgqUadOpaf4dPn/lcqas2k+GYml8LeLjo+kpo8d1qMOsaa1tp0EPk2&#10;0dvJbMY44VAEIUxRMihrgyuQAqSrq3xPsdDsdN+IviCeSysbizittQt7a1e9TUPP2rCbTyEMk7fa&#10;HEQAVXI3fumMkLHzqD9lbwBB8Y9B+KPiXwNqOpXNlpN1o9l4pvribSdQnkErFYr6KwdbG5gvZA1w&#10;pmt7ZIp0jbDTXRWuA+LnhfR734qT6R4H8M+JbXRrfU4dV1SfQ9cmRrTWmitrVpEhCOtzsgaGzuLs&#10;RSLbmZJIpYPJvy3PWxVahFuaVvmbUcPRrNKN7+ex9QeD21w6Q2pePri3ht45vKtY4pRswXCqC2fv&#10;lxs2g5LnAAPFdLpWt2uqST2Fh80aKo3qvRhkYyDjIz0zXzR8VfjXr8fwU+EfgP4meCtJOtfELxNo&#10;YW80TUGttIk1B4r3UbW4RnUS20n2rT7Wf7PIrM5n8uGS6aKZk+j/AIfeHrDQPDC6ZpUssypIT5kr&#10;bmZzyxBI9sDPrjvXRgazdKEb30V31vYjGU4+0lNq2rt2texdW4iOpSaWbWZmmXzPOMeFBB5HHQ9f&#10;r0rG8ZeMEsXbT4bxY2a4WGa63ALBnIzx7gDn14xUHiXxBnxXB4esL5leSErdXCozKmSRtUY65Hrw&#10;OnetrUPDuiCytdN+zecpulklSReJBg5Oc9wfYfyrf2nuyUHr/wAMYcvLyc60sXbeLy4I7ScvIqrj&#10;HHzt1zgHBP145Fef/H6602y8Dy61qGjfarfSXOo+XNGG+1TQIZFVVdlUIAmSGwu0FiSofPpP9nyK&#10;o8yL5SQCpB46Egnn64+lfM//AAU1+Knhv4Y/s66vNr8dqVmAi+1andI0cfzJIo8pjtd/k3fck6Dz&#10;Btfa27qKMW32MaceeSSPwp/4KVeNdI8R/tDX2jafHdTTWO4ahqF9LK0t5czO1zLIImO22QyTOy26&#10;qvlhiG3OGc/OsxiP72MFflzxxuJx/n9K6L4q+Jx43+JWteKY1mdtQ1S4n8xlVGbMjNkhSR3GeTzn&#10;lvvHm3KY2t3VidoPA57f579a/LcZW+sYmc+7P0bD0/ZUYw7IkZpGjYl2b95n5iGycdvb/PFNiMat&#10;tAABz8vXHH1/zmmlliG5d20YDDgcetSb4nDK7DuGBXIJHoPX6GuO1jY9B+D+iWmr3mkaT5SNPqF8&#10;UaTI3LztjfryysZG29wFz2r6l8PNZjxLo+h2Crt0uyFzJJDsEJm/eB2ZPnAZ1Ic+XlmEh4baCfmL&#10;4HahpWiapBfXd1I15MskFjC27Zb7wBvJDbgw37lwB8x4D7iB9bfC+HwnoIt9a1ywgEltbzahGY1V&#10;/s5UKfM+YlOFc/Lhjt2oeT8vxvEFRqot2raer/4B9fkcV7HzNXxZ411jw7a6xb2l9NpN/LqMUviC&#10;6WxjR7q4jcmL7MiB2jMePvKwWZ2wFKMxfsvh74m8R+JTeeLdf1ebUb6SOKb+1r+4Ux7ZIsvEskzk&#10;yMN88jRhjI7I/wAsYya8S8LS+IdbitdCvIIzc31rahWnmkCxERxLGzDbtIVDGNuSpZyxUqyke32n&#10;ijR9E0+x0nw7YRbtPiaKO3nhSWK9jVVkQy+UCdsSiM+WjYJWNGeM8H5HGYeNOmoxWrf9f1/kfT4f&#10;ESlK7eiOZ+N2jeKdY8E3nh6+T/hGb6NYbmzhtZEikNuzhFuJFRA/71yjNEvzqquxXDED8+9RvrvQ&#10;/EM11aiDBmZizIkgPXvyO/UE+x6V9ffHnxrqH2jS49Fs4NWGnaypTU7mSPydSmt0/fQ7otkZgldw&#10;vyNuJ3NHsDBH+UfFulaXBdX1vZRSRtaXUwKSYIEaMiBjyShZ92Rk8Ec9c/ZcM05UcO1J6PX9GfLc&#10;ST9tUi4rVfl0Os8DfEXT/D2oaDrtpqC6l4i8yCLT4b6Yta6VGkuYY33Ntk3HJKtmOONujvIRb/rJ&#10;+x/8f/il4++Gn/CWaX8NPEWrWemw26zarqMa6d9uhea3azkmmdiv3TG2yPzioVyQwDNH+SP7OHjD&#10;wT4J+JFjd/ELQrW60xrhJbqS6txL5Sxhm+Vd0fmkkYEZmijckK7IP3kf66f8E/P2vtX+MUC+L9Ws&#10;bK11OGOS90eJry4NqI7d1LXUgkWPzpmlgud1xIVf5ZvLjBkLy8HGWWxxWFjLkvy9b2+Q+G8zrYWs&#10;0pfF0t+J9uWXw8+Mni7xdqnwq1nxLdabY/YbtNPutKvJIo7WOaOXyWCwESPdRujSEONjxyfKd1u1&#10;vP47P/wS0+DfxTv7i08JjxJovxG0DVbTU9D8fSapaX09pdIFkul/dRCS5RzdvDMkqoHkhdjgoxf6&#10;G+Af7QXg/wAIT6he+LNRlP24aK92by6Dx2LyxefLO5ldY4Qj3LGRVVSrErtY8tveGPiQIri4+Kd3&#10;rK/2bfC9v7XzpEjdbZlj5nPl7UA8iOQYOd1wFYY5f8ip1cwwV40m4p9tFfz76b30PsJxjiajlUSf&#10;a/8AWh4T8ZP2wPih8DfAul/AL9pG2htfGVj4elNvq0bvNb6pJFIpt7mImHlo28neHXduBYkgZb57&#10;8HL4g8SeLG8aR6y51iRLi6W8vZomhEToWVpITHIHdJUktyIUVEEUbKAVTPvX/BSj4geEviT4Is9W&#10;tXhvNT8K30dy1zJu86xjlUvI0YYEOP3Lqy5AIkST5wAo+cfAHjaQ+II9OOqKsel3HK2N15c0kuyU&#10;ZSLG4ZyrblA5IbZhRTjg/ZU5SpxtKWr8n5eXke5gK0Y0YqaSS0t+NzY1Lwv4jvLltJ1+exuJIdQk&#10;di3yzxvtB3LLtRMFj8zH5kLspOxY8exfAP4a6PceE9e0+eS2E39sIkjRsqwW/kw24MbHK7wVmIYO&#10;xV0wGG1mB851mawj1LRfE8TRxq1nbQKwtTKFO8LAzKAFZfLRjgjCmEkZxk/SHws8H2+ifDiGOy06&#10;O1udZkF3eaZcR7lTcirsIJ6+VGoP8JORjbha/cfCLI41Kc8XUjutPvaZ+W+JmdThKGGg9nr9yaL3&#10;wkkKeA9N8PXd9JdXmm28em3szSBh9ohA+9ySCy7W5xneOpNdA2+4QxHbIyKoP90DOc9ff0BP4cee&#10;fEOfW7S90zxF4GtNPNr4gnWLxB9oZGWKFVZ2kVcMzlAGR8jC+YpIJLFfQ/COqQ+JNFt9btTIPtUW&#10;5Fk5yo6nk9jxz0A9c1+8YTEe99XlvFLXuv638z8ZxNH3fbLaTfy/roMubxbq5aG3iVoY9w1CS4gK&#10;gLtG0KSAG3ExgYJz+8XGVNLq6WWkSeVDftJEptAZGdhIHl2KGJXLkBjjJxkpnORkV/FMkBSN5NKu&#10;JPs+oW32ZreQ7VuJJPKEjBJF3BA+WDdcgDeeKhj1O8j0jyrWx8+8t1jhuY7e489o9salwWdlaRtu&#10;AoYqS0kbMVUswK1X964t62f6f5MVKmvZqVuq/X/NE1q8V5qbvaeHJbG2VVk+1zbvKupJdzEhGG5G&#10;GUDR5yDliqls1H4sWaPSbaezjnDR6xYbVhX5mUXkRPJIJGM5BPIyOR8pPD6vqdtaa0vim1udPdhd&#10;aTHZzndqCyxJ/pkm1FVsRiJdoLIDhwASvl6yWulXCJb69BDJZy3CxSI6qyuuep3fLyd3XHbB3EVn&#10;Rko4Gp/29+Oq/wDJbGtROWLp6/y/5P8AG5VgnsrsA2jq25ijbTu2sCVZcg43AhhtOCG684NSW1tN&#10;LF5MrRl41UjMhII5AJyOpHqMfkDVmcuLQwCRWkj4uMufmYHkZUdSCT0yc9eciCDUbGW4htLmNbWZ&#10;kLfZ522O4xuYKB8rkYGdpIHqK9KNVM8+VOUR9wikKNo3Hcd5X/ZHY+mAeP5c0y6sJYitrM6qu37r&#10;HtkAjK+nHfHf2qz5Ue1/s37xcBn2qV2LjABHBGMjIPT0HZY4PLGCA7ffQcMy4H3c46dOc9DV8wnH&#10;Sxm6fds0721xGsTxqflIQb+AQ4B9TwR2ZWHIwxsTW8V3DIs8bTLMxEyz4ZXUrghgc54OCOhGeOeG&#10;6loUeqRYa5ltZBtaO7VQrxuAx3LkHGMDKkEMCQwIJBh0C71m9gNjqGmi3uoGwMSEibJxuXBbg8ZB&#10;JZScHI2s0Opyy5Zddv8AIfLzK8em/wDmVb7w9D9nWK31e702DzGaMW+wL0ACDzo2KhQMbQFC4PAz&#10;iirEDy/27faLdXscMq+XcR28axK0cbIqgENgkFkchiME7grMVcKUoSjJaL9ByUr66/K54/4W/aS8&#10;HeCPEdr4I8afEjw+kWsSXl/DfLq3mS21xLeXMq2Mkecs6oysGZlkYK4aJdu89v4N8eeDraPxLJ4O&#10;1zQRpOl3cl3a/wBk6yt7Knn5vLqeZUBMTtPNMpBJwEbaQoJb4huvjD8Rf2fY7z4TeMfAl946GteI&#10;YdN8O6DrGoTwWcNjdRRRyWbAmC5t/svmweRJmSzubSMNbsjRu69D8A/HPwY/aD8e33g34U/CbTvE&#10;3iOwt57XVfCcmk2cE/hqGxm+zmQQLGsM15PdyKGkuZl2SBp0dYQCfm6OKpzkktWt11+a/Q92ph6i&#10;i5bR/D5fqz6G+IGoeEfAXxl8O6rf+NIYBY6Lq9g0lxdKfPkubrT53t40+bzXJtCqJHlnd0VRlhjv&#10;PB3xc8M/EuW10LSdX1zSXh8VW9tax6egkhtrqxeSe5guJbdnXc/2W4t5d7lVby1VdxWR/BfCXjD4&#10;V6xBoHjzwd8QNdvtT8G+IVmhsxJFqVxAl7bXel3+oCYiVC9n/aSeaA13HCbV0NpGkgnNn4h+Nf2k&#10;/hndv49b9nOwtPgzFC5gtPDemxah4i02SWC1v9Sme2uDavfCe6a88+SKSaVwkkpj3Kzuvbypyc6U&#10;m432tp59rdf1RDpRqx9nVjZrrfX/AIP9dT6H/aQtdP1nw/bfD/T/AAvHrXiTX1kfRoIpbVbqyjia&#10;N5tUj89h81s8luUZSAbia2jZ4RL5ycL4p0b4X+Pf2e5dI8QeH7zUpvCXh26TxNoOnzSpfSNLZuJ5&#10;Di6nlW4uomMg82eS4eK/zKxMz7sf4WeJPjVb3DfGDxR8QdLufDtrcf8AE68OeJNP1OzvLXQYJJZQ&#10;wcSyyC7jicyyWM1q0ryPLaSyt5du8TP2q/h/o/w7v5nj8Najo8erabpHhbQLqxspIHso4pEaytku&#10;RDcqyXOoSQ2j27+Qs0d1I0pCQKZ+yVb2tJytZ2/rXscUacqNaML3Vyp4K0W21z4s6B+zn4z0Rv8A&#10;hG/CvgeZLrRfFJguBq9jqckdvpVzMBPOu5LfTtXtJNzfvWmdmjt1uIYT6JreveIvg545vNOsbNpP&#10;AFxOtz4g8TXVwXk0Kd9oM08srFpLMgKjysS1msQLE2u5rL57/Z08UQ6TJ408b/EjVNBTV/AmpT6P&#10;a61qy2umwx+HYbh9Imt45PszC1s11Ox1K6jtYi0sYW0gZp/O81/tLSnn8C22m6Vq119qt7qCJG1Z&#10;GCobl8AxOpJYRyMwWJizA5WN3MjI00YVuVNW+/8ARmmM9ybv93ne9zSGjQWaNZxwsZEY7t6/MXGM&#10;84PODz9RjNQXEtnf6pFYo+3y0Z5oVIbaMbV5Htj8uwrlvCFx4O+DPjiz+EWm+LrOPRNXEkfhHw0r&#10;QtJpU0UTzS2MOZvO+y+Qkk0EHlMlqltcRiZIjZ2sXcWOixW2pSapHEvnSbVVlU/dAwM44PIOPp2r&#10;ujUctLW7nn8qTu/kNvNO3CYKzJtD7V8sFjgcd/cfl+f58f8ABdPxBoHh74PWdzcwzX19psdxLp8H&#10;2ETW0TykBWkWORVklzGxVWQoV3GQyD7v3r478T3OhWsemaXpy3moahNHDBbCQIApJBJyeBgMAegP&#10;J6Ej8r/+C8EGv+N/EHhn4e6BZ3UlosFxLeR28e5TdvC6eYxGWiKKJdwYY2yEExhpCMcViP3M4w3S&#10;OrA4f99Cctj8a9SuBeXTPc7WZ3LvuccsDyc+/wBaqgbFyoH+8q8H8R+PrV7WLeaw1GW0nVlkVyrY&#10;UqF68c9DgHqM/jVGRlYq0XXhs7QcZB4x+Br86l8Wp996CrmCbzBu3MuRzwM8Ht/nNLK8RMhRvu8k&#10;ydueOO/t+P4r86qrJ8vzfxKfX09Ov6+9M4ZViRs+mHJB7n3/ACqQPSP2dvJ/4TZdWgsrxprKNHt7&#10;ezuEXMhdIsHOMo7PtKZG5WKlgDmvaPCfinU/GAmtNJ1O81NWmAs5Gj2zixRlEZ3SBim9I1QFeNwG&#10;MFefnfwDqc+mW2oQ29ja3cc9sR5Dt8w2gDchAPzjdvA4/wBUMgjIPoXgL4jnQfDGoaZe6hJHNdRq&#10;0a5877PbKzZXaF+Tnc2cjK8YBck/P5lhJVpOaV3pb+vxPcy3FRoxUJOy1PeNU8TW9/LLptjJD9sk&#10;vIYlmjUztbRqJU3uruyFRGGZ95HOOmQB2XhzxHMvmeE9Au5Lhk0yeyihSSNI40RyCqJt/d4n3plT&#10;8uxeQEwvzjonxqbVfEV42pQKsKXEjwzxwpAzNkgLIAjY3fuhwykLAqMSCRXo3hP4m33hvxD4Z0me&#10;4jk+2Rhtct7yPy1u7aS485t4ztaMuwJbqpwwcOoavm8VltSklFrbX52PosPjqdS8kzP8URapYT2e&#10;nLZtYrpt9NO1rO0gt5FYjZkxqrMjPCA25cbXyWUV45o/gzUp/tPim5tru+jhuY7ea8uUEXl3GElc&#10;uCG6MJsHAPAOecV73qmmNr8j+EtMv5LrT9QtYxHe2PzK0cUMihcYPln5wxVuEdSATsBPM6/4b8C2&#10;ugXl1KEhm02zuFmWyyFLXAmikiYsByieUARhdrZ/iO30sDio0IuD8v6+84cZh/bSUl5nzvofhLWN&#10;a+W3spDI0PmWqKApaMBwQhxg/MpH1HPevYf2Z/2lvib8CvFd/H8OJ10C31u+RfEi2LOI57KCSORY&#10;GVxI4RCrYyS7bwCW+ff658PvhB4b8HfD+fU7ptPN/eWF3brp8kccyWp+zn5nkIXDMPmVl+Uu2Mxq&#10;HI8i+Ing6xtfFOnz6bpp0+JmfT3ijVllmfbjfvJz825WMTYKiQLjJJHfTzOhjpTpOOnmebLK6uFj&#10;Gopa9T7K8N/t0+I9Q8Q+IdO1zWbPTtDvLjQ9EvL7R9QLwvYwyeRdmAHKFn8m2lV13AK7Md/7sR+6&#10;y/8ABSvxP4ns21/RYLrR9NjuJNJhtX/dR6a4CGOXepES4ijVTIqLud3DLhMj8+JLLSG8Fabpx0Zr&#10;p9Lu7VrG7jgdYoybhxLE2Bj7SPLiAypLDzMljgP7ZaXPh3UZLzwToUFzJptvpkk/lpaqttAu52aV&#10;15DyZYRhQNo8rkFnGPiM4wOFlZqO2nyVlc+syypUp7v+tz2bwx4g8VQ/G/VBq586z2sZrN9QUzSS&#10;MIGOfKj8ydx5as4yEYiLI+7Wtb6B4qvL/S9DghuLhrqGK2uLS1WPzb/5tsMCSNt8uPCR/K2GwSvJ&#10;3487/Z38c6bDFbazqEEc0n2y3gSSNsKwlCeZucAM6uyBeu4eU3IA46DSNR8M6+1n4Z1O/U2moQzR&#10;XUV5K3lOsyQhd5bYjMQmBkAr0LMM14LwtSWI5Ldke48RCNHmb7s96+GWp6R4z8eLBr81w0SxwrrC&#10;K6yLLDmZHCbeXLRyNtXLMvmOM5GW+zNI8Myaf4Us7BryQ43G3mgQKyozHYMMM9DuIYcnPHTHxT+z&#10;n4PtIbCDxDZa9p99YrKVXVLORkVZIYlExMkqkhIDGzZYMHXzGQkKpr7L8J6vqtjplvc313/aGk3K&#10;4XXBEP3Mg+UpMgPA3K37wfLu+8Bmv6L4Dowy/JYYe2ut/LX8tUfhPGdaWMzSVe+l9PPS36MyviR4&#10;O1HxFrvhe40zTPOhfXphrV1DeGK4t4jYXQEkTBcn9+Y8qTtYkkqx4PH+DtV/4Vp48uLCLxQJdDAj&#10;t7jS2upv9BeRhFbmJSZGjO5FhaBiE27XWTcshuPTPB2pyWvim88K6slxi3jae0uFhMJngZZIwHUg&#10;BgDldwyp2buCV3cr8ZoNB0vxNa+N5tEhmvLWxmRd9iskl1JBC9xBFuKsI12i5UMAXR50IDEgN9Fj&#10;qns6bxEd4NXXfZP8k7Hh4GPtKnsJrSS0/Nfqjo/Fdr4i1QQ/8I7dWItWvLW6S4uG+WJIZVmlUYJM&#10;hkjXC7QAgDsWJ2Iee8SeHJETSfC1i11a3V1qc6yLpkk0AtbeO3ZWmgZXjeNQwjjU8oDOu6NsqVW0&#10;8cTJ4A0fQLK6uLG6vtNSLUjDMbiW0X7I/mu5AZVCbI4w75Xe8aEDcmb/AMRbHUL3SGtfhvqOmx6h&#10;/Y3n6bc6wySC3kRJXiEXlnbu2nClsiNvNdjII/KdVMbTr1k0/ij8+jf6Lrqx08LUoUrPpL/gL+vI&#10;k8K+EPCfgDR7e5Y2uj2djamyhupNJimla3XavkNgBlV3ghbzVO4bssGRSraXxEV4PBerahamNfJ0&#10;25ktLjJQJIInC4K4wCMq3P3dw6ZB4O0+JHhL9nXVLTSNO0BobPTbVboa1fK01rNHBBI/+lTO5fas&#10;MPmSSzBYT5qgSu+4L6ZNoWj6VpzadrUzQ6ebBdMm0+VY1ieR9sCDhRtI3FAq7UCsMjjJrD4mMfa0&#10;k72ir+tmn66JGdejLmp1O8tPS6fy1uZlz4i1y38UwwSaTALa6uJbeOW2EkkiOsKv5bbItgyPPKuW&#10;UkGJQjl2ZL+pJp194aa9SWO4tZoVuGwu6OWPhsc4AyuTk8Z5z1FZ/wAVraOW0USx3UNwtiLy1vLb&#10;S/tUqqPlMqxxqZQyCbkYAaN3RmAYkYWheKdQiFuvi3VLe60m+sY30260u4R4oJpY2jMM7QMYnXcX&#10;5JC7g7rvAdrfu+sexk4zfuvZ9v8AgHH7H20VKCs107/8E6e+8OagqDUPD2ssJjsE0F188VwAylgc&#10;5ZfukKobCAsQASSaumeJL1daXRtdaG3uIreUTQhshgZURGjxyynK4PcSLyHDou7YazpeqQSLY3CN&#10;t2tNbk5aIsxwCOuDhsHowG4Eg81dc0zS/GEM/hjUUVdkPnSW6urbI33RqxVhhlcJIjKwww8xTlTz&#10;1y5pU70nZ/gznjLlnaor/mi21temzzd6eIzKS1useWDjnBBP3ueemAGC9iTgzrb3Gr2uuf2oyRyW&#10;LlroMTHEEZXzk8A4Y7uASIyOmcYehzeKNDFr4U1K+ht/ssdxCJmjULcbYIzG8UikKJlXD+URseGQ&#10;spj8uSGPJ8d+OLXQ9AtfF2oyyRi1vo52N5DM0duSZosJlUDDymeUIWWTnoMfJxVMbTjG0na269O3&#10;6nbSwkpSvD7/AF7nR+LxJa3R1GF9Ssby3WOJ9SjkjeGQyBt8SQSXChOIYnLbejqFLHzQhXn3iHxV&#10;a/E3xRfW/gmw3TQeW11dWpQm6wCm/duwVByoIYlgBkfKMFeLiM6vWl7KPOr7q9n9yPWoZTH2S9o+&#10;V9rL9T4d/a/h+OHwi8XS/HrxD4okmtdF1CKGbR7y4S7nv9RuLRCsJS42sLT7OGtI33STeZc7hteI&#10;SHwGH9ojWPhBr2n+B/hzYxeGtUn1S6u7HxJamSTUNVaSUSSWV7fyJC2+SaG3YXMa+bFPbQspJiVm&#10;9I+LP/BYf4bfEb4W+ItC8XfCZtahmvseHdc1Weza6+3PaXMNvfy2axtHFJEFjO3YsbOgkWJQ5jTv&#10;vhrafsc/tUeCF1Twpo9xcfFTxPomkHVbK301HtNLjvLqzGpHzpUnERiSS5ZTGsaB3CSgmREk8CpG&#10;nLEp4etZXd03310+drWPSlKt7H95Dp0XbTX8bnD/AAI/4KK/DDx7a6f8IP2kPA1raeF/FitoVxqe&#10;hzJDqHh3T4oorCKO3kjVnihSGCMOhLxOGlEgeN2Q/Tnwa8QeOv2rPjxpHgD9oH4pIPEOoeHfDmt+&#10;INDsfG0zaPdaHHf6lca1pi6RbXSwyFrtra0kW/8AtSpaQXjhIxHCh+YPgn8CPhX+xZ4lsfiX478L&#10;WOr+FvGtleadaanLYT3lx4U1a1t4tTh1URWzKbm0iNlM0ifumCRu3muirEvqnw/+CM+pfBC8/bM/&#10;Z4+KMfhfRvHnivxUZtFvFe1vb62k1S7ntbKIWsTtFJDD9tniUvv+0+XHFvMiqPTwNbEVKHPJ89nt&#10;1snbXuefiqdHmsly3SSfm/yPq/wj4W+DcHgTWtL8Hfs/alJDY3lpaeLtLt9G1S20u7u7W6WJLeIf&#10;ZbRZTFHHmfyrIQltySSLtctctvjT8Efgz+zP488OX/gNte8P/D7wvJBrP9mWZlS40KASxRQXl3B5&#10;lvHepHHNGYTcNNIIluCkX2gRR7P7MP7W3w5+I+Ph3oukyeHrjwXptnpn/CL6NYxy6eAqTpG1o8RP&#10;lwRpAkRRgBCzRJllaOWXzX/goZq06WXg/Vk+D/h+80O78QW1jLN4ggXM2j3brPrUKSyZjsk+x2TX&#10;cl1ktHDp8n3V3MfRliL0p16OqjeLXTa/4X6nDDD3qQoVdG7NO/nb8bf1Y6n9iX4efEbxB+z34a8X&#10;a1rMlv8AEjwTHb28N5Z6hfW1rqzFLa4uzMzBI7hb9drSTNBKlvcOzBZJbQCvQPg54w8I+ONA0H4c&#10;2+sLo/hXSrZ9Nt/DOpXst3qmrQ29xPaWyX/mgS20ZhtHee2uFS5lkiuUuI7eK1uIrnxLwkvxJ8Df&#10;tI3nhrRktfB8mtWN5ol5daPrFlPexqGtHsLvZfbRelJfPs47if7RuvPETOz7UFuu38AvEGqfsZfF&#10;nx58H/EHwM8PeBvhzqN9a+NtR8eyeKNO0m30CbVLq7ggtb6CWb7O08p0uWN/sMghQmLbbBZmK3gc&#10;R/s1KT6pJ+bsZ5hRf1ipFdG2vS9v66ntGp+G/EXgmPVvhx41+J7ReEdVaCXwP4yvLCOVvBt9G6yQ&#10;x3000pW4WO5WGa1luI9jGIW9xLJIbf7T03h3416Z4m+D/hv4v6b4a1XT4/FWiWeqabpGsxJb3kK3&#10;UCSpDKoJRJUDqkgBIVgRngCvHP2o/wBs39jj4i/CiT4H+Hv2mfAPiJvilrdn4FutN8M+J4dRvhZ6&#10;xMthcSRxWkjESLFM58yUpGhwTvOyGXP+Cvirwb8PfG+pfCj4m+JbfUvG3mXupR2d9qNydSuB5sst&#10;zLMJbO1gliddUS/UpJLH5txqFvbQ408Edcq6o1rJ6W+45aeH9pTUpLW/39z0Xw7ofib4g/EVPiRq&#10;XikxWemuIbSG3JMfmM3z85BOBkdeCMZwc18if8FOvhHfaB+zb4j+OmlJfw6pqEdpe/8ACQyRJBd2&#10;mbm2iZljQrulFuxg8vacKGYEbUQfbWkaFqXhbwJpuk6Drklq9xMsjXTxrJ5Qdhu2hiF3BSoUkMAc&#10;EhgNh8k/4KWXXh/Wvh5pnwy13xVpdjpcwuNV1ixurx4JLi3s1Vo5I5gyiIx6hNpLGR3VVDg/P905&#10;UYy99vrv6tfoddWolKEY7Juy8kz+c/4+eCLLwF44uPDEF2095Zt9n1J2DeY90FVpXYMox8zkYBIU&#10;L1P3jwMg3AMVDEf3j059/wD9f0rvP2jvEg8S/GHW/EA1uK+827MwubdG8k7gD+73fNtByASMkDc2&#10;SxNcLBtlbzmCqsh+b/Y//V/n0r5DFOH1iVtrn1dHm9jG+9iMhziTJ+Y/eVuP8P50RnI86BN3XeWx&#10;8uRnsP1/yFuYvLRkYNvUjcvIO7gEf575pMvIq5+VRz905GBj6Z/xrmexobmmwT6X4Ym1qMMJryYw&#10;xyNEGQoATIVY8q6kJlTnKzHIGRmjcazNGsjK6mJ+kSn5U5bAwc5IBxznvzzTRNeS+GksJxGYbO/M&#10;sbbBuLzKg5I5IxCuB2yfU5z0WAYlZvu/wsox/Lrxj/69ZxW9y5N6HQaDrF7p8Ul+JJmRrhIyI2C7&#10;sfvPLwBzkgNyP4eueR6kPiMsHim38Q+HZUmtNL0pYS2083RWWJQpVQ7EyYYsSMjjcMg15z4W+Hvi&#10;3W/DNz40/wCED1STRvOFouvrbMljBcZX5JJyhjUnIxllwxXJ2gg+iTfszeP9Bv5PECax4Thjhmj+&#10;y3U/jzSEVrpY2lbYPthWTaV2jaSCzLtLAjPJiKdGpL3mr6r77HXh61anHRdj1Twl4j0W88PNbprC&#10;XFvpsjafZ25hWycW5KvGG2StGoZhcFtjlnDq2QQc5fh/4h6Z4c1q4GpCztbPTd1vJZpMJVjmMaQl&#10;nWRPuknlcKziTkjLY4HwVqXifRfAF9qOo3X2PTJp4p9Ja8VYY757aY25VLhV2OUN0ZMj5dpIOVG0&#10;ctqHjO9sZtJ0qF7iOOWzik1RbeZDJKkyks6tkqJJYWjVgckMuGz8y15X9mKpUnd6P+mep/aXJTi7&#10;an0NYfFaPwhDd+HdMuJJvtCy21m8LOkLh7mNROQQF3qy7NvRTK+wqFOOU8d2Mv2m7sl+0wWek69e&#10;T2kc0bG3UySRrIqBciNVRomyc7gcnBjKtzOka1H8RLXUtRAh0mDSmeZbJpGjuVge7hADXBO13JlC&#10;FyASS7ncwRGg1LxENY8OrfOyQ3C+W726j975hRweg+Yboy2Aed+Tn5qzp5fGjUut+vr0NpY1VKeu&#10;3T9T1n4earpvh7wuviBrOaNZr+G4nsY1d47hYiGKFZdwDjzI0XdnDFxkD5h12lfFe81HW7ZJ7Nob&#10;W407zYYVVJwyH5ni3jLAsJFY/wAJ2s3IUrXzNe+PXQ3kGkRtHb3bQzsi3nmLNHzJ5CA8ZzLbE5GU&#10;KZHWovDvxC1DQ9NtWuLi3uJrq133NxEGiFvGpeML8qABmWNGBX+Bh1LNjGtk31i8pFwzeNFpI+wf&#10;h74g0rxD4jvb+9maKx8+3tbNrdY5En+yw3T+bkRAO52qpOMBsg5Dbai+H3jrWPFPie0EFwQtnPb3&#10;Mk0KR7WWSZ2lMZYgSLlxhuQVXJ3ZVR4BrHxXW28BXegaddGxnuryMRTW7M0bQPbyP5olZFb92I1A&#10;UA489+M4z73+wh4KfxnZ6T4kt9Kit7r7Va6T5rLIpuvNuSp3vuMa7Ixnccvuk9gFMvyW1Z1ZK9rW&#10;/L8WGMzSPslTT3P0d/Zv+EHiHw38N7Hwb4W8TWcNtfXV80b3ywxK2rLIs3krt/eAGLfPHEsZJjtp&#10;1lID4r3P4Q6RqekeG5NA1vULm31aGeaPUI/tEcizSK2xzJHtUEsvkyltoD/awVO0im6A+kar4P1S&#10;Pw7A1hqy6gl/DC0cvmWt4uwIWWB0eaFfLKyQxyATRiW3DsGJPHeNvi5oPjLxHpUmjxano9xMIY/G&#10;ljC+ZbK4837LsLxb0lMcsksT+Vv8wiJlJSNTX6hGnhstpU68XeyV1fdPe3mnr6N9j83lXxGYVJ0J&#10;pK70dlv0v3Ulp6pGifEdx8MvG0kviiGzhuHhW80610u6i2xeWkkdwZFz5xjbFoA7cALCioCCtZPx&#10;a+JGk+PPBlzotr4VaO1lt0aHEDMEn8yOWAYiAZQbhI/mUjLMFU7sAt8Y+BdY1e80OfxNq9jHNq0k&#10;NrZw32ktdNdJJf2TqY5hOgZWFu0jxKS5j+/sDIwreM7vS7XQdV8cy6wt5qctif8Ain9EhRJNLgEF&#10;vJ9mkjjuGAlDQtIFBYMH+ZhHLGDliqtSXtYKT5Xunvazb8+2lv0NsNCjGVObSunutrq1vJetzJ1X&#10;V7aa00qGfRbrTdL1L/iS6HqGoX1uTZXcsMsMbMJFH79TLt+VskQMm1pXzH2dlLc/D3wMmsahdalc&#10;av4o8UWV7qFw4jjHnT3kPmH90i7iImYF2JdljQbtiIqeK+A72+1fRrrwN478Pay3g/VdSubyPUtc&#10;t2jk1GYTtNPHEUt4W2pcXFrKxAeKURAn5lnB9pj+Nf8Awm/h61+H/hOHS4ry/vmt44brVkhitESO&#10;SUKk16YTL8sG0ZJ37jhmUE14+WY6hTUqlWekk4xbWidlf/wLRr5npZlhakpKEI6qzaT1a6f+A6p/&#10;IW21XQ9c13SfEviLxAtpDZ3Cw2v2O3KMoEfOFT5sBSp4GAD2C89BfeNj9s0DxZq99eXdpq+r5W4v&#10;NeWdbqaWKZWZxbK6eTHeJIEYLuAjhaQqQd3lPiz4m3Hhbxva+DLaP/hIriO1uP7L0nTpoQ3ySqhn&#10;CFt22IyDcQAGLL/fFegaP4Dh8YaHYRRWeo6adQje/jvNL/4+B58E4u3mygjUC1kZ/wB6sgRraNVj&#10;zIWX0amPjUqOtS1tpJeTsm+2js/S559PD2oqnU0/l9dbL8/nY76y8Q+E9Z8Q3HipPBaag0Ucdnea&#10;3pskNybaeOZkltNkLGYOjlfM3Rhhu5JCYrz/AFL4V+GNQtH+JWnt4WiuNU02LUtG1ie4TVBY3+/z&#10;HnikjCSSWkchi3yK4I83dG9tjnh/HSfHPQ9UvZLL4iaT4Tkj1CK68TeKtL0KE6fcRwxEQzajBMhJ&#10;hZREJpIJrZfJjKfaIntxBP6R4l8ZahHrzy6Ta/2fPJYzC60W1ysNz5fmscSO0TRykGRsKAXdIEmk&#10;jC7o/YqYqn7Nua06+Xot/VW80eZSwtTmXI+i+e3XbfZ9tGYvgrVtd1HVZdNS71GO/tYhJcWUjHUF&#10;nilePzPs1wk+6GRBBJHlZPsymZSU3fuVuaD8ZVutVW38d6db2N9CqXZks9RDGe1RpN+2UIjSRRCB&#10;nkAC5zF5scSsQc2ZNV8R/EG11j4MeOtJ8iTSvtukSX9kqoUQqBboXKSyRyxr5iOgZSiSq7gYMuD4&#10;t8Qn4i6dczzadbQ3/wBu+0eXFM1rd2MiLtKxqPMlkumUTIBKiLIolMkTDclY4fEVadG8JXS18mlr&#10;p5+R01KFGpUakrNq3mntr5eZ2XxXubqK0uLCSPz7qbS2QatqERljuZLbOLa4to1CYmS5uEMiNt3g&#10;ACN/KU8j4gbxbp9jGnhu3i1G4vEa1htZrPdff2oQFSB522pKdkcLNIQoItX/AHkixba8Z1T9rDxR&#10;4AtPDXhnxteaXcwi4d/EWn6lHJY6jqNrNBPY4tgkpWZ18x9yljsYRoZXdS7P8UfGNdA8VWX9lQ6k&#10;sUlumzw9rM7KZWjYLBeNcy+ZCZDB5J3bpJHE6bH2qki+ZmGa4fEJSi3FvS3VPq/O2ve/3HfgMurY&#10;f3WlJd+j7Ly6egkfxDvdMuLewk8dalqFtHaOkOmqrLJZsszK0W0lpFWMgxgMzYAHOc5Kh8R6Ro3x&#10;U0uy8eaL4hGl/wBp2lvNa61YNIJ5YjGWaFzc7XdSWRw21Dt2KUwiGivA5q1P3aSbj0a2Pc/c1Pen&#10;o+t9z5BsP+Cauk/Eez8W+HPh/pGsalfWkbR6toPha6VpLUwTuWFv5kyQ3EAZHcxTom2dLW3ZoJYb&#10;kvzvgzwF4O+AXwU8L+KNF1vT7k+IJYR4k8Z2Wkma48P3klsI7ywlTES6fLaiRri3JxIJIxIxhDpJ&#10;L9A+EP2vNH+FPw/M88k2uix8Sva6dqGj6bKVttWhgHnBJIg0L2CSIRIzSyRtMVkhIjEP2T5//bn+&#10;Jnx8+NWkwy6v+z3ZSaToa28PhPx14f0kRyz2KyOsO/arNKi87VkVSpaVhhhuE4XE4GOGlGUlzSWl&#10;/utr1St0OStTxkqqlbSLtp999O/4H3L+yT8PfG/7UCWvxFsPhvrHh++0PxLLFp9lr3iL5IpFsLvT&#10;pZIhPb30eYg0xaNrZjK11DKZsFoz5l4U8CR+BPF3ijS/DOrrrngvw/8AFay8RWcGm6hPDceLtLeO&#10;0uri6hiWaGbWLe1xZ7r94livHmS5hkklXdcfJXwQ/a1+LXgDW/CvxDsdGs49F0vQ9Q8P+K/CF7p0&#10;x0KawihjheSWzC29rLbS28RR4nlneS5t55ZUBkhz+hfxA+LXiGHX9H/a00/WpLzxNrmj6LYXl7o+&#10;m20sl1c2l9L81nHkxaxK8WrGZI4RDHdNZxxK5kikjr0MDiMLHC8tKbjJNJpNO7btorWsnZ27NHFi&#10;IVo1rzipRfXtbXV3vdq6v3Oz+H2i+EfhLaa14n1Cz1zUNL1J9D1a38UTR6bGPDMMaaoiTWzadEVZ&#10;WS52Rxov2V7dzA0bwStBP5L8cv2tPiF8bv2hdH8HeDPG3je8bwzJImpWfgzQ9G1GMX13BdxWlxB9&#10;rsbhRCIIb6zn3SFIJNSjjluk2TGTL/bQ1/UfDv7N+tfDTRfBGra94X8cQ6b4x8O3Gm36Wlv4W0ff&#10;IlpD9njkinjs5jqE+DcWtuEaCeKQzQhPJ828A67o/wAYfgbqHiu1+Dfwv0e68M3F1q62fxEk0+6t&#10;7fyhb6aIYIR9p3WC2OkoZEaJQ1xcNLE8Jit7mtcPicRTxNXDz0V233b5V1Wm2q0RniqOHlRp1o66&#10;WXZavvr3T1Pb/hBYfF3xX8R7L4f/ABgk8RT+Jm8Nwal4Dl1LxbI728yRzXFvezorSW+oX1tc29v5&#10;8t3NPBNPb6c00cJuo5a9M+CXw+8VWv7Ql5+1Xrfwq8GeBfBpt9U+HvjbS/CUMukSGa4ubHfeQ3Gj&#10;3lz51xa6j9stXu9lm0UAknZ0CDy/lL4Y/HH4W+PtNutfsz4k+G/jDQ7VHt/DOtapdTeG9JkFndpH&#10;Z3dheEWC292Gkbd5EH7qCN4pbSTfLJ6L8GP29dF+Efgn/hEvilHpuqHxx4gFzqHj6z8ZXWseFY7t&#10;U1GO4iv7ya6W6jsNtwsdtp13brDJPbXTG6keWaeD0MBiqP1WKb2S/Q4cdRqVK7lFd7/8D8/kfRH/&#10;AAUA8bax4t/Ye+J+lap8UrOx8afD/SW1Td4Tt5Lue91jRp7HVbaeG0CvIsbbtMnmVTNHZLfgSzsi&#10;NLXkX7VnxU+Kn7RvhX/hfvw3sfGHwv8ADN58H55/AtjY+B7LWG12zvbf7dZf23MiX1rHCDYqY7NE&#10;82CK7neW5i+0m3r0Twl8Rf2cPgTcXnh74lvq2uK+i3Gn+KpNd8UPdarqy2wvdSsbzyrqOJ76W5sZ&#10;tQFzcDEKTacLS1jMUSqvhfwo8U/Evxx+y58AvAnhnWo5dH0nwr4X1zU11K6aKbVLGy0dYb7RFTyR&#10;EsUsE0+2dpGlwNgRQ3mR91fEUdpy3W3mv+Azlo05x1jHRPfye/5H3n8CNG0O08IaPZ/8JjqviO+0&#10;pbh7fUtU+zRzg3BQyhorSGCCRgY8rK8JlAlmBkIkdT81/t52niH4xeP/AB9omoQeb4L8HeGbXRo5&#10;28pbiLW3hlvb97Vt6ts+yT6fGxB2maCSNgRE4GT4i+P2p+B/gJ4i+J+iaFJJqXg+ax1i9s7e4VGu&#10;47XUbe++wxblO0zpF9nVvLyDMvynkH5e/wCCmH7T9/8ADH9nFfg34d8Rm81Zlml8W3s0IjXU9Su5&#10;zdalqEaxrvgSa8meZULBPn2gBRGJFg8yoVKPMndb+qWn5/kS8POVRL5fqfmP+0SPC+m/F/WNM8Ix&#10;L9js7t4vMt5vM86QMQXDYGeeM7V3YJ2rnaOIlBuQqMuIygwWPC49ck+vtTnFxNeu5bgsJNqgBuv+&#10;ePp0pyRHb9lePcu9Q0YXAyTj09D6j8OM/N1pe0qOXc+ojHlio9ht6o3O1pJu2qNu1gdpHtjPXPUY&#10;wfwqAgry0auvXlz+XHer8Vpu05ZZV2ZLIF27fMIHP5cDv+Q4qmCSOETM0nliQqhVO+OR9MH/ADxW&#10;fSxRqaZrtnp/h680wRyfvr62uV3Ro8ZlhimXkHhgTI3ykYHGd2Duzo5J7G5R7S7WOZFBSWFtpB9Q&#10;eo69eMe4FO8iaSFpAjySKw8sbcZ+8Meucn8qiuVV22RuCx2qzMvPbHH0P+ealdSn0N220DxU+oXE&#10;Woxajb6laWvn2q/ZVXdIuyVhK7suwiIMwxvcsETbhvl6q00uLxx8MZtAsb+8ubrRfJn+3X8Nvb29&#10;tA7eWIfPechVE1w5CgIG8xmf7gC8NoWnST3zIYC+4AtthMhhjPzF1XcoyB65HPvmum+Hniq9j8fa&#10;fp2qXk11pN0o0+8s47wCN7eUCJmAkDJuXcHXerAOoJU4xWdSMuW66amlOWuvXQ6D4d2qaGj+I7Lx&#10;FZLaK0dlrttbaeLq1s42V0Dz/alZZj5iiQRxrMjOo2NGfLqb4YWWjXHjvSrKex0+G60W4S6i1OZ1&#10;hstVkV2mEdz5oxAsw8uKOQhIkVR5saB5rhMWz1iy8bwX0+mfDPTVkuzHZQzaPJJCyXLhMMyM7IA5&#10;gldljSNQ0jiPy4wqL02rtqms+HYdH8OwNdS2ELWq20LJBc/Z1iknctAmQSVM2+Q7laPyF5dXAwl7&#10;stOv9f1/TOinHmjbt/XyN7TNI8Dnw54f8DS6OdL8QWui34u5NU2WiXN0r30kcM4kI8pvLMKh3Zfl&#10;4B48yuL8S2Flc6RL40dL+6tYbfT0uNUtpG8mS6ukMrQMzDckuxLnBI+cxuRxgH2X49aP4c8Q+OLO&#10;Cy1i+s9Wi+FuhTNHcLnatp4at/NjRBuLO0YS4aWV4gmSgjOwM3hWteLbS5vIdN1NFexvtSNzeWGm&#10;3RjSBnl3hUBLR5RfMjVmDqqyPwCaww0vbRUvnb+vwNsR+7lynO6nfySx2+mPeXGxVVvMc53MyDPU&#10;ZGRsXv8AKoz3ySTg3bXMgWSSdQsgCkDtlfmw2B+fHFekfC/wnZeIn1TW/DGvaho2o3Gm31lp6XOk&#10;GW0hjuF8nyy0STTTiSCd7UbYcrPdWYz+8DJD8P8A4QBNX0m7v9Vs7i6lkh+1aDCH1S+uYmYGaT7L&#10;bEtbmGNwHimkgl3LmF2YYi7faU43ucfs5ytY8/0wXV/qtvDdx7mMfljZksVx8vrjbgHp/XH6f/8A&#10;BMXS/E+p/Diw+D1950c9/q9vqWiNdWaC4juAyyGZWEQkMeUJ+YnKxlgVjI3fnxpfw78Eap8R5NK8&#10;JazqMgVop44dbjgslgRbYXM0EszSbWlTEkCoIx5rLvG3IjP6Pfsj3Pif4LReC/Ed7oedPbSZprXW&#10;NSaR0eNLR4RGHSMARrGoQYAMeWUl2bK64fEUqdSLeidv0f8AXmZ1qNSdKSW6ufoT8adI1u1Mnir4&#10;YeI473X9PuBdeKNDuJpfOvLAFUuvIhTDO3lINjRp8whTAmZFjbwjxn8Wvhhr3jLRtX0bxGsWh+IN&#10;Ch0syWVv5m2aWXy/NeS3i8wl90Ch2MkQ/cmNQsskrel3X7W3hzxj8M9H1y68Ofajq1oVdDNC8cFx&#10;GCPMDjhGB2kMDn+6cnNfAPjhNQsPEWPEXi5rrT/3MWn6bdTfa0CPPKPLyiZdTLJEw8yTBMsrLJEX&#10;8mTs4izDC06EXh5K8pKT69unZpu9vPuePlODxNSf71fCrdr/AD7p7f8AAPpuD9pnwjq/w60jRo5N&#10;Q8QXHge+eKx1a6jZre6giMgjkVGJt7h3soXB24Vm85FCcA8bpn7QFnreiXXxgvNO07RdX12OGw01&#10;tf01Lfz7iUz+Xut5ZWOZGniKxlGDnydwWSGPf5SnxD/tfx7BFaadeWWq6v4g0+znW8aO2a9X7ZGk&#10;V9+9O2WePbJ+8UMkkd1cSSqJUMs3UeIdU8S+K/iv4guPhbqWiXkmj6ja3M9zr2uWmn6dat5EcQt4&#10;Li4unh++l7cBmRp2WFkjL5CS/HvOMRKpKrJ2cdFrbRLS+mvTX9T6ungMP7JQS0er0vrfWz033t+h&#10;6Lpf7XmsJ4d0ePw7Hf3lrotpavBY2drqEn9mtHb+YSZLqQwk+WqS3BjybjbIJDEkkVUPEX7YXwP1&#10;C6vfihbajqWrXllp7Xt5olrpsk0nhyzgkVdSIaRcxrC0olZYmPmLbuyqWZg3gfxv8XX3j3T/AAf4&#10;WtPh3fX0OqaVLqNxqzXMBXU7aO71MXGojUJCqgweRHafZowrzvYoIzGdhkzvhR4h8S+Cvh1B4sg0&#10;208P+JtWaQx6jca9c/2ncXTSSgCTymtXbzRLsaGSeULBGCjtFBIkk061Sth3By5Yuza037918rMd&#10;WnRjUU2ruzSeu1tu33n1L4O/aLsdX8Z2Hj/Q7O2vU1zVra308R3qKBCiu+zMk6xyZnM5SRF/eReW&#10;WGBke/23xp8Dad8J28T+I9b1Cz0n+0kGtLoeqpJJJCLkfaFha3ujhmTzEJA+67llODj8yfCnxG+I&#10;/wAP/EeoeFvijJdeJNT8I2LXlq0dubPULrTbXdK1ul091cqgjaUxDEE4CLGSpeVwfWPGPirxBbeG&#10;4fA/jfxXcXGk2LCS102SxEUMMa209zfy3M0pHyQSwxwRMrSSTqUZY0EhV+6lnUvZzTkrTi0nundL&#10;0a+7y9OGeWx5VKnG9mn56eX/AAfM+zfhB45svAvhaTw38UdJ16z8UyNPY6lJ9lneO5kR5fOtZJ41&#10;MUd1C6yN+8/dPsO1lDsIsX4KfFvTWv8AUvC+gKNQ8JwfYf7Nbwz9kultobeW1JtTbB5WaCVm2mCF&#10;XMFvIEQxqIzH8++Hf2xvD1/8Mry7NvZy6bILjS3tWtYrp7iVIYI5UlheRpLSRJrq2WVrwJ57iaQ7&#10;fMPl3tZ+Hel23h6Oz8d+PWHh6axae/8AFUOtNJNaNdXcbbHu0MciROyl90kc6wqTI5aOJ2T2cPmt&#10;TEU6al8cVrbq9rfn5rQ4Y4GNHn092T0v063PUPiT4g8QW2mxzx3ei/2LLLbapDrV9NHLb3P7n/Sn&#10;geINhjJvZjGEzLdqD+7MCnh/iD8VfEumao3x40+zu7zUrZha3ej2N19q8zYu2SJofJ+SMJcKd8Im&#10;2mWQrsHmxycP8coPEmn+JrPxVrGoala6pHaOt1peoK0H2tLgxXglkME/lWRULGzSTQHc3ImZdr1x&#10;nib4l6P8Qvsdz8QZfFFjHpUc0V9q2kaXqVk1t9kttqq9/ExTe0ckStNE/wA4EEkjszySNyVMzjRc&#10;lTbcPLo+2nTVq3T01XdTwPtLOVuZfiu+/wA79fz93+InjXwj4s8B+D5b74bzTLHJMLPV9F1WRXvY&#10;12H7Otshhjt5mjjihZkkNxsjKncAy1w9zZ+JB4i0fUNd1PUF0/Vp4L/Wm1LTUsxPcC8kSdQohDQz&#10;yRwhWjb5stJ+8bZCK830vx58GrDwjDLL+1nqHh/UfCt5cp4fszdWSyXI2G1TczW8pt8RxLujUM7K&#10;xjJOFRef8RfGPU/iNq0+iXvxd8LSaK0kd5qCateLJK8soUFoZPt2IkJ3SuUVt0ryyeWC7A5YrERx&#10;EkqzV1bVLTRLt1v8mVRpSw8W6UdN2nurvpvp+R7p4Fv7Lxav/CNan4+bRhaQ/a01xrWbVI7hZCIh&#10;br5cO+4CPBLi4eJSFwm7BG4r5zvviPoen6nJpcdxNdW5kmN03hXXLZQHSUrBtnuJLNXXy2YEZdiQ&#10;nOFzRXJRqVKNPk9o15Xj+qbOqpKnUlzcq/8AJv0aR0XhP4LfA3xlrGmyzafrmqtocLJ/xKfHFvHd&#10;yXjEN9nt3OnlrWEkyhl+zszStG0cqGOVJcn4k/Bz4ZlLPwN4H+FnjbwtpovEuY9Hm1SO/huLuCaO&#10;ZWKf2UkhR44VZzvXc7CPMjAEebxeLPHPw0+HmpXfiLxBqMOuSaPbpa2s2qT3NpaWMM6RShAT5cMx&#10;cqTDuPlxpgBmWTzJop2+PMn2e28P3Wnx6ppN5JDrlvatamVred3yAI3G1JJbaKGNPIKMolLBijL8&#10;37OtCblKfuLRPt59n/wAjKjJ8uza8vu8jQ+Jngr4h+BLq616+0zxt8PNU8gG2bxF4cuho0rNZSy3&#10;gM8MCtIZpgYRG0ZA+2JMs+IyT3niv9oz4s/DD4b/AAfu7+w1qa++xrp66xca9cW95YRyQSWNm1rL&#10;BcrJdxxxR3dtFPa5hUxIRiaeOuL/AGYbz4jDV7/XtI8c3Hg0TQi3upvD7eTcWssVv5ChQQPLL3Mc&#10;knlyIz+UjNyQwHaWHjjx14c8Q3Pxa8c+L9NXwvNpdw3i7Sdc1CRG107Y7eCNg0qLfSQyMzL5zkDy&#10;4HK3EkNvbydFPFPD1oxSjeLurXTvbZP/AIL1IdOm6Uk7pPT8Vd/10udR4d+Nl3pfgvQPgJb6rfaL&#10;pN3YyafofhnR9H8+/ub9rZRZ2z3G6VJi915LI5jUt5IiK7UV5vBv2YvEviLR/hvpdprPiy/h0xNH&#10;gm1L7PcRxJb+WpVLeeSJQxgP+tDEqIxJ5b7x5jV7Z4h03Ufhb4lbQ9JsWtr6w0+C/wDBHiSG8LJZ&#10;3SpDNFdKwAEsltI6qqC4kJkiQybZN0K+KftUeDvDHwC8ew6X8MPCdha+BZrBdU0NL66imvLHTrow&#10;z2dnPIo4l8ieMOVEhadXEokCndrTzKti8Q021Kdt2tkmvvaa9bdjnq4enTo8tl7r/PbfzTfzPWvi&#10;d8fPhppmufavCfwd8/VfFWmm0vdQvGjht7NtNV2WWaPzEyWW+d2Usm8QxRs0YJePk/BHx88V+Hfg&#10;/wCF/H+o6bfeHbnQbq31W48e31jaS3Ut1Bp94J/KTLNMZbaW7WLzEMUYfLKoVFf538f3nh9fDWly&#10;2vxI1aSx1rT1ttDt9UvbaFdPVUMVzBK8q+a9sLaaUwyRQohZ8qm9ig6LxZD4g+JfiTQ/C3j7xLqW&#10;kmy0O71FptPjezES7oAWjZ59n7u3lkZ3+zwfIshCSLtNetQqVMPSp2nZ6pu2tktreWxyOMJzlKS3&#10;PS/2mfEPj3wb4NudM+GlzC+jppOqXN7oOm3b2q6TDOHlLwRI3lwxRyR/NDHugMb3KQxQGa6e59B+&#10;FH7Vej3X7CHwt8PTBP7a03VItM0+++SZ4reK7/s55ER+EQ2g+cYVGDlWPzk14T4i8AfDV/h7p/wy&#10;8aa94o1K4a91HTpkk8Rzyn7VC6NaxYYrFv8AszQybdjLvfABPFeU/B/RfG13Bp8Gi2VvZnT/AB5b&#10;wXUG51WfZJbNKrEqBgOkb5Ylsb1AA3B9KOOqVcPNqTv3atdbfp5aGMqFNxS7H258cv2k9X0Pwkuj&#10;W2oefqnjDxVokslvDCyMq2epwXjOy8DBjs2B46D5iD0+Yf8Ago58T/FXxf8AE+jv4tvY/Pt9GjS7&#10;RZk3PHHLKod1wSHYsEXBO4RyZ4Ax2d+s+ja74Z1T4jT2sGn20WsavrF9uKRxQ21uluVCKC7EC/Yl&#10;BySQF6V5X8bPhzqE/h3T/Et691FdePB/auiQXEiedZaOn/Hs0pVnQM0CmUpu4aZ8kkGufAYypCUI&#10;OXu7eTbbf6Nl+wp83Ol/Wx80zOrz+dCsbNI2792owDgEgDP+R9KW2MiBXkGWxhSrDI47D8BS6lFL&#10;HcsisJAr7Y2Tb1BOSPT9Rz15pLAXDyG0eZV85tnzZ27cdSR1Ax6HpnHGK+j8yzd0eK3hYRNdRiWb&#10;eIpWUlABGWcjK53ZwoIBwc4yQDWnafDDUNa0NtS0lraaaxvPKutNsr6Ga8kj25adLYyiWQLnaSFC&#10;AYy2QxEHgO50q/8AEllHqOmCOyhvoZPtEzO7LCCxMRKABjIDtyQozjJUbiU1zSdQ0XxDeaBfafNH&#10;5XmRQtJwwVXdWK/3l3B1PXBZhztxWEpS5rLQ2jGPLdo2tR+GOpz/AA882zvvPuLGVAq39wtvH5Bj&#10;mnaO2FwI2m2/I7BMndKcJj534OGx1C3dWuLSZFWYxfvISo3oFLLyOCu5cjGRkdM8+na7qWj+DvhT&#10;Z21zocep6tq19O8lrqHnlbK2CWzx+Sd6bWlTyyXQEtF5QWQKXRprP4leEPjMtpoXxK0NdNu7P7PF&#10;Z+LtGghinSJLYRutzHLPHDds3kAhy0U2SfmZFitxnCc43dtL/wBf1+ZpOnTk0k7OxwOnWc8LzJMI&#10;/myqzKzYLEnp0OV2txjkAnHoWOk6k2tQaRb2TNLJNEsO1NqtkqF6AHr8p+o7nFdvP8LtGu7ObUPA&#10;/jH7Qtm0bakosSi2mEkcKSGZzhg6nykeMFMmQD5q3fEfw4j0m5h8ZWfiu3Cx6tdXFq01wwNzbQFv&#10;J8l4gV8mYrtTjPySYXCFmUsRHvuOOHmcPql1pOk6d/YklvbwzTXk00jQwSpcSRkrst23Zj8vy080&#10;OqZPnkHII23Phlo/ifxpqk9to9poeZoVinuNY1qGJmZT57uPPlRhlUZS4wAAF3DNc/cGTWEm1M3V&#10;vCsloXbbtiEwecIVUDAVd2SFIXCr0HGOk+HutXPhjWBpOlXr2kotLxbplmPlXpaN/LDgsmYwQmVd&#10;vKz8xUjO4npTdhQf7y/Q9o+IvhDx5qPxR07UPDOjLrV83w/8O6ffWkN1vTTpZNCs7NWnfIiRGkK4&#10;dm2bUdSQuGbyfVtNttG8XWWl38OpXWpR6iZLXwzb2cYS3unVAsbearid/M2JIggZJ0jU72yAPWv2&#10;u/B3iW2iXxra+KRBo954Q8LiHwrLqZaQw3Wk6Xf3VzDEB5awte/L8oCGRZFABjxXJ+Dtai+Hvhi8&#10;0Xx38Xr+TQH017KDTdLmmma4SSJ7pYIsr5SBZJgspL7VkukmVZXjDJw4eX7lTTT0tZXvt8ztrx/e&#10;2atre7/pHL6n8fLvwl/xSvwy0q1h0SxjuBZyafqGoRKNRnWIy30TpLFKQk9vBNbrMCVW1thKshEg&#10;fB+FXhfVZfs/jPRNag0i8g1yGw02+vtWNustxJykkXR/9HdVkdwWCGaDdsDAs6TxXqmp3TeC/id4&#10;Z03T0sruW2vPsvhu00+80+5Pytv8qGNpGRlwYZCw27wojYiRI/Bnha/sbLVPFGpXVof7NtbjT9N0&#10;+aZ5JL/UZx9nEVuIckyRLK9xu/1amFVZt00SSehyqnBr/g3OLmdSomeu3EvxT1eHR9V0/wAQf2x4&#10;d16STxK2jaW4WGYCSf7a8kQGQ6yRTqryIZfLWMnYB+7+j/BHxo03WvhdafD7UNQuDFaxXD3N1p14&#10;zfYruYTkBoESSHCNcu7PEp3pDC0oYxkN8q2PxRvNN8darJoPiG41ye81kf2ffali6mkgY+UsZuGi&#10;Ms22MInJZELO0ak4dvXPgj4u1mJ7u61dIdO0WBg19dG3jxHdRpMxW5Ozc++JI3GVyFlIDDdxxTl7&#10;OHK1pfpppdfodVuaSknq9NfRnrHxc1L4ox+ALPTvhf42vbfS5I5GuFXT1lWBEJvGuC6FzcJFasS8&#10;kXkRs5Z0O1HK8r4H8H6341+Hlxr2jeIbzT/FC2twdFuI9WvljnmjKFCAjCOKRHJCxlR5h2AYKvnN&#10;b4peNPFfwxb4j+MfEe1n8YWo0OBfEEc8zyJptw8dw2iz27tNG7S2yG6UeWXtPKk+/Hs6Wf8Aba8T&#10;/E/Q7LTvF3wb8JyWNtpY0ptK1Lw7Bovh+R5LgyW8Kx2UlrNpsMks80jSwGH9+WaV2QySJ5GMjiow&#10;jSp2laSu9tP17eZpGnTlP2i0vrZa/wDDdyofiVe6Vpmh6l4WPh3RfENvrP23WGhsUuI9PaxSW+hu&#10;yyrMz2rEqTtVniOxoSoMat0mr6T4Z8b6JqngRPES3ElzdWVvaTaut3NDdNb/AGeVk822iS6Kpc/a&#10;raNIoDEftaqU2QXFzBzPhrU/CXjHULHwb8P/AIU6YnjvTXl1jxtpLwateG0it5YG1O2nlE0flwvH&#10;GeSktwiMIhIZESRvSPij4X1/wL4+s774ZeCILhZr7TX1LxF4d1S6kjdofLS4nX+1ZoLmVwJpEUpB&#10;FG0Z8pkKMEj8+pP2eiXLLXsuv9W3uejRi+W7tJfl/XU0v2jvDeh6X4Q+GXgK+8E6Rc6p4T+HUlyV&#10;1DVIL221Tzdf1S7iWJ1jktWJCQP56yFWeWVNuMsOD8Ua54sg8AWXifVvAOoaTfaLmKK102/jvJp5&#10;NQDPEs0AkeKNQ7yF3HlQxxCJPlMiNJ6bfeJfDHjaOfw74t8TzXmntrk+qXmiaTat9q083UQimliM&#10;sAlRZFUW4uHin82OO381X2CJeB1HX9I8ClvD1v4duNW0vUBDDfal4h1ELJKWjikjdxAnmbo44FI8&#10;l2RhYSIryiNyOChUqSp8rinZ36p676+fb/hhSo1Odu/ubd+mn49TzW41C18XeCtR8Z6749sfFE0N&#10;kLhLjWmWGW1kkWeed1lXLxsyHY0BjnSWQXbb18iK6HqfxG1TxNd6UtnbzTaXazWNuF1HRLSNZH32&#10;yGUonlQeT5SvDHL+8lcyTFizpPEZPPfjtZ6N4J0JdQ0fwb4Svk8Qana2t0Lxrq/EEs8yx3NvDGlw&#10;N0iuyZYFFdETamySI13TWuraFqky6pp2iXk2hrbXeqaR4W0IPNp0U8akRl2lCugid4fJG1QkVxJ5&#10;6rEUk9GUqfs41Uu9l93+ZNOmruN+1/XvqdFPruoa3a/8KXtodY0/xJcX1leaVdaNMv2G5uIrhoNO&#10;eeYOLs20VvqOowIyysLbz7CIR7o1x0Xwe+Lvi7w54fs2+I/hS3tdautPml0mztplu57OOWKMQeda&#10;24j/ANGNvCqeRGJSonJu45izovJ614zg+GnxSgbSLPS9Y8M2r/2pfprfhdJLq3mjT7KIJZYYVmkj&#10;dopWVrcIWtFbaWccXG0X4neIvhtNfza/4e8faPBeXF68mueCrOzbStIIMunahJapEBHFM13Ivy/u&#10;opLiITSQrfR+eU5Sik+XR631T/L8H3NfWXX+r/5m8fH+l6n4z1bx/F49juvEWsXTSX0mrXlnNYw3&#10;LfbJkiZV+ysGnuY2aWG6aMRCFCjSLKgrD1rUbnWr2zsPD/hW6vPE2o3FhB4S1DXdUbT0uHuYbkKJ&#10;mR5UuJbuL7I0e7Chw5lLoI3PDz2/xK8YaU/x3vvAHgrUDrGoS6bHPp9nHBC6fJHC0NvFskjLvLIE&#10;kRRJEBll8yXiT4aL8Qfirrtxo3hXV9euL7SdPuLy4ivLqSPTraJWZWV59rSSFmkBjEh5D+YcIokX&#10;Z1JRjeL0W/lZW6diPY03UTa16d2n6mrr/iXUxLbL4m8MTWM9v4bsIriex1y2tb+XTzZiWC2eYojK&#10;Vt9qLvYyFCUdJGe1NZnj668OeE/Blx4XF4dFhtpnuTrem6pM8skPmowaaKELHMBK0SK2FRF2gK22&#10;Pyut8daJ4k+C/wDY8Vxp8NxZ6xc/aE1bS1srvaogmbyZdPkug0fm3CRQt5shuIIQ7lMnyaxrLWE1&#10;3WMeCNU8K+TbwXllpWtanql08No4RJcWcnk3U/MXlkSy26JKLlTMY5QzDKnW9q1KL27PT+vLU0lT&#10;hGNnr/X9alH4bXPhzx5c3Wv/AA++H/h+WbMiavHqln9nsbq585911FMkcqhmXyx5TOoLea0UYQMs&#10;RXP678OPiF8T9V02X4j/ABn8O6gmn6MsC22oaejLbyKyw7Z7qaVJnlCwZjjI2BGkZVjDgyFbylRv&#10;/ES9U3+OhyKnS+1Tv93/AATP8ZaRYXfinVvh5j7Zpcc0FstjfW87WYtylvBb3MEsi20mXjltZUO9&#10;9zugCys53zfC/wAM3Hwa0G08KeO9dbT7e1QorfaxHNPYYU7djsoS6ikD7pDtjWCeN1Ls0gMeg6V4&#10;h+H+jW8WmCz1C8iWSwa6hkaVoZo4sIzzgkLNtkARVKpiGTejqRA+po/gvwJ8WNSbxH8TPAqapHaa&#10;ZFY6tZ6TfxrbxWtvapYPeJgeRH5jySSKXIk+1TK4XO+vOqqKoPml7vayvdK1+lv6v0PM5eaWmj39&#10;Ez0G10vwfokusfEnxD4V1C1j1i3aIW9jGl1cabdXcKQ2cxtL0LHcTxYa8L7VWa3up1EsshLp4143&#10;1H4k3Pj/AFv4V+IvEOo3ui3nh+CaZZPEk8FvZt/Z6yziREhCFpJ/NjCGZVaYNGULb0Pqmtap4ofx&#10;TqPgGS7kj1LXNWt7/RpLHUXkj0yC2S4/cR+dt2wx7reMLDniYkrGRk8zL8ZvC17rOqa5rTWOjy+M&#10;5L2S2byJ5rp7WUy3VshzO6oZAsUTEqiLHA8isMpHWcXyRuo393Ty2s++lnfyOrEcsqMU7Kz/AC/p&#10;feY0c/wv8F+F7jwV461DV7U3+jLpjah4dniuLrQppoNsUjQvsEqxo0RZS9uzJ5biXKN5j9c0PVz+&#10;zxoXwz+Jdlqvhv4heEfEUlvpPhNtPuLS5vfDt401z+5kiRYzBFftcmPl5LiK7hH+qhKVpaRrXwP0&#10;jQpfh1ceCYdU1G4v0aGzm09nsb58Qt9s2XM0FrJKENyVm3PJG7bECRfIuH4p1HS9Q8HLa6/YzXWr&#10;azod1pmoXPhuxtmuMmCGSWFbUXX2iYCPzZXhEflxtGoaSM3TXEOseZ8qjdNvmbfkvwVrr8urONTj&#10;y8m+n9fdo0eMfGbxDdaNompaXqviC31TRv7PktLfR5pI7e+jvZPMBmW3BZWjLEO/7uMiWRJhEHdr&#10;iTE1v4s/GD4VXPhj4h6jLDrC6p4Tkj0+O8hMkiQzrbM8Yc/Njf8AL5ikS7HwZG4x6v4NsfhHp2ha&#10;tYadZNFa6DEIm0/UpoWtdZkjluWvLQSfZ2himh/dPFGpdpkkh2oxdnrzTXvhN8FvFN6l38MvGdnp&#10;eo2VrZm80DxTZOLaO6d2uJRb3UR8gRIkbR/6S0TNuddqvvK+1h8RR0hUg2lu+W6d0t7bdLvXszl6&#10;Fjwv4u1fXvjT4Iu/Fvh7S9cvLyG5GpWdncbUvZvss4idxMyxO7C4TDBiHjWBEyoUy63gTwhfa18d&#10;9WtTP/Z8UOpWutw6LeXo8+782GS2u5UEe7c32jy26ghPmJGOF+KPgvwnqd/4N+MXh++MdtrFxfW9&#10;j4bhuiJWuI7AzXt3byugjjkikktyu4J500yyLgmR62fC2oeCdX/aQ8MnxjZXmn6lb6Qltr19ZxuE&#10;t5Fj+1hngvjbiJAn70zNN8iMS8SYbEyqKdF1KS05JL0cW/Pvpp6egoqWjZyX7RXiyx8XfG+28KWV&#10;zcSaTa/2bpjMrNIztJdu88bfMHDSBBIJA2c2sYBG4MPU/iF4Ht/iXrUtrqdj/Yeh6X4etrCxks7M&#10;XA0+3ilX5YxuQFlRwiJnMmcHGN45/T/gNaeMvi7ovxG8Lz6b4usNS1iN7aHTbeVVe5W1d1s1huIo&#10;X3Qm3hhZQrszQyOxBby4vVL/AMR/E7V/HMiXM01jLFIL+50ybfa/akgdJTHNlQUDkLGCQBEpZsAN&#10;Jv5K2IhRp0ow+zHVvo9L6d/UrllHp/XqfCXxB+Ht9Z6Jqfi6HwxJZ6XFq1nb2Cw3iXCW0LJPsimk&#10;jUL5+IkLhljfdvLIhYgczqVtbWtqtxZWESW95aRBd0yu+7O13AHzITJG5HGQrAZwQT7J8SD4l0C8&#10;1bxPo9jYaXJaXE8d5qUNhi3ldlUixKxh7dj5MxjIwI5VWQlnB+bnPCOheHbnTbLwl4yntWt9Quro&#10;Wk1usr2pvPKhMilwu+GRFKEm2SdJsQxiNzhq+poVpToqTX3a/wBfr5DjCMvL1Od+Gljc3t7Fpel2&#10;E15qGot9gs7SzjEks1xNlYFRD94mT5Dg8AgjkVuad8P/ABNHqOgahD4u06aa4mTS1m0q6M66bemf&#10;bHG8kY2MxQiYNE8oYAgMCCF7PX/B3gHwPczWPiO61LSIvtQtf7Q0mOHVpr9ZDKbi0iuluIINpTZF&#10;K6RB0ZxC4CtIGzvgjokFv4Wa1jubCafWrtG0Pzo5Y5op1cQozPJGIiqBzL5ccpZmgCnKlyCVXmi5&#10;RN1T5fdb2GfFjR9T8X/D7Qb3TfDcd5Y6boP22HWdNtyxfEgF1DIwRButyYFWNkXbCNwby2jJ8qt9&#10;B1O1157HT72LfDDLdWt1by4EscKNLvRgSQdsZPJBDfKQCCK7WxtLD4VeO7P+25LyK3bS7aZhabZJ&#10;4pNkc67cSLsKyESI288eWWV1YxsviX4f6JYadrHxC8F6hJPZNobTyWNwyw3FhLJcRW+2RMvuRknZ&#10;kO4HkjcwTMpTn7OKXR7fMK0VK8uq3KnhDXdTgurPTdM8VzQTR26PYyTM22yGfPLxsWPlsjqikKuX&#10;DSbRk/Pu3Pi20bRZPDes6LbQyXF1D5HiOzmMK2zoUXLoiOs42pK3mIoneQFmkf8AeRycra61Dpmg&#10;6b4q0iRv7Uum+xT2osYlt44YlUZ2FvmWYYJcgHfFNjJyReh0keP2jsPCOhmz1JRIbmxsGkk+1AFy&#10;8ybmJXagyYyTxlhwcAlGMnzNfMqMpbJlXxL4GXwrqlxp908Mytaxy2M6XUM0N4pUfvUljcoykg52&#10;uxV0dDyrCus+FMOh6l438+xa4u2mizcRr5ZYKJYPn3sVCM2+TKZZYyQTuXJSx4J8VWOofC+b4f6o&#10;kLt9ukOmwtGiKksqB0k+dNqpmHbI2UbbND84jEkctf4cWMPhX4vW9t4rtNQ0eRNVhh1HT2t90iwy&#10;mNbiJyzKyHZJwzIWBJDcjcc6kpSpyT3Sfz8yqcYxqRa7o9q/aIvNb+Ifjb4fx+Jb+E6RHZtb22dJ&#10;EMEEksUbMkCIqwxW32ZLd0TcsSiSQqqKxNcX8ePC/wAKNc11dKm+Lug6LceH9NWz0E3F1dXEd9bJ&#10;cSs2Tb2kpR53naZHmkIZchyu4Z7D4w+ItTW8t/inB4Ya4XS7Kx/sC4ttM8vS4NVltrmzAjR53VI3&#10;ksLhoopYgoGnhQixMVHzndaD4z8a/FS18OPax6nr+va5DA5u7pY1v7q5ZcNLISu3eZOWypUnJKEZ&#10;PDgafNCLvblT26a3OzGVeWUo8t7tb/cWvAv7P/j34g3sUHhyTQpowFWZrfxJZSNbx/LumeBZDPsA&#10;2ksI2OQAAWwtdB8XLL4keIXs5Z/hdrmm+HdJ0mGy0WObR3hDWMcaQJO5QCPzJVRWllX78krfNt2K&#10;tXx7eXmk+GLjQfhlpy6f4bl0i2GqJb3UiiTe8k1t9qdiFuLmQIJ8IvMariOLyJUTj/BuoX+ia/Dr&#10;Wh61eaS1nK9yl5Y3DR3CMhXyyGUhkYsPvBhgAkV6UfaVP3ja020f+Zwvkp/u7PXfX/gHafDn4aW/&#10;irTm1mDUrPENxFEYvJJmDBXclGXPysGQEk5LADnAJ774R6N4X1S08QyajPnWtHt7iVpJI98M5eJV&#10;ieSJFaPZ5vmqX5JBQjgEjpPBPj/4leKPCFjq1xOviK/+1zNqUXieSWaSVo2kjExlRhNI2IkU/OEG&#10;znPIPZfCa7/ZpvPiTa2HxKs/Eum3Rvo4/EUtxMjWyaYWtY5JorjzrZYCCzBRtlO9ckMDsfxMRiqs&#10;lONtV28v0OrD+zVZLm/QsfET4e6Z8Dvh7pPi7wl4Zn8MeIPh1eLNqmqag0d00UyyiKN5baWP5rZb&#10;5rswTOFuYzeLDN8q2TPlWtprlv4Xfxjpaa1c6XcaTeS3ao1sZ5XnhzaTW7WjO4ghvBE7eUzOqJN5&#10;ZgmikU9Co1SDXrfx34M8J3+oQ6Pbi3tdSt7mIW8kU63f25ri2ubYyeRN56LtuhMDGHLiRZ1Reo+J&#10;fhvwnpuj26/C37Db6ToCpf6pb2927rokjuIREs8qv5lkZpY9jSMsqSQpE7+Y0U0vnSxEqcoreTd7&#10;vX5ffs/PTU7OXftbp+fmeNeANb+O3gnwdo/w9+D2o6Vaz6vDPBcSaDp0ZF1ZvYvFdNdST2xRy9vd&#10;Spu2ys2CyHKZPqb3918PJ9Ray0fTbO31C6jt7RLPxFFp1xqGj7Y/vxRTQJl1wiQMnku1uFV3ePy2&#10;yJ/BukeCPE+rXd943Phs6pJppSO3s3jRbg3UkEtnEJFgUyGKTzQ9vBNG7xtuEEaSmG/4E0rWvE2n&#10;P8PPia9nq95qmnz22n30OnCFjHCZWEPEkcbySotwUhLK+PICm6EiQRqt71p+rfd3s36rp+JVGlKm&#10;7Nu689PTyf8AWhvfETx98UtN0ex1Ftc8Y6Lpb2NvqXh7TYtYV9LjR4meWa309ZBE5eKRVA2xtsLq&#10;xTJSHhfAPir4o/s/2i2nw913VP7LtZINU1Kx1Gze+g05ZbiBZ3ntLuCa1CrI9sqtMrCRo7ciYM0s&#10;CbXxBsPhlp3k/C+x8UzXG2ORrjXPDtrb/Y5Lg7XtAI7ZiSsts8nmS3DxS+bPEj28RSZ5stPDut/D&#10;2xTSUv7zWLhrWaLw5Gum2kNrc6ifNTaZXT7Rm4BhZFLpgtIk0ckcgLOl7OMeRJa9LO1kVKo91J+t&#10;9n2NLxleeEPGel+Bo4dD0Hwvq1trkd/b28HiDUIdP1KHTbua0jnM0qGWwkD3AiEdy6R+ZDeSG4he&#10;SMSdBD8K9ctdfutA1HWLGz1jTZfs0MGi+LLeBYYXk8+O4t7a0YrNPb2z3NsI3DsSFRmDSFl4eWD4&#10;Qamt54N8QaleaaNTjso/ES2+h2s+pRPHK7Q/YomufKnaLeVDLIgMLyRu8ULyKd7w38aU8AfA3UPh&#10;Rqlu3jXw3qB1+w0mTwf4yvV8+aJ7Ly5DcQGMWFuxzNPEFnt7qWFHe33/AGa7tyVOpGmuRfJ+bvo2&#10;7NeXbr0NKTpyk3U0/wCB/V/LaxQ8YWh8Y+IptJ8ReJPDbXWl6gsFnJ4ct0+1TwNNHGR9rt92d0U0&#10;Cq8FtL5rLIGi8gMT67P4l8O+LbW00vxp4rvfH1rZyadDY3V740N0uuvCk01nNIkcFzdmCVbkQRQs&#10;r3EaWzpFJhS0Xi3xU06bTPF1z4nsLybSNf8AE3icXJ8RaHpok0fVI47iNcKZED7ftwnZLVI1jEls&#10;FjVpYkUbfws8R6fbaN4g/Za+JPhnxNHc63ZST3tppuupcW97rVtO7xSTtBCtxGYbJtWZY4meRpza&#10;o4dQy0vYuVNST07LS13r93qSqkadRq22i8/X/hjuvEOpeOX8ceGde+HviOPw/p8/hHUvstxqTi3t&#10;bpTDGY7V453iiMMc8qeZ5kkiypGMiWBvKjhg+Enjv41eHYdfFp4h17TvDmlzQaHfaT4Vn/sjTliS&#10;S5jsvtULC1t7YEuQVci3nFwY8LPIx5/4J69oOl6nLba54v1S80rwnqBtL6xS8fTmv7KaeWO1keOZ&#10;o1t/JMcbFoYpli+1K8yzIssYv+BPh38GvEmg6r4MtvBV4+jWKvBdXGla7BbXFrP5kU0ck4iHnshX&#10;Ym6RrlkBlWCTc0jDL36Xy626erfodC9nN6fdf9Dq/C8fw31D4eahpXiizjbxVJpcFzayRXFyLi2h&#10;toWWa4mvgHWRo7lAnlm2mBUjy50K7TxumfCfWbO70fSvgt4es/Ec1xNePfaHHAmoXzGKJ3M8sSNN&#10;LBFGmxVEirg5KMTDuTb8A6hovjCwbQ/DNnZ3HhfRbOE3/wDZ9/5F8t5I1ra2UpsIUVtm65kki8uR&#10;0u4xKAWlLBuU8RfFtvF3jQfDn/hZesaC0mj/ANn6xf8AiSz1i3i1SAOVMktnBqE9qoFwGDRmNIY/&#10;IVWMzhnBTp1ISly372d3/XcJyp6PTtdWOi0X4cfDT4i+I9SuLn466x4f8R2tzIdbXxVDJB9nupCD&#10;cQLJvjnZi6o7wytIYW3Anc7M5XOfEP8AaX+CN7pLaf450fXo7i21DzodT03X7DSY9QWXzBveJdMx&#10;bsDCSIX+ceYy5IiKoV1qnjJaxbt6J/5HPy4fuvvaPJPgN428S+APCOk+I/C/gtrrxF4g1WWS7024&#10;voWknZoJEjmiDAn5meQCMjCiHcN21g3tXxU8R654T8Yaxo+vajZ2dv8AYYzqNlHidrrUGgujFYDc&#10;v+kiB2LqIiI9w2FWbEh5XwnPH4L0Oz+Mmo61YX3i7XIJ08EwXELW6adY5kggufIUoxYO1vFGhcSE&#10;mV1JESMeMHxi8PXPwy1e8vTfR32saodQkjuLsNHdRy+VC0casJNsssvmqyoVMaozbkzsHJU/fVm4&#10;x3duvV9PRbef3ngxqexp8qerV16f8Hsbek6prV54l1X4peIPEWn2ej6ZoN1qLXGnxlbmRrhgFtWZ&#10;j+/lWRJo3dMB1LPGu05O18PPEFp8UvjMv/CY2WjQ6xb+H75UtbiMahe3yTiYR2kcYwJVLlp23BI1&#10;kaPcQ0m6ThNN1XSvE/heG5vdFa3jtWudR1aSPT3kje0eAW9rCqSAL5hfLecVDDK7B8+2tbw9r2ly&#10;eGLHUodJuLM6jHKbe5tITHf6ncuE3nzY2J+zouYY8ZWQwGQgKzB4q0bRfR7aK1r/AJ6Xf46bk1q2&#10;sfLW3mz1HxdFe/s76Lret+B7y1muNXfzLjUNYuPscccJRltkljVxGYrWKR2SNVGWWNhsK7jxsvxj&#10;+D9l8Q9W8UQeOPC9lqy+H4XubjS9DtEhvJBIE8oXEUyw26lhHMXbz5HeVxKUKLM3P/FzVvEmmrDZ&#10;eJ9K0VrlbnF1JqEsMcelbWkZibmcgJclfKbbEzsvlyKzgniHx/rl9f8Agu1tJLHUJNcj1KXUbk6t&#10;brNIFMZ8ppFjVVecq33Y/Mx5vmuGLACMPh4uj+91ctL3Xl8rL7u3QylXnKKjpp0sb/i7xf4Jay1S&#10;x1qFfEF34fktW08aWkskFir/AGm3+zHyxuYFngXdFGvkfuwJj9okjrL8afDbwpqXxE8G3j634gvN&#10;W1WzkMyaXcCL+zrWOKXybxmlgkcyxxtcyeXHGrBkZlYkIK5zT9L0qKb+wJL6xvvFEusSy69r1pIW&#10;KQsxt3uUeLekMSHfbja2ZJJVdmaNFVMabx1488B3Gmad4d1WPxF4Z0u7nVbq30QXNwVkkSZmlbCi&#10;4cjbgyMVQpjAYLJXfh4yhJqm9k99traaW3V1e1zKU0+n3HXfF7TNT8V/H7TW8G+DtJFratNanR7X&#10;WDDJpelw5gs4bXbsyIYEMjvCdkrXuGjUFCevuvAelWmma94c0OIeG9e1rTr6LVNS1T/SpbmSG5ez&#10;trBHUrPBDbXPkuXIaV50QMyJbQK+XZ2PwzTXmg8Y2uqWXiCPWriRv7OvIUt7mwggz5qRyRuollIV&#10;WbcEDSKDG67mih8AeBNFs9XXVPEviPxIkkb6bd2/h+fSXTzbb7G95I+6BZDDIZGEhj4giTYJ5JlZ&#10;tvFKp+6jZtcsVbRu+t/nZ+X4pMZp+O/h/wDET4d/CXwr8Lptd0+RJNNt73yPtUUYvg4nlPn+eoAM&#10;s0UUyylwpR2J6tjnYPilrGk/Eq+8F/Cf4i6jqUM2p3Ol6Jpcryx2hjea0WV9m8bxGkoKZVSxycEb&#10;0PouqeOZ/iLaeItRsPtGmzeEdWNtcWd/ax7xborZkuFXBeGElHlt1UwhGiYsZCAniMPw60f4gfHS&#10;CW98O2dlea1qlvoscZZJLeCS6CSXsr/uxtaO1eTbgIWE8IEcTxPGumBlGrBut0Tbtbd2evy/B6jc&#10;pR+F2Op8cfGPTr+GG8l8HaD4m0WPxNNZWNjbfDuxnW72QusU0chjgkvI1lRj5EbOhDbTM29QPGtX&#10;8XWXg+9sfEHjPwjqFrYxWv2i4i0W8hazN5crccLBp4sjbI5jaMh5jIYQQpZdrr9CfG+HwNd/Fu0+&#10;Hnw+8FyXWoeGfD98dDtrPT7aPzHaZY3mdZyEyEaeYTjKq0BIKmN9nk/ijxfpf7Ocdx4t8AeE9N1T&#10;WLO+Ehuo7dnsbK4aJI/tQWQZu5AC3kvIuEa5Y4JJUelgcVB04qENZLRXs9W/u9bfI2eIqS0bvYm0&#10;rXdT+A+nt4p8aeKPEXhPT/E0O7UPD+rNa6mNZUOfKZ9GvY3WB1U5jkklnMMrBlkjYKQyK0+BnjPT&#10;rbxD8CtbudJn0/UtTk0vwzrNsLeONH0+KPetzK8i5a5CIIXnkJJyu1nCDx25+K3jbxFB4k0Dx/4h&#10;j1TTde1OG41jUtUvrmNp5IWby2i2ZUuVZlQtDJsRhwqgYv8AwM1HQre5k1Wx8SzSSaJaXVxeQ30c&#10;drG9rcPb2mzzN5VWcSnex2hd3V/vD0qmHqRoynKXveWz8trvtd69rbFxrc2j18trehvfEfwFcXt9&#10;p2r/ABC0HUNDWPw7pcLXN1CV8+C3soYGdUdS3yTQTxMwJBA4VDC5PManrlxY2kmg+BkvJIZtQa5u&#10;IQpkSdfJaOOF0I+fERkYDkETHg9R6H8PviF4i8U/Dmz8O+NUi1bw3o99K2n32rXvkzWrm38oLa4b&#10;azOHAMDLKjxx4YKkLSJ6D4b8HfAzxRoGoXWk+KbHSdUt7Nx9ivrEia5WO3IDxyOfKfcd7MrvG7BF&#10;VIyAqjlr4yWES9pHmt0W3z6/eenh8JHHaxdut3vfb0PCtb8F6LF4R/tTw08MdtcaaJL6zurmOe50&#10;a4ghmkZIZY1kJieZ1bDBJY9/lTYRkupsL4X/AA+8QeKPFlr4a0nULWxutPhkvLi4vdQWOGGOIbnk&#10;EgAxwHZdoO7IOSeR6f47+DfiT4dfEm0v9Iu7/S/C+qXkd7Z6iAXjmIj3uqSkmMusbSN97iNm5bKh&#10;9LTdJ8P6T4I1Gf4Y6pfXF1rGpW0V8ism63057eORIiGDmQBpjHgONqyojthGx1fX4+xTg782z7X7&#10;nDiKMo1nC1mnb/gow5vAdv4/1efxR4B0a4sbe1ZZNUhn09YgMTRxRSxRjO2Bo5FPyK5VkHASRAKy&#10;+F7zxzbabp2ramtvrflWpa8b93Fe6aFaOOYZwmYEKjeu5fJVmwBDI7X9A+HVx4W0yHw8j51WPVFG&#10;r3mk2F1N5IjIlB+Uq0xjRXk+QoAyIAzkfLr6d4G1Txx4dk8L/D/wpez+Jr21s4EsdEjZpJhc3ISC&#10;EsctJNIZVfAIYCJgdvKDGeI5fdUutk9NPN+X/AD2i1aV7/mdv+0x8bPjL8BPgh4Z+Fnwx8beItCh&#10;vbzXLbVNS0PxRJbjVLe1vblLRJktwrRPHJqOosybvLljuYeDtJrlZfiteaJHH8X/ANoUXniTxVda&#10;HJDrGh6vM5v0065s3g883IYG3+0Qfu47WVnjWKa5nW32vAJfQtS1vSfCf7LS/Fbxbrkcy+Z4evbH&#10;w/qGnvLPrs9vaX9p9oEsMgmtpGvfM8wmRD5JeaKQXUVoa+SviJ4313xJbxy65fyf2hfXc194heOF&#10;bVZLrcxwkKBY0iiDSLHGiKEaSfZ8joojL6ca1NxttJ3fdvV/nb7uhtWnJSjNN7Kyf3fp+vY1fFmn&#10;eIfHWv8A9rar4zX+xbySXUYNQ1Gaa43SyupuZLlkRm+1s+0yySKAxEZU+UYc3P8Ahm34oQ6fqVrZ&#10;aE11NpsgiuFs5BOoOzcSzJleGLIwJGHB3AbWx3XgP4YeKdB+Gs2uanprXlv4n0+a00yG1j8xZV8u&#10;J1PySEqQ7oxAAHoDlgK3hfwDH4pjj1zUdKutUbUraUu27CSTB50j3KA7yAyJGxHytkuRuHTeWO3V&#10;Nqydu9/y8zGVOKkk07v8DoPhN4nttE8P3ngvxnFdSak19DaWtu0EUElji4N1KjlhuwLmedmEgLfI&#10;uCmCB1mm+NPAep6JNoPiCe6/tTW9Qmu5LtoYbiKGMQSAN5AYG3TzQc7VLKGZUWQECVml/DvxPr2k&#10;TXWt20k1n4V09E1PVNLnNw2n2ziK3immjijdI5gkaQs00sZkRI3GSshLfAvxxT4Zfs/yXWkxQXN5&#10;o+rNBb28yviaxVppUZZwXUKHu5IpFDIsiXMYMTgSOfLqU6dSUpJXba0v936HRR/cz1dk1pddjc1f&#10;xRdeO/Gral8X9Sh0/XG1BtRvJ7mztdPuNWuLtlla+eeOEyEuZJn3SB9hJ27c7S/VfjfefDq+uPFf&#10;jfxLNcarp6my0/xRozQIWVYJLcR6nA3mM6SlxDOJEaeRblpWkeJokk868Q+KNP1vT21TxZ4d0m31&#10;LUtLtVNjapKlxHBgBXRRGqSyOrQkjLlHiUqERnQddYfDDxLofh3UtN8e6bDFZ2MFzBNb2+ni51C4&#10;80DyLmOzIV5oGdXQ3TvHArBwCZUSJz2dKOj16W/Oz9SsPWnKpo9tb/da6LXi7TvAXxQ/svWPgj8O&#10;L668UW6lvGWkxWq3jm6RpHnNlBLFvTS+u/zGa4WP7StxtV03LYQeDb74aaXpt74phmms5IdSsdSW&#10;3EcK242CC3kjfhEaRBAzxksu5HIeOMgZnjn4zLpWn2Ntp+iaLe6prVxF/b2vLpMJgu7gzTGONJrc&#10;xK0jRq6+YRuaRSxKqTEmbrF/4I8B+EdM8WavrWrDw94svFks7+PTRJeaRfRyyxTwSW8xRZpYU8qX&#10;ykeAfNG+4mQZPZy91a76Ld6f1dd0tjrliKcouzWtr9Fb+tPK59AeHb/QPD9wuq+IPBfjvxDYyeGr&#10;dF/4RfVo7i5ubNWkuFxfWzveCZQ8axzGFY4ngEEsIIuol83n+HfjDx1eap41+Gmv6HrVnpdi17Y6&#10;1r07xa1eW48svFdxyyOEubZJUM9spZAsTsm9FM0lH4WSf2lrWrfC/wAAXl5428M3kk09xoGrRw2k&#10;0jxIT9tjVbctFe2/mW/lGF5FH79pP9EuprOWr4g1ex8IySHQY7jR5LLWVt1024jlsL6+RbeKR2uB&#10;5txCGMhOOUhSZ9x+zx+ZaRYQi6dRpNN6W3s12t0ffp19J5YNe1lp+NvR7f19+brElp4vsNNs9Xgg&#10;msWZr3UNQtbv+z9Hine28xn8xDKVQF5kMhjIeWCTcwjby0L7QvDet+HLmf4WWek63Z6bGW1zxB/w&#10;jk+oW6gPLJeBVtzLDDCpit5wJpYURVmkG9LgmqsetQWXiGPSNT8KeHPEhvLi60iz16Se6t2jjCFp&#10;bdIFlSOYgzGLckMm/ZCYgzFEc8IfDT4t3un33h74NeAfG19/Z+uPaa2lvavFFBdxyqttDhAFgulY&#10;kxj5pDLLiOQsWjk7eWXLe9vy+ev6etzKnWjKS0+7f/hjqtE+KvjqTxvbaXqMAWPdqV7a63PfRafa&#10;va2tpbta26XphmjVlhlNqzHykiee3LyCFGD63xh1/wAKeO/Ben/EDRPFENvf6hqFzq3gnUo7VrfW&#10;tJsYJJp7eJLnZ/prRjBLRSZL2LqXadvLbl/iN4q8F+GPGGpaprfi3WPG+sNc297GbrT4xb2NmNQk&#10;LQSSxsWjuXeSIyNAIyWCruiYtGsOnwfBHVdH8RQW3ipdFbV7+PydK0u806xhaxeWRCudQaCdXRoj&#10;sWPeJFmKTPFI7SDONHm5ZxVvlv8Al37fcmVGtHnlF93p/lv27novjHxq0V7rthaRzNo/h/xdFb+I&#10;o9N8O6RdaXqN0GmhmktrlojNA37p/JVYrlmjdh5LIgLZmv8A7Q2njV7HRNO8O69PqHkWNxJp1joF&#10;pqNzHO0hbyNQ08xxW89u8DLHHCq+XNE6IGQyvjy+JNAvbZdW0nwRcLC2krd6d4g8ZW99eXsdrDZt&#10;M11CI71FHyYheUKwDrbmIQv+7OToPiNoJ4fjXpPhKGJtKvoUubbVdLQ2t7HJaSq9w0WyVY9jrZ+X&#10;uVlD3SZYjYyVTwtO0e369L2fUmpjJxlrs/y/rqejw/DD4c/FnxHq3hH4S22nWvjOzg1HVpPDniPe&#10;1rcWttHeXc97HdTvdzQXEUbyRyQPPPABHJPJcMsHmLR8Z+MviL4QsrT4X/EbTZ7mPxRokeo+Zq7s&#10;LuK6229y9srTLCkj3FmtnN5aSM8qzWhW7mDxpJxnhn9pzxbbam11or654U8KWt1bXVro/h/xQ0F3&#10;ZiOZriBrC+u4LuSymEiktLEAJC6L+7XC13WiftQfB6w03VPC1rpvibQtS11bbUry+s/Fi2ts8m2R&#10;zFCv9nRQWXn3Vys7qIWRHjjWKWzjjYybVqNSC5ZRcl+K87rz16+pMcRRlre35fcZ/wASdP07wHJJ&#10;8bPhVYeHdU0LUJodL0/XYLi93LD5AmijuBYPbv50kPkuzSiPM0d0qRmONBEV6D+zd4F+DH/Cf+IP&#10;EHiX476h4V0qUfZra48XTJa34VEt2htJoorHVYrjyjJdeVchEBgMPluoeS1gKylUipWs5eeptGdP&#10;lV5Jfd/meUfHn/j8s/8Afs//AERDTm/5E4/7tp/6R3lFFYYX+DT+f6Hi1v8AeH6s52X/AJN08Xf9&#10;h0f+iXr0Twn/AMlP8D/9iLdf+kElFFZ1v4c/WX/pETGp/F+44n4if66+/wCwhZf+g3VetftLf8gW&#10;P/r3/wDa1FFc+J/i0fV/oQvhPL4/9f4q/wCv7Tv/AEjFbU3/ACVbUv8Ar4m/9GJRRXV9mfp+iF1R&#10;V1z/AJLLq3/YE1b/ANJJa9h+BX3viv8A9gLVP/TjDRRXm4v/AHF/4f1Y5dPRfkh/xH/5LT8Vv+yX&#10;6v8A+nGyrj/A/wDyOfw//wCyvax/6ZLaiinT/h1v8L/KRrV6ehh23/JR/E3/AGSu+/8ATxc1zn7S&#10;3/JIX/69r/8A9J7eiit6P+/4b5fkiI/F/XkeFftCf8i74I/7Fmy/9NtlXP8Awb/5F/xd/wBi1B/6&#10;crCiivrqf+5x+X5oj7P9dz3n9k7/AJIF8Vv+wZD/AOjhW78Jv+QPr/8A192f/odvRRXzuYfxKnqv&#10;/bT6fJ/gX9dzq/h//wAm6/HD/sCaZ/6Mt6574bf8gbwZ/wBgHT//AE4adRRXPD/25/8ApKIx3x/J&#10;/mztvDn/ACJmsf8AYLsf/SS6rn/h39+//wCygWf8rmiisZfHL1X6HD/y4Xy/MPhT/wAm1aX/ANj1&#10;af8ApV4ar5d+IH/ITh/7Bcf/AKVR0UV7WTf8vv8AG/yQYr4afofZeif8kS8C/TV//RaVxGuf8kJ0&#10;v/rrqH/pRPRRXi4H+JL/ABv85HVjf4i/wRPILv8A5BGpf9hC2/8ARCV0fg7/AJFDxF/2DNS/9M97&#10;RRXvr+F/2+v0POrdD6M8c/8AJ31j/wBgyx/9B1CvNv2Wv+Pu+/7GzUv/AEluqKK8hf7rL0X5s78P&#10;/G+/8kZGq/8AJNtH/wCxT8QfzSvM/wBpL/kctN/6/rL/ANFvRRXoYH+KvV/mctT/AHWPoekfDzp4&#10;d/7E26/9NctfoLrv/JmXg/8A7JBa/wDqQ3tFFeNmv+8U/X9We1l3+6z/AMP6Hwho/wDyIet/9ha4&#10;/wDTvcV7N4P/AOSYfsw/9ha//wDTNHRRXpv4PnL/ANJPNwP2/wCuqMeL/km/xb/7IHZ/+pX4Kr5X&#10;tP8Akruk/wDYt33/AKRT0UV6GF/jT9H+hx4j4o/I+nNJ/wCTJ7j/ALFmf/0jkrxfxx/yQ+b/ALFV&#10;f/Trp9FFcOD/AIn/AG8vzZ0Yz/d6fp/kaWl/8gHxh/2Ka/8AqMXFeSv/AMhPw/8AXTf/AEXPRRXo&#10;YfdehyVP4cT2H4bf8e3g/wD7AOtf+nGCiiis8P8AwV6v82cUviP/2VBLAQItABQABgAIAAAAIQA+&#10;WqknCgEAABUCAAATAAAAAAAAAAAAAAAAAAAAAABbQ29udGVudF9UeXBlc10ueG1sUEsBAi0AFAAG&#10;AAgAAAAhADj9If/WAAAAlAEAAAsAAAAAAAAAAAAAAAAAOwEAAF9yZWxzLy5yZWxzUEsBAi0AFAAG&#10;AAgAAAAhAC1UWJL/AQAACgQAAA4AAAAAAAAAAAAAAAAAOgIAAGRycy9lMm9Eb2MueG1sUEsBAi0A&#10;FAAGAAgAAAAhAFhgsxu6AAAAIgEAABkAAAAAAAAAAAAAAAAAZQQAAGRycy9fcmVscy9lMm9Eb2Mu&#10;eG1sLnJlbHNQSwECLQAUAAYACAAAACEA3FdSiNwAAAAFAQAADwAAAAAAAAAAAAAAAABWBQAAZHJz&#10;L2Rvd25yZXYueG1sUEsBAi0ACgAAAAAAAAAhAA+W9O6t0gAArdIAABUAAAAAAAAAAAAAAAAAXwYA&#10;AGRycy9tZWRpYS9pbWFnZTEuanBlZ1BLBQYAAAAABgAGAH0BAAA/2QAAAAA=&#10;">
            <v:imagedata r:id="rId9" o:title="" croptop="-772f" cropbottom="-1341f" cropright="-356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7" o:spid="_x0000_i1030" type="#_x0000_t75" style="width:108.75pt;height:82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rT5a/wEAAAoEAAAOAAAAZHJzL2Uyb0RvYy54bWykU8tu2zAQvBfoPxC8&#10;23rEiWzBcpDaTtAiaI2i/QCaWlkEJJIgGdtB0X/vLqU46alAehC15C6HM8Pl8vbcd+wIziujK55N&#10;U85AS1Mrfaj4zx/3kzlnPghdi85oqPgzeH67+vhhebIl5KY1XQ2OIYj25clWvA3BlkniZQu98FNj&#10;QWOyMa4XAafukNROnBC975I8TW+Sk3G1dUaC97i6GZJ8FfGbBmT41jQeAusqjtxCHF0c9zQmq6Uo&#10;D07YVsmRhngHi14ojYdeoDYiCPbk1DugrJLhyQGiYVTiN9LC6L/R9HGn5M4N0PLrceeYqitecKZF&#10;j7dT3Ey/7B7IFDqbCqgcpwnN/9q975S9V11HoikeWaK1/75C0zRKwsbIpx50GO7RQScCNpFvlfWc&#10;uRL6PSA397nOOJPYQwEJWqd0iEbDOTz6QKdjNFj9K5/fpeki/zRZX6frySwttpO7xayYFOm2mKWz&#10;ebbO1r9JXRJ3xf0YEn0C8sFBkC2FDSr7js0z1F4S0YZX5WSKt+SnKM+N6+mP2tg59tfzpb+IocTF&#10;7Goxv8pzlIO5DAnN03yk87LdOh8ewPSMAlSPHKJccUS2A5uXEjqt0zRqQzcxZIcViK0/GuRNE7b1&#10;AZgTaGiW5ddpbHxy4bUuahvUxBDFRaPGx0Ed/XaO8dsnvPoD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v378iNoAAAAFAQAADwAAAGRycy9kb3ducmV2LnhtbEyPwU7DMBBE70j8g7VI&#10;vVGnqYggjVMhpKoITpQeOLr2NomI18F22vD3LFzoZaXRjGbfVOvJ9eKEIXaeFCzmGQgk421HjYL9&#10;++b2HkRMmqzuPaGCb4ywrq+vKl1af6Y3PO1SI7iEYqkVtCkNpZTRtOh0nPsBib2jD04nlqGRNugz&#10;l7te5llWSKc74g+tHvCpRfO5G52C55flGIpt/mrs3k/2q/sweeOVmt1MjysQCaf0H4ZffEaHmpkO&#10;fiQbRa+Ah6S/y16+eGB54FBxl4GsK3lJX/8AAAD//wMAUEsDBAoAAAAAAAAAIQCNd1EnMqUAADKl&#10;AAAVAAAAZHJzL21lZGlhL2ltYWdlMS5qcGVn/9j/4AAQSkZJRgABAQEA3ADcAAD/2wBDAAIBAQEB&#10;AQIBAQECAgICAgQDAgICAgUEBAMEBgUGBgYFBgYGBwkIBgcJBwYGCAsICQoKCgoKBggLDAsKDAkK&#10;Cgr/2wBDAQICAgICAgUDAwUKBwYHCgoKCgoKCgoKCgoKCgoKCgoKCgoKCgoKCgoKCgoKCgoKCgoK&#10;CgoKCgoKCgoKCgoKCgr/wAARCAD8AVA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vYvC2pXGoeTceJVivXZW/s9l2tIevykgg8nA64Jx2GfV&#10;Jf2cPiTrfg+ztfF3gGFWt4vPgbzg0jL94LGucepxn+EHP973L43+EPA3xH8LQ6j4c8Fafa32g26i&#10;KWOPElwTlSTyMNhQflPRsn5gwHyPdftD/Gb4QeMNJ0/w1rN79hsG3tHq08lwJJSAW4P8PRQOMYA9&#10;K+j9jRw8vef3f8E45VK09LJme9t4k+C/g3xJYf2FaXq6z5UaXeoQ72tIySCkfH3sk8+3bmpvhj+0&#10;t8Rfg1Hp/i3wf8PNBhu47SMXEkMPnM6BMbn7AZHY5Bz05NV9e8WfEP4pxa1Yf8K3vLq31W6E2m7J&#10;CsViwYMdowQRknp0HHQYFP4Vaz4f+H3hua81DQby81KZilm0kKyQx4YBxIp5YYyOARnuMcc1St7F&#10;6PTo+3UfLGcdTpx8Qrn4t+JoJdX+F76Tfa+UWD7NM0drdTM5SSb5vu7gQuMlQenGAM3xn4RuPhn4&#10;y1TwleWjXUdpIiwSwdYip3NtyDxg4LcHCdeTno/FGveM/jJDoesSaraQraXDQ29rZwlDEDjEvXcR&#10;tAGfzGeT7PcfE/4Q+A/h9H8PtR+GOjx61PHHJqF6su57leAfnKZXLAFhuHIzg9ayjTp4i7516v02&#10;t3FrTtofP3g7wd4j+IV7HoPh/QL6+ZpGmWGOMgMo+82AST065/lmvaPiT/wT4+Mfwhu9F8d+KfAP&#10;9rabJY/bdUj0+481rNSQNspHCsBnuR169RoeFfhf4j+JNtqviH4YJb6KtnZ/aobWG6IuFi+VBHuT&#10;q2TuOOnHqMe0ap8KvHuhfs/eGtJt/i9rWl6xrEcjeINKvNTbF9AhUBpN7H+DgfVe2KypYde8pxem&#10;qe3Xz3+8t1pO1j5P+IWi/BG18Zw2UehXh026tyk0rQ5EEhHyIz52nHrgjnnvXh/xj+Ey+CfiVP4d&#10;0rXree3haJ4Zbc7lbeeFxkgsOn0Ax1r7u8JeAPCdveX1p4s0BrjwddXDWU1lJIjXDTqARIoDE7Su&#10;e/GOuBmvnH4o/BGDQP2pV8O+Fd0el3Ulq9nNeoW8sM/ygnkcruwSRg8epqqkJRp3slr/AF6rzNYT&#10;96xwfjhtJ8EeB4bH4VfG+91w6xbKniDR7q3aEWsqEEKc/Lxxz0HbkAi5qWu+O/DfgX/hItO8RqZo&#10;7Jori3kXEqq7fNuUDjkYB4wR1z1+uPj7+xP4D+H/AOxl4w+IWlBbvWtLuIUvLydkIEKhdm3OcN1X&#10;IG5s9wcDyf4a/sa+HfjP4iuvGviT4mCDwzp8MdxrGsXDZe5PDSoiE/dzndweeeCBnolhcQqkVbW1&#10;0u3n+rMfaR5dX1MP9mL4RfFz4/fBLxLp/hdr2Oz3JGsizRrHIcF8PkZfaQW4GR1/uivRPiz+3R4S&#10;8X/Dbwt8H4PgtoXgXUNN0VLOy8QrcFptykYclF3lmMZG44OHOfvYPjfxQ+K3irwD+0dfaN8Afip5&#10;eiy6jEun24mZNOO4eTvcD5QAGJLYxk8c1x/xJ+BGqz+NodAm+LGlapeXkzR2bQXRCrcGXBjHO0cn&#10;jB7+hrfmVGKjDfVPZrfp1Ri4czu9FujS8Tan8f8AW7vTfBmoeKY49JuNeW3028uyPskcgLOGUtkq&#10;q5JJGPQ9MDFPxj+JQ8VR+Ctb8PWPiu+0zXpHtJraF5TfSljw2376jGAuML7d/Y/D37OngXxH8TY7&#10;X46fErUrrQfDL25v9D021mmEjKFeSHKDAMhyqkDc2O5Arpf2zNX+GesfHfw74v8A2HPDd18N9Hs9&#10;Laea6vrFbaO0mGQzIGGclVHGOp7ZNQ/h5nK2qWru38vIIS2Vjj38NDxJ8Lrvx5r3wJ1ix8SX2vTN&#10;bXkKx/ZBGgLsrKSCCig5YqRn9JNO+BXwivJNP8beIfEP/EsuNJ2xaTb5+0nUFQMGfGS656r1Axnk&#10;k15GfjV8W/Fl23h7xd8QNUuLZZH8mTzAke52G5sLgYYcEZxj8BXuv7Iv/BPP4t/H3Qta/aI0rwZH&#10;qHhjwXNJeay+qXmIbtI0LGBF6uQNobtjjPGKz9tSnUSjG/y/HQ6UpcrbZ86eBvADfF340yfDTWNY&#10;s9B0+7vmZtSvMKkMYJweODk9BnHYEcZ6bxH8Cdb+DvjTVPCfgH4r/wBtW9irWsk1jHtEquhAfAzx&#10;jfg5OPbJx2f7QXxltPjj8T5vHOr+CtP0ueGOGLTV0ix2JaiM7UXDc5Knk8n6dRJ4Y+IHjHRtXY3G&#10;gWuuW+ozfZrlryArKwVRgLJggA57Z4A69K56VajOThFap7+XoOXNHWTPFfDR1LTPFsHgnxHr11Z6&#10;f9uWORGUqA0mfnCddhJ446H6V6L8X/2VPjT+zb8RtL8JaJrF1cWPia3VtP1DS7oxtdQlgu2UJ0G7&#10;HUnAOeKm/aF+FV/4q8eadrek6LdaTNdNv8zVJTCsiKc5hcgAk9uO+eTzXK+M/wBpbxHNZ6N4G8KQ&#10;yaBcaXJNBcapNeeZIuJN2SxBHB54GcnAPSutU4xjJS3vp+v4ehz3dRpxNfwB+znq3jjXr7SvEfxA&#10;s9JbTbv7PfQreBTKyMy5HOMjLdcjOfU16j8P/wBkD/hZNvJoemePNPW70tZfJt+PKkcY3Pub1Zmw&#10;QQBgHoM18p+D9J+Iep+IxLazXV5BqF1uuLiGbOQzAl5DkexJPcj6V6/4a+NOqfCuaLxZ4IbULe+h&#10;1gLHdTXgVVVCCixA8KCVB3c46cmpjKlHRxb366nQovvY9/0r9ja6udAvvBniv4qeF9LtdFtHms5I&#10;ZtslyvzHc+Sq8crnk8eor531X4CfFvxt4nuPA/wz0WfWrmzg8+ddNG6FF3fKxLYAyCGySevpivP/&#10;ABn8U/ihe69qFxrHi29t5Li2Ef2L7SwR7dj8sOQQHUccdOM9jWl8NPjp8W/hDBdaX8OPFNxp/wBv&#10;t/KvGsZCGdTklCcce5z64qpzoNpSi13d9fJEr2mrizmPHFj4u+G3i2bw/wCLdOWDVrGRVNrNh1XI&#10;3FcA7cjA/PnFWbHXSo8ieNo2kU+ZNCu5l7kjr2GeQRjqOor6F/ZQ/ZY8Lfta/EBPFHxL8Y2nh/Q9&#10;FhWfxLqOqapunvHDZCDPzfMucknAGRkjkfRf7Uvj39l3Vr3T/hd8IfhLo97pugWLQW/iC3t4xACI&#10;2Ugdd5ABzwpHYnoUsJKpRdS6S6X6/d+Y/bezko/f5Hj37Fv/AATevP2traPxhcfEu10fwgtwYtQ1&#10;O+QNNIwwXCKcHI+ZckA9eGFbvxh/4JPfsvrrGqX/AMIf2sbC1sdNjxbQ6rcRySTTLwxyCuBnPykH&#10;k8Y4Azfhx4/8A/Ba11q38S/GLUre1ngxF4c0GHEdwpG3buwcFhz0XIfgnBatr4qePPhJo/wOvviL&#10;8Nfgzo+iS/Z4rSwtp5hc39xI+Rlt2QoXaGLZYHPJxXZTp4T2PvR1td6u/wArbejMJ1Kspb6Gx4a/&#10;Za/ZbP7NF58S/GvxW/tzx3ZXkUWjy2cg8lpAcIijPzjkHHUjk4AxXpn7MHgL9nu0F54a1b4PadrH&#10;iKZR/amo6hp/7i1IhxtaVupBA4BXJ4OOQPnnwZqHwM8E/BiHxN8WPEd5/wAJRdQj/hHdBsrxkSG5&#10;Tb+/cfc5baeeflJ5rg/Gn7RurfDj406fejWNU1HRdPs1vF0ncIobu9K/fkVcbkDAHknO0DGSc8uH&#10;rUcLWpSlFO8Xfq9932f4nVXjKtSqb7r8j1f9u/8AZ/8A2ePD1/JYXF1p+i6glqbu5utKQCGEnhYQ&#10;gGR1+8T3XvXwRrr61ZJNpVv4iWa33NlpW5Iye+ODwRjgdOnWt74sfFHxT8TPGWpeJtcvp5bjUr7z&#10;ZrWOciPg8ALuPyqpwOeOfXNanwn8GeFvF/xP02H4u3N7Z6Ksy/boNNgLTToq58mPA4Y8c8gdfSit&#10;VhiKt6a5b6f8Oc9NOnG0j37/AIJl/wDBN+P497fj18c/9H8D6bebIreXcgv3XIyxyP3Ybg4xnBPQ&#10;GvQP29PiH8HPhj+0Ro1v4I+F2n2+j+G4YVTS9PhEcUu1sqxOMHHAzyp6gCvcvj/+0z8DPAv/AATW&#10;m8K/s+/ZdPktWjittLutUT7ZaRg43Pt3DzAcfLnJ3Z6ZI/MX47/Ffxt8ZbjTfE3ie9tzNHaqjKuF&#10;X5AFAxgZIAH4fnXdjFRwWHjQp6ydm3v369jOi5Vqjm9ldW+4/Vv9lj/guB8L/Ft49r8c9Lj0ex8P&#10;6cDa3coVo58EJsXAJY46DAJ/GvmD/gsH+2D+y5+214n8N6N8BPB0FvqAvGN5rC2IiYptKhCW2kA4&#10;U9AOPUCvgvTNfv7iOPRdVuF+zRzb925RJH1zggcdScZ9PpX2J/wT78ZfsceE9G8YeGPi9pqx6l4s&#10;tWsdF1CSAyG2hKjcM4xHuPBJIycEdKI46tmFP2FVpJ7t7/5eQToxoy54rboix/wS90D9hHwd8XJt&#10;S/bB1b7dJp7BbO2mkP2CdueSc4cHB4PHP0r9MvBHh7/glD+09qtxrXh/4GeE4r6OExabB9hhjknZ&#10;ZNykDBGDjjI9jkYFfh1+1L4J1T4f/GC+sLXU7a8sYCkOnXdgEVZYUQKjYj6vj7xwMtk85ycn4QfH&#10;DxT8KvF9r4s0XXZrW8sn8yzl8w/u245Iwc8A/kPSs6GYRwn7mpSTSer6scqDq++pH6H/APBYH/gm&#10;l+z78JfC/h/9o/4fWkWi2uqa0bfxLpNiylUJbrGnfb0O3tg+9fK4+MP7Hvw1kSy+HHwAi17UDbCB&#10;NW8SXGYwSwJcI2eTkdhkMQMDAHN/GT49fHL9qvxJNaap4zu761juBcqrXixRNIUzI+DgE5b7xyAc&#10;njJryB7KePXVvLyzuI1+0iLzlGQHHy4yBg+nU/1rGvi6cqzq4emlF90r/LsaQoy0jUlf56H71eP/&#10;APgmh8dPhb4R1bTbHSrHWLKBWe31K1uijxIQRt3Dv0JPqcdAMfnP+2J+xr8T9G8TPq+hy289m+n+&#10;dd3EcwKwyouSHccgktnrgnr2r9N/+CqH7bX7Q+p/DMfBP9n74e6pb6br5ZW8QaazF3hVvmaPYcxs&#10;TuGDzhW69B+RV38T/i38MhqNrda7rU8czLDIt9JJiUjozbsYdT3xn6DOdMbUowfs7P17eW2v3kR5&#10;nK7PWf2dv2LP2xfG/wAGZ/ir4QkOoaBpF00P9kzbVmlXy8sd3JKj8RlOw68Bc658cEks7zxP4Ek0&#10;f7dp8tppN3b6YgW+CAqwUFeS3I3Ad84xg19a/sX/ALfPhjwFoVt4M8Q6JdG61GxZYvEF1flYVkEb&#10;fIUC428bdxAHA9q9Z1v/AIKHfsZwfsbeFvBHiL4VaZrniPRfDbPp941zCUgmVmjMmRllcsFYLgHP&#10;ris/q2Hr0VadnZ3/AAJlzdj48/Zg/ZS+MvxRm8zwR4E1C6XTbdXkY7ogm1gzBWUHDH7uOuDz7+ma&#10;38I/g03wg1jV/i1q8em+MINR+zR2DRBpNysMRF8gt/CBjqG7nIr7E/4Iy/8ABQP9nO5/Zy1bwd8Z&#10;bvSdBv8Aw/dSb9RZgq3qknG3jO4Y2kdW59eei/bP+Gv/AATU+JOi3nx1s/idoU12sZe4sLHVVWSa&#10;YNlSVDg7sgAZGecdODlTy+h7FOlrp10Xr8jTnqKVmfDPhL4BeM/CPh6Lx54U0bUodNvLiH7RHJHg&#10;f61ThefmJBIDDvg9mqz8VG8Q/E74m6nFpt9eaddWOmq0Gh6pcmRrpIxuby3KqFUBdxOcdDxnin8a&#10;f2vdJ0TW5PgX8N9Tuv8AhH/MspLP7RFlVkLgsm/JAXIAySRyQQME16r+0l410X4L/D/SdZ1bwzb6&#10;pq2qM8jrZ3QI+aPA2sw4XbnIJOO/NOVOPs3FS0jv/kaays+p8TWtxI/iOa41CXV3uNPvo1uIbXdI&#10;JIBkuzc9xxyenBPPGv8AtEfFPwPf+PYtW+F+kahJb2elWPnG/uHEke3coA3r0yPUkEc5Br1H4Ofs&#10;2ePv2hnk+Mt94C1LTtBur4W0d1o8gjVoyAgyhJJA27iwwOO1cN+0x+znd/D/AMeXUOlNqt+ZdDj2&#10;ySRLLGGt5gGYkAkoAQOcEAHsc1x06daNFvdPqa+6pGP+058bvjX4h+EDaSPjBHfWPiGwt5Na0tY4&#10;+SpJBOFTYRsyVxzzgHO4+U+LrRrC20nQ/DfxIkvFubGJbnT7WQqrOQSQUGBjHy5I6dTzXqnx18Kf&#10;Dfwd8F9K8A+BJbHxB4h1qGJtQ1CwuEfEryZjj4X7wJAI6njpVrwb/wAE2fiZrXgPT/G2kazHFrEL&#10;T/2hpcVu7T28adBjI53BgAOuQQc4FdH76pK27trrsRaMbNngukahouq3kPg++8LahrmpSTC00210&#10;lCbiVwcIAoGSAQBjJzjHPdvx++Efxe+C+qafoPxP8MXegscz6X50Pz4b5yWZe46cYIH513OgeGv2&#10;hf2YfFlr8ZvD3hy6sW0e7u2tZLi3Bmt5Wh8vccjgjKZBJ9upre+Kf/BQDxl411/wbc/GnwL4f8Sf&#10;8IldiaGzvnaUXTFOfNbJ3DzBlgARlcc9aypxpKm3NtS0toZzlKU9NT6R/wCCcX7fn7OGk+CNH+EO&#10;q+DrXSdSj09ptcvtY2P9puYxnzGkc8k9QR0Unjqav/Efwf8AEL9q2bVPiH8OvDel2fg3w3qTwXF/&#10;ql0qLfkSDcIRg5Un1wBgHsTXh3x2/b4+B/jzw7ffEzwF+zP4X8PeM9c22ca2durw20KoVaWMKoOc&#10;naOnKg5IxXheh/HLx58NfgXqnw5uk1K3i8UXi3cOsLqE0a26RqRsiVTtOSTuIIwMdeMdtTEQlBUn&#10;Zxs9lv2MYxalzLc1f2jPhp4y+H3iO4sPFltp9kLW65mtbgNHNnghQfmPDe3X8D9H/A/9tPx3pnww&#10;/wCGUvAHxksvC/guTS5rQ6pcBfOkS4f5nkXcVViWHBLcHGWIyfirQPGNr4d8fafr/ji0/wCEg02G&#10;RftdreXjmOdXjwRuJ6jn8RWj4D8WaHD4yuPDEOlNaaZeTTS3Qiw+I2B2gHv8vy4JPOORXHC1Kd4t&#10;q/RafirHVG9TRmr8abuLwP8AEO1+H+l+IY9Ut7WZbYX1mfMiuF38MME5BHpnPFVF+PnirQb3VPDO&#10;kXkLWd1E1vJFMgMbN0EkYIOOmODk8E+gj+LXif4d+KpdJ1DRrSSP+z7kWi+WoURRgjAO1RuO0Zzg&#10;ckk8k58/1TUdEuNdkh0+wk/dy7VnnbPTjJxzjGePT9cY8tOV4K3/AAfzCS5o6n1J8Pv2f/2qfjXZ&#10;eHfAnxY8a6ZY6PdeHJNU8O3GqagzPNEzxho42RWw+GMm1yqqiSAHdtB5fwn/AME4f2gvH7614v8A&#10;AXgqTXtI0Wf/AImE0N8vmXYxufyVYHd8uOfUjrXE2fxp1PxPq+hy+MtSur7R9FbaLXS5fs8gjJ+Z&#10;RyApP8WMZAOOua9M+HXx8+NPw1sRqfw11fVNJ0Brhm8q6cukx+bAyWwcA/TgjkjNdXtKEmnO/nrr&#10;sreWhmo1IxsrHG+Fdfi8FL4m8J6Vom5pNKCPHcRLFPassm4oy7Qd5+VeCPujjJzXEReb4i0eDRdS&#10;v5LhY72R7eFFCMrFVKk7/wCEsT9SfTGOn8T60PGfiLWviL4v0o2t9rN2ZI2tYtsfmBhnCnggYyCO&#10;PX39B+DPwFv/AI7+J9D8K2t9bjUtQvFWJhCqu+QeQqgl8Kpy2OM5AwMHFylVmktexfw/qec+GNO1&#10;bTkt/D3jTwRBeT6bfJKbq8UNIiBSNkjjnYDye/3R7VU8YatYLq80tpYRWrTSE/Z4V2RJ0zycZ559&#10;OTyeTXeftFfC7x9+zh8T7r4Y/E6GaO4hZ5WvLhh+8h6Ls6YIHBHqw964LUE0aCWPUTbNdwpGis3R&#10;doPAII4wR68bsYGOJlKovdnugp6apGHa6zqNnYXtkhMzX/8ArpI532BVBByM8gk/h+NO02+8W2sC&#10;rca3eiG1YiG0ErKsTA5AA44ztGefTtSanrdxb2rSaVHFtupeGeMjaQMYHB25ycjjp16Vf8FeHL34&#10;ga9HoGk3SzX0uNyys21SRyx6YwBkkHoO/Ss4+0TsjfljbUzXtPE3ia4k0/RLGa5nm2r5du26STry&#10;NuW+h6Dk8c19C+FP2a2/Zp8LaT8ff2gNfs7y8juI5tN8HSXg8xmUbfn3HaGDY+XHGMGs3xd8Y/h/&#10;+yJ4Xm8JfBTxbb+JvFtw8c95rcdoCtj8oVlBcHnqAAeCc9SceB+PvHvjf40a7D4u8eeKZNS1JW3B&#10;ZGOV+bI44A688nj24ruj7PDpuTvLouifn39NjnlepJKOi/FnuXjH4mfA/Wbe6vPiDeSyeIr+TztP&#10;02EN5enq53kggcgk8EjPHbNed/tZ6NpmiT+H9RsL+ZJNTsdiwBmLKB8oOc9ORjHXB9c1znxbuLK4&#10;8V6Sl5Zf6qzhS4kXOSob7y8YPrnj04xXS/tNa3ok2s6LqK6xJcR2elx7YZAG2HGQPm/H8h07ckpO&#10;pyOx1KMVGa9DzjQPh58RtF0uP4krobm0TeVmY4AbB+bGT3U4zwT+OIrXxN4rbVm1bRmupdRH71Ws&#10;+sOcfN+77nPbPDfhW1rXxOtdc0q18N3d5fSWsGF+zfwswAzxnGeRj9fWs/w/4o8KeCri+nXVNQXU&#10;vLEULW+EG7uMnOBz/npW/LSuktvM5ve66mvY/EfXrTwkvwu1rRTai4u/MmupoD50j9QSSCWzx2JH&#10;HqQaXiUNDodnZstl9jX955kcQZgSe3B7cf8A68nktT1TWde1ZtXu5bhlZ9qzyPu79Pp+n6V0Pj2X&#10;ZDa6db3f7u1tI12qxDGUxkvxnjJ9jjocZqebsNR5YsybK10bUmaK3tWiVlwzRoWY89OmMZ7/AIdR&#10;mtONNE0WRrNrKa3ZZUVpZnyFXt+P9fTGa/Rf/gml/wAEofDniP8AZy1D48/G3TY5f7at1l0WzkiZ&#10;mhjx/rGOQBnPQenOT07j4rf8Exf2efjt4M09rNoNH1LT/ka+09QjyqAB8w53jtyevvmvSp5biqlF&#10;SVtr26mLxMISsflLqsPiB7m4t4tQ86wWI7Zd4YBcnpnOD/P865uLS7VQ897cMrbcxqMZkBHXr7de&#10;a/TzT/8Agh94R1aeS0vvjlO9pbx7IbeK0TjIP3jg/NnHGevAbJr8/P2kvghrHwP+Jeo/DTVrG4jv&#10;tMuGTMy7N8R4QqM9COfrwelc2IwNbD0lOcTSniKdSpaLOGsNT1Syu4msXaKYZIRR9/jpxx3I9a3r&#10;PU/FGr3MeixXNxKkrB/JhiO0KDluOnXJ/wAKwW/syPSFkjvpWu/Mw0PlDy9mM/ezyc+1dz8CPiXb&#10;eDry70+a1Ms9/H5cPmKPLjBBznPPOfbPrXLDljLlcun9I25bvRa/8E/ZfS/2bf8AgtB+zzrU154N&#10;0PTfE2mzLM62N3dLcQwbuiozYbnOOTkY6HBFeB6d+wl+1/8AEPWdS8S/tTfC7WND0e1t55YIdP0s&#10;NLLdltwjTaCdqk4yeeOgGRX7q/8ACQLnYBwrKv7tSc4x24x/npxVoalA6lWhBUY3MVGGwOpB6kdu&#10;lerKKmlGbbXZ7HH7PyP5yPDHwE/aZtrzWFsfDs3h/QbO9aMWviTRTFcTW8gVC8YIJYYyCq4GAnJy&#10;K5H4gfDj4o+IvGmhfDq28FX1loPkw2d5qtlo7PEkeQ25ABzzHu3AncQRk5IP9K3iPwl4T8W24h8S&#10;+G7e5TbIkZlgRjHuXDYbGVOGIz2rPvfhD8MpvDGn+CtQ8HWktjp4ia1jeEFi0Y+Qtnrjr15xzXJL&#10;Dq1olx90/G/4jf8ABGP4mfDXw7puufCbxC3ijTdQMcc0mjwtGbd2jQLI+z7o3A5x8wK5966HWv8A&#10;gj3+0N4U8aeHbTXtSjvo9SvvMtZ5JHlMfy5d3XPXnnBIztPHf9ndM0yy07Tvsel2dvDCzf6mOBVA&#10;GBk4Hfg9M4wKmey0q5uI5J7K3eSEKbdmjHysQeQSMjPHHv1rdUaW1he93Pyx1r/gjZNoGkTeKvC2&#10;q/bNWtbVhdabBAoimKjK4J4JIZs4P8s187/HH4GfEL4hayk9z4DvoF8M263WuWJmKW42EZMABxhg&#10;NvAPTqCa/dyPKMXigj+bmRlUEke/T29Tjsa4v4k+DfAM2my2+oeENPe4vI2t2kW3RWcNwxPY45PO&#10;fz6zUwsKl7XXcqMnHzPyN/YX/aSjl1WH4W6v8PF0zw1b3jSG70+aSNoF7ZGcYJxz0PSuo8a/szfD&#10;bxZ/wUc8P+FPg545vdP03xl4Mvv7Xk3ecsf79QXRXyFzn73QeoJNffnxE8D/AAP+G3jbQofDngiG&#10;31e+tRFp8cGk5t5gBktMyfKOgw2Q3XHSvKfiHZvN/wAFF/hjqmpeEYtIm1DwVrlnDcWdofLuUVoZ&#10;FAPXIK55HG4jA7lOElTUZSvZrytsXze9dHzt+1j/AMEqP2c/2efAMfjz4fzXEb6PNYxKZId3mXEl&#10;0mbmeTGNi78tznAwccAfcv7NngP4Hz31msM9rf6tbxb5PMCsxjYBgduD14yfQDPXJ+c/+CmHxI0n&#10;wr+yT4+8GeIdTu9U1O8tUaw8uJCYo5JVGH2AAlCB78gdOvYfAu68aeCtD8OfEbwrqc93prWcceu3&#10;jWsazJH5cbMUY4yg/wBrB6kYAGdKbp06rUF0Xy1ZMo3jqfRfjv8AYx/Z7uLyx8Xa34QsWj0mS6u1&#10;sZuVnupfmDyL/Hhs4BGBn2GPwc/4Km/sJeHfgL+1RZ+JvHOuT2Gi+KJpL29GmKCbEkFjHEpJKoBj&#10;kk8AkAjCn6S/aP8A+CoX7Sup/tEQalp/im8t/BS+JJrOyjsZFDzwxMyM/lk4J4yM8D3yMfJn7cfx&#10;Ut/iR4m07x14h+H3iLVL5tca7iuNWzHHcaXtx5AJO5mJBYnBAwccAZmrVoSpNPoyPZuMtOp6f4Q/&#10;Yy/Yo/Z7+AWu/Hn4rS/2sq3kM/hXTbli0gjCcYTgsxLcdsgc8HPxJ+0d8cNF+MvxJbU/D3w/TSfD&#10;kMQh0uyjkH7pS3MrL0yQfp05PSr3xN0/x18WV1jxLp93qDaDp80cVvvZmhRM4SNTypYA9CegOOwP&#10;c/Bn4L+D9P8ABV14l8Ym1vJZCRbt1EYOD8xB4OeemPQ8889Ssqi5IRUV+YKDTvJ3Pn/4heEBptxn&#10;T45nsIZmIluCY8k8rx/Ij8MivQPgN4H8BSS6n4i8YvcR3/8AZytpNrb/ADC4bgHcCPlUAckEYz3I&#10;Fej/AAh/4J8ftjft8fEldD+CPgq4v9NtroRDXJLZ7bS4Fz9/ziMHPGdoYntjqf01+GX/AAaw+FNE&#10;8DxzfEn9pfVJPElxa+XdNo9mI7eEHkKgYljzycnJxnHNc9O9SV4q6+5G3wRsj8StJvYdN+IMnhnV&#10;1WSM3JTy9xG0qScqe5AzyexPfiut/ZC/Zi8VftZ/tG6X8HPCT3FvJql9IlzNHatJ9kizkyFV6AdM&#10;kgZIzzX6GeKP+DZj4+2/xPu/Gq/FrSLfwvZzS3FxcyW8kdysUPQhPU7eDnjgnPQ/qt+wh+wL+zV+&#10;x78OLO1+E/gi1S7vbVJLzWbqPddXjNyWdyMnjHy5AAyoxxRTozlL3tErblTfun57/B7/AINZ7PUX&#10;+1/Fv49XFvbK2be30ezAmcZGPMYkrng8AADOOnNR/tq/8EJfj78L/BLXfwF8W2eveEvDOlzSxabc&#10;RFb5DzvAC8OcA4BGeckmv2YtLuNUaGKNQnRDs+4fYevH41Yl1Ozt45pZ5YmVY/3iy45GDkn16498&#10;/n3exo8rjFb9bmK5o63P5O/2l/FkJ+EnhHwhJor6ffaVAttFDCWVpI0TbJJIB/G8pZiOcdAeeeu/&#10;Zrs/FvwYHhn9oHSvFFnZXVnI5t4b2Rt023iUkklsdR26d+p/ZD4F/sv/ALFv7QPibxjP4x+Dmj6t&#10;d3Xj7UpQ7WwEkUaOMMMDsxA46An6H50/a2/4IjweMxb/ABE/ZgL3Vkm24uvCs115aNmR1VYg38PG&#10;4jgEdMYxXPGlVsqq19N1bqaVOsD4a/ao+M3xF/ajv/8AhIvFHw6uFvLqaaWzvI4XlQR4JVC23jAA&#10;xk8ZySeleQaP8EfiNqfw41jXV06FrHQrgSag0l15bQbuispUEnKHGewHrz9eeEbD9qj4PXs37PWp&#10;aHNJcWd150OmeTF5USphhucjO045BPIGCAcZ9V0Lwd+y7+2nYavB8YrU/DfxRZqtu/8AZ+Fg1HHK&#10;EKByfUHJBI60pUvrUr31ffS79fL5XMX7SGl9D4D/AGcv2Xpvj34sutU1/wAQW/hvwzoeyfxBqF3I&#10;OI2JOyJf75CkZwNuB1OBVf4qaH8PvA/xIuvFngDw5fR+Fm1CSPSbpbpo5dRjVduBtxiNmUng8qeM&#10;ZBr0z44/sj/FL4cSXXhvTtTWTRri8dI47gMjXhD4jCLnupBP90Z64NdIn/BNz9pb4s/CZPiXP4s0&#10;dXtoNmm6HDgZVVDYUcKCxHA75G7BziKdOtGnyRheS3f9f0zW/NK7kfHNv4StbSFtXu7mycM7f6L5&#10;26VHzx8u7JHQ5Pc45xWXqBuWlmbbHa7ZMLJxukOeenb26fhXvngj9gn47ancrqXjvwxqGl6dHIUu&#10;rxrUtuAxnG0H5cDhj3Nee/FPwFoWiXM+j2mrh5La5Mdv5adCCOq4yx5+9/LpWUoVOW70L91K0WXv&#10;EWkaNrnhaz+IXiLXDa6zH9nt9PsPIUpLERzKRjgcYHuD6iofjFb6UfEOn6pDDDcH7DHHHauu1XmY&#10;ZbHJzjIHXt74rqtC8B+K/iN4Y0XVf+EYa7tfC9jv1CSWYrsUcIWJGQMjHr2B67fWrP8A4JpftNft&#10;T+PtJ8A+DNFtY3s7SF7q4vrwpDZRykbQ2FzkjPyqOwrKlzylFRWxvOK5ZN9bHxT4i8J6lYXcl1f2&#10;MMbSNufyTuCgnOeG+g659fUngv4d+IPHs90fD/hfUr6C1iBuprO3JEC4OHZsYHHPbtjrX7Q/s8/8&#10;G1fwxt9O+3/tFfFXUrgyTMlvBoaeRFuUnJJOS2fmxg8c+2PTPiz/AMESPgRH8OLzwB8BvilqGh2r&#10;Ky39va26s1yD13src8j7vTj1r0qeBrVNZL5aXOOVSMdIs/Irx54O/Z20v4YWOmeCdQvVv45kS1hu&#10;pEkN9JvXzSwB/dYXJBwwJQDAzmvWNK/4JC/Fnxdp2nfHTSNbt9Y8MzGO41KOwny8DY3GLevynHCk&#10;g/L+GR498cvghpnwB/aJuPhnqOl6lDDp8jQ27XysPt5z/ricDqQcbRx9K+of2e/+CwurfBP4WWXw&#10;Lg8IaStlpdwkFmYrsxoLfP7yRkwGeQnJxnn6ZyU3hZ1Je20stLd0NqpyLl7nu3wj/wCCmPwc1nR7&#10;X9h8eDb7Tbqezk06e6vGFtBpsMSHG5mKk8AD5Rg84r84/jj8f/jf8Ivinrngn4a/HS8m0mDVWS3u&#10;tPmJV1LA7VyOQBlRjqBzXX/t/wDxO8D/ABo+L178Zfht4duLFbuxRGjt/lZwFYOxCn7vH1PfHArw&#10;XSPGWn2kdjZ6/oUE1lDcRlraS32vIoJ3BnxnGA3TqMD1zrisdUqvlvtfVaJr+tTGNKMdbbn0v8Bf&#10;+CtHxb8HPa2XxOtbfWLNZkSa5jXbdHafXG05B+nyDHQ19YQn/gnH/wAFLY1bx5qS2vi6TMdlqMcx&#10;huGYDOxiOCM/UYGPcfl/48+G+s+OrTUPib8P/CcdloMVyPMtYXH7kYALBc5x/j9TWb8DPjTr/wAE&#10;PH9l4ss926FsvDt4fHPXHBBA5GT3+t0cyqU7U6y5oPv27kzoxn70NH5FX47/AA4svh38avE3wq0a&#10;4SddF1y4tLW4k+Xz0VsKxyBj5cZ/zjB8CW0n/Cd2VrcXMSbZiWLSKoOATj06gdq9C+LmnfEL45eJ&#10;dU/aC1bwDqUdvq0/mSXS2MzW8sgUAAShNuQoGfp681wOmzWUOq2ct4+yWC4RvvfNkHryAP1z0ry6&#10;tOPO2u+nmuh3UZyuj+xqPRtVhGTa7zux+7JXBzk9R/Lt+dV9Qv7uHUFsrPTXuLmRmLRQx7iAPU8c&#10;Z+g+uK9ALW1kM28sm7hWVY8YHT/PU/1bFawWzssMIDbsM/mHP/AeMn0/I12e0lymfKcvaaLqt5iS&#10;409oN6nfuYZU8/yGT0/nVx9FmZcW8aY4Lbm/IDg5POOMY4FdFbafLJx5OGUZ+Z8fmT09v61NPp8s&#10;wU+UjAt+8YP9wfl0z+go9p3DlOLu4L6xt3DW8xVeTtUfMC3PH+TwfrUcUl+J1WLTJirKdigbV7/k&#10;P513H9kz3BUeWq7v4GOSBjOM846EfhRNoE1xlRArFjj7wOPRuByTkcY7elNVlcnlPO/F3im28E+H&#10;TqmsrL8zAItvncWPA3FCTye5xg15I/xWuPGWqzS6tZ/YdPQNDEzIZJiWGGPXCgnqRzyOB1r6bl8I&#10;xuWE9qvzZxufIPvj3Ix68H2qG3+HmgqyibSbcLkAybASec5xjHrjnqfxpyrdioxsfKOt63rHw0v2&#10;X4aaZqGvXDK0vk6hC04tlYgcH+H6c8V4/wDGL9lb9rr40/tU/D/4njxfcXGl6K90b6byRb29hDLb&#10;+WERWbczF8En8B6H9INP8IaRYMtxHpkZbjdtbkYI7AfX2H60+LQ7SF1R9OWNmyztHn7x/l9f8jCp&#10;Lm0vpcpeh4FZ/si/CPxB4di0Px38P7fVlMAjumuvmacjb98E4PIB+p+tdfrHwl0PxX4Bu/hm2lQ2&#10;uj3VibKa1t1MeIShXjgjBUt1PHFeqrpUCyKPLxtHH7vA69c/nj261GNKgFz52751XBXbkMB7dj7c&#10;/n0r2keiFynyD+zh/wAEwv2V/wBm3x5Df+EPCX9uapHbTt9q1z9+1qWb+FTkDcT+mecmvWPij+x3&#10;+zr8evJk+Kvwk0nUhZ744ZWgCvGzfeUMgDDHsf8A6/qmraTdwXKavp+nq8ykI2GCmSMc45xz1wO+&#10;ffhdLvhfR3EQiuIWWR8rJEPXrwOnPvULlUeVbD6nylr3/BGj9jnxV4Wh+H0nhnUrDwza3BuH0Wx1&#10;N4Y5Js53uwAdj/ss2Paui+G3/BIX/gn78MYom8O/s36NMsL53alvuPmAGMiQkH+XHfivpktPNEsw&#10;jMa7twDckHBwM578c/SnRorKRcKq7eDg9P8AP6+nelZPW1wMbwr4L8M+AtHi0DwZ4cstPsLddscN&#10;lbLEi++F4z1x/wDqrQDsrJG0Lvs/iC/e578dfb09eauMjyReUVyrMd0bNuwfx/z09ac/kyqqB0Hy&#10;/K3c88d+O+M9uc4quboBga74f07XdPaxv4S9uRtliccP/ssoPT1/+tzZtNA02CBLZ4DHHk7Iox91&#10;gM5wPb+taU8KEyJ5cbHGI2+6RxyAQajVfKBkCs8fVgcfdHPBz2PrnpxT9oHKUbjTbZGUKyrv4AVv&#10;1/An9frWL4o028uNLuLS3VT5qSRFGyoY55GCPfPPGM8cHHTSMjRtvlPDYZ1znbuBGe2e/wBePWqF&#10;9aSoPJJ8tVPz7Wzn26g9MHnH04rSNR6C5T4I/Yi/ZT/aP/Zk+JXxL+IHxiurGz8N/wBp3l7o8cN8&#10;JGML7nPXO3op/D3FfTPw1srfTPB0vjy2uUmkbTojG24gKojHyBSTgk/iSfwr0XXfDOk+JrGfR9bs&#10;VuLOaNhJFIwbIII2cjpz9Rj3NZ8nwr8O3ug2mhG0aKG3eNlhjYp8qHhc91BAO0jnOPenSl7KPKth&#10;y948X8b/ALGfgf4gaK2uXmj28PiCUb7jWhanzJCTuwx4+Q5xgY6DjpnifAH7Fvws8GfEPUteg8KW&#10;N1JLbq95NcWoaN7hSQdmRxwMn6jj1+wRYLEohnVm28eZu5z+v+etUrnw/YwlitjC8cjbmXy1Us3U&#10;k+5J6+ueAaftPeVieXqfN/xK/ZR+DHxTms28Y+ELG6e1VjbyNbgeVuXDbT0JPHHtzUGj/snfB7RF&#10;gsNLtJY4bXCR2/mbVjXOGVR9D/L6V7rf+AIDdtPaR4LczKy8Nk5HOOmd3Hufeqs2iSW0vmzbl+fO&#10;1oyM9P5Y6EDI/EjZVupny9GcC3w18E2No2j2/hlVs2XZMrKSiHp/FwOPX25rxrxt/wAE1P2d/G/i&#10;O41e5+DWgM15J5l1P9hVZd3XIPOOvbnnrX1D9ltow0IVWb/YySDwevHA6/iDxmmNp7tMDZ6htUcj&#10;5Q21j05P+ePaqc+bf8R27HxP8c/+CPnw68XfCW68C/B57Hwtc6hfRy318sG4eSpG7byc5546ZJ9c&#10;Gt8Af2Y/+Ff/ALUnibwjoniWW41LT/CunppvnSlVlmXcWmlwOQY9qnPB6DBOB9heLrrxV4d06fX5&#10;tbikt7eYSSfu9pMYzxhc5we/OMHjtXxt+zt8VdW+Lv8AwUf8bXE2uNHp8mnW8Xm2bgGZY+AhbOSo&#10;zngHO4ema5anLCpBrq/w1OikpSjK/b/I+tfDmgfFnWxa2VzomnHTLFUE32643SzfKSdoXgA8E5PH&#10;FM8Q+GNOjlS/srZo2yQ9jBG4CkdcMBx2yTn8a9R0O0t4rZVtVVRIcyOeWbrznr78kj8Khv8ARra7&#10;sBbzwSDBHmvu5GecZPXoe3uPbsp1JXuc0oo/LD/grR8KPCnxG03S7KPwTDca3NffZ9N1ZYwjiba3&#10;y8gcLgj0H45r8hfjd4L8L/CzWLvwff2s9xr324yX815N5apgf6tRj7pPvk56jNf0Lftbfsq+KPG/&#10;xu8D+ItEuppNJ0+6mF0kcQ/ckpgSgDHzdgPf0r5M/bz/AOCKOgfGHUpfjB8OLFjriyf6Xb3OI4rh&#10;Uxk7OPm7c4z365XlxMHVcprfb5F07JJLY/IHxF+0nrPj/wAL6ho3iCztbNodJS10mHS7FYo44g5z&#10;n+InBBzk8jkDNeUm61mE7POm+U/MDu5wP8/5xX64/Cr/AIIFfGj4469J4k8Y2Ok+CNNSFY5LSGz8&#10;yd2U4yAGAA6nqScdehrvtX/4IjfEPSPEFj4Xbwj4T13SbbesNxfQm3MW4HDldpBPXOT6/SoeFq1r&#10;Nu36gpxjokfjLceOfEdxpP2LT9VurZRHte3hmfa6k85GfbpjHp1xWOk09xL5XmszeZ8zAk4OcenT&#10;61+sviP/AINuvjh40+J39oaP418K6b4faUSP9gVpJj0yF56Y4zwcg4HevorwN/wRc8A/ArwjDoWo&#10;6H4X1S1+Zbq+uLVDJG4PVy5JPXjnjPNTDL61WXvOwvbRirpHtH/BIzwD8Mm/Yf8ACnh3xPpmj6kl&#10;1o8JvJDbCRfMK4PJBPB7gZHrjGfzh/4L+/8ABO74Ofs8fEHQ/ix8EtLWwj8T3jQ3mkwEYWYhn80K&#10;OwVWJOOeD13V93/Czwr8Tv2CvD2pXdvpv9seBYd91p9hoDrOIyy/MgQtlV7jk+2MgD5y/a+fQf8A&#10;gq78CJvif8M5bjT7nwPJNea0t5Lsh02ND8yPkHMhXICj7p9cfN7WLjSqYPlt7ySsuulr2OWjzRxC&#10;fn+Z+70Hz4jeFTuYGP5AAo9Onf8AH07U6EW+UnaL5T8qrt+Vev1Ocfp19ar/AGtS4Zty7W2eW3QY&#10;H1/+t2qwbw7vLlDgbmzJv49v8+noOa8A7iyYmeBpDH8oXC46demfT1+vp0kHliORlCptx90kqGyO&#10;D15+vGc1UiUMFLAnKttZVOQOoIPUd+9S+a6ZtZISF/ik2leeDnnk5HQYH9KAJJYkQeX5J2yKNu44&#10;X1x16n0/xwJ4xHJ/C5JyzH7pIz6D+Q69/SqjzpHJtBX5gPmPzDAGehx3xyDz7VKl/DNGZDbsxJIz&#10;z8p6njmgosOkjRsEj2r975V4OPTjnHbGRx27DH99hmYL/D8vX39fTpio1ukuYx5II3KSz54BB4GA&#10;T27U4SzSXHlhlVWk5Zj0yM9c+w4x1H4VPkBI7O6/vmG0BSPvDP8An86VlAuGkjXg5G2Ptg8cdBxT&#10;FSfdGhk2/KW2+XuJbHJHTrg49vzokjml+XzJCrKRu/EAf149qPMEOwyqxIk7l5P7oxzk8Z7jJHr3&#10;FDQSsCxKldxbY3fp0/P8D9RgERXa8kuVVstu7rjPc/gOv9S1bWSSXLttRkBGTyPb/PfqeKQDiuYl&#10;IUL8vZi2Bn64H8j+NNa3ttyyIH2sG24PXGePT9eMn3xJFI4ZQ+47V+83BP4n0/x96DLD5pWO1Zup&#10;ZuOemR7dM9PbHSmuwFeGzaT5UViAyjj+Hng+n+e3b4T8bfHH48fCjVbr4x+D/HOqa1MurNLq3hTV&#10;NZmuNNvraSRyLWFXB+wuA58t4RyY48iYBoJPu8X7oyjay/NgJkEgZ9QfXPTt61+e/wC3F8DfjL4I&#10;+Opg8Nx6Xq3gnxlJNPDNeKFk0GTK+YSA4Z2/eSCMoVBjbDFfKM1efmkansFKDaad7rv09fRnoZbK&#10;n7Zxkk79z2v4Lf8ABTP9nb4n6hY+H/GAvvBeo3VoZI5fEUaLp+4JvkjF2hMSlcSr+88vc8MoXOwi&#10;vZLb4+/AK6Rpo/jl4RkiVts3/FR2mNwCttZvMwCFdTgkZDZwB1/PAfCLwJ8K/FU/jTxf8UdB1fXt&#10;J0OC1XTbuWKOa3bKA5mLTsFB80bQluxMCsxwHIzvHPh/4ZWXiWTxn8UL+e5kaOW30q7muLnT/Dsh&#10;DI8QuHtxE15JOsMkqed5kTZPlZ2Mz9Dr1KeHU6tk7Xa+Wvn8kmCwlOdZxpXav+fr+tj7k+L37fX7&#10;Lnw1+HVx4u8G/E/wz40vGX/iW6T4b8UW1wZ22sQ0kkTSCCAEBmmYMFAJwxAB8p+H/wDwVb8Maj8S&#10;4fA3xv8AhVb+E7G4mSGLXbXxN/aCWkz4CG7i+zxGC3HCtcbmCbgZEjjVpE/On43fGy40XxnpNr4d&#10;8EaH4J8LXjsP7SmW61WG0i3NKUgW3cma4MnzxwuVQbY0MZXER+J779r3xt4Z/aib4f8AhzxRqFx4&#10;fg1u3h0631m0FvKqbQu+Rfkw5QqrF1yFUDPAFcNLHVa7dWm9L6K3RdX11/BdDqngaND91Na9Xfr2&#10;7afif1UNp6zRsY92UYE7vvAjPfueMde3vRNp0si7ZJmzuH3mxuHbr3456V8E/sCf8Fxf2UfiJqMf&#10;7Mnj3xtcWeteG2awh8Zai0CaTfrGF8uLzTKXSZVby/mUh/KZw5JIH3/azJcwRTxsskbqHikjYMu3&#10;HBBHUdDx9e4NepCtGorp/wCaPJqUpU3qtOj7ma2kl082RNu9sbmz2Gc+54H9eaX+zsDzMs0jf3sf&#10;z6YH09+BzWifIMqzR27tubG5mABU9Tx7f5xTxbzs3mmZWjQgLtOQPb8Rkfn9a0jOUdzOxjtpqLtk&#10;i8wqy/Kw6jnOevH+PpxSJaCaFlIkkDZHy+m3/PYfrW5JaoiM3mbWb5W8tdq46nP45/8Ar0i6bbxl&#10;WjjkjCndIGf0/wA+nOc80c3ckwTZW7gFnkyVzt4Ppnd7/l+IqOTRbWbazyLjGGYx5I7446n64Gea&#10;6CPTkkXIlZsgjyzncMe+Tnp/X0yxtIji2zkuqsuCeRg9Mce3PTjHejnsh2OVn8FwSSKEiG51AkGB&#10;kdeecdenrkfTGbqvw3TUI1XdJH5LYU7WGWPfr83I9xwfSu2OnOkbTiXYw5A285PUZ+nPb6dqhaF5&#10;oYsSLnAIYqctnPHfv+eKv2r2FynAat8OLnUbZrS8kllDZRlhI5B+g64+nQ8Vx/gb9lr4X/DPxJee&#10;LPCHwy0+01S8YNd6hHb7ZZW5yc/jnPHOeepr3Ca3ONsZVl29JJOR0z9Ox5H1qFYPMQFLZl25O3PB&#10;AH07+vHFL2l2m+gapHFyW2qp+4NjgYLDaOFIPUA9Tnn8fSl/4mUi+W9iWC8eZt4xj5jznPB985rs&#10;5LGKcmIjDdQpySQOw49v0OeuDG1oHuFDSR/6vGFTIZvXj8PYjnA5rVVCeVHEyQzTApcxMynB2uOM&#10;5ycZ7nJ6+3XjGbJo1jEuZLby1VvmjVAuMsPb+XvzmvRDYqxHn2yspwI1bGDx1GT1HOc/XHXEbWLS&#10;yfvbcL5jAuzR5VevzHB/I8YJq41Q5Tz9LP7FDm1tXRW2hhE3y5PB+U8fj6Y9KiOiaxrVx5cWphmk&#10;VsQLaqWPcZyfT2GPpXpM/h2y+z+ZHISyAsgkAKsfp3HXn2xg9KksrZLJ1kh0+T5sjzUxwR6cZHf0&#10;znoKr2zJUTk4vgnYX9iH8Qzfu1Ub4bWNVLZ6nd9764/qa8b/AGjri78DfE74c+BfDEdnA2ueJHku&#10;8wRjzLeOIs4IZSc8jJ65NfSWoX1087WkFgsjkYXzn4bHUnA/T/Gvkz4reC9S+L//AAUR8P6NqL6g&#10;uneC/B81xfQ2d4Its91IBG3sMRPwDnkduDUasrrza/z/AEGoo9R1z4X/AA98UWM1nq3hGzuIZVbz&#10;4vsoQlSD3GD3J5x39K+Q/wBtn9jTwR8Iv2avFb/s9W8nh2DXtctrjxVp1q2Yr6Bp1EoORuAKdACO&#10;cYr9AvB8ejaRbtoNxp7W8sfyq9xiRplxwST1GM8Zrkf2mvgx4f8Ait8F/FXhZSyte6VOsbQuu0S7&#10;CEPfvgjoM1pWlz0ZK2tnZ/L9RUly1Yt7X1PSLRLnz8Q7dy8h1XBT2P5//XqaFZXGVkc7MBgMgE88&#10;dfy578UKXeNpY4t27BbaCqr1/iycjkf5NOH2nyvKmdd3Jzxkcfe/P2HH5155oWEhZ18pZcdRtXsQ&#10;eCT68D0AH5VCYpI4+JGboNu7LYbOAePYd+g6VLGtw7bpd21m/iO7qcZxx3/9B61KqlkkMgYtyNnC&#10;9z09O3OM/nRoAwWZPCsdynAkQjdnnIyfxPakiU27bhlP4CQDjB6DJ4z8vrk+tSCJyzK5DKG4wv3P&#10;oB26enOaWRxLJuMaKxGT8x2gdh1Ht/kcnoAil/KKoVxGu8x7h25IPT+vP1p0d0Rl3hddvC/UjoQO&#10;n+GaakULR/cXG846DkZ/n+J/KpjBHKdpG35juXd688+/6cVDKBJRAUCgsrZ8tSoOPoeP5mpYp4C6&#10;qi7dykrtHX6j+n/6qijiXcBbvgY68gsPTjp+XepIGto8l42fHMgyOBj9R+VLULkiy5cRxyRqysvz&#10;biOM4A4xUjSnAlLrvPCoT27H8v8AIqCJIWw10W68k5JB/wAT7/ypREijNui7mJy393r1H0oS10C5&#10;K7KSyi4PzcRr24+o45/Dnmk8pDHgy7cfcUscFeegz2z+Bx9QjWkURjYRhGOD5ar8o5Pt6H0H86R4&#10;pViUiSRlZs4Ztqnp7e/4/wA6SEV9S1KPQ9OuNYv42WC1gaWcrHuZI1GSMD2GOB/Wvlj4x+NrTxRb&#10;r8TtXupJbjWGNp4WhtbeaVbOyZeJTEAzbnQOzNGGOzGABuNe4/tVeKvDngD9mzxn4+8Wx3g0vR9A&#10;mvdRSxi3ytCikyBVB5Zlyo56t9a/MHxp/wAFBNI+O3hjxZqvxe+BE1jD4X1OGzvtJuNWudRjntJL&#10;nck5uLSJbeKYRpIxUshaOVCjSJu2+ZjqipyjJvbW36v0W33nqZdSdS6S30v5dl69T36+0J9N8O6S&#10;y+MJNPuvEsy23h6a68OO13dXDK00atHIYxbTv5Zby2bciEpuVQu3yPwN+yrpl58WG0z4c/GLwzpd&#10;nrGp3niDQtPmWPUrW5uU8uK8vNLleYyKsVzy0MsKRupVkyhSQcH8Gf2/PFfjL4yan8efiD410S38&#10;B+C/D0z2y+JNOgtotOu5pHgtZBMzFmkMUnlctHkTXCIF8wg+Zzfts/D/AONqfDvWvB37Unj/AMAa&#10;l4NvrvV11rR/Cd5qVrrcMWZpYm0+wlX91OhEgE2dkKhGCbmI5PrFDHU+aLstUtl9z8t/I76lOtg5&#10;cr12fV/1f8epwOu3tn8Kvi34x8BfEaW+1f7Fprx615KusMttIWLuGiDqLePzRgW6hIF8wmNCwevH&#10;fjB/wT28Q+NvFWn/ALVvw0+I9/rekz6hB9s0xoEl1D7OrrAgia1M3n5CrGrHfIFCswYg19+eE9X+&#10;C/7SngnxB+17r2m+H7fWrF7VNS1DQFvIdRYE7n066NxH5kUzNIrGAeYiPHCFdhGJT4j8QPg38N9J&#10;sH/aD+GOpXXh208M2Yg1O1uVgYafdGRtpu7e7bzpt0ZH2cQRRbkmUoXOM+ZKji6OIvRm7JRTb1i3&#10;a9tNm11Xoeh7TC18PatFXu3ppJLur727eVz4H+EXww+KHwM8ceLfGWo3K6hpujatdadf38cknmXJ&#10;S58qS4RJFG5NylvmAIUk4BIFfq9/wTQ/4LXeM/hx4u0v4JftOeJbvXPB96oXR/E2q3C+fpNuTlmE&#10;pUNcxKz/ADK7FokA2FkRVrz/AOMXw90r45fCeHxJbz2c1mYTPa6pZyRWklxc7G3ebEyK5b7uEBcB&#10;SgQ4FfCfif4c6/avceGNNvrpI9Pf7b4d1BVMkunksd8Lbcb15PUDKEcHaDXzn9vVP7Vc5fu5xspJ&#10;7Nefe332vbVHuRySn/Zapr95B3afVN9u1/uvvoz+qnw3rvh3xHoVj4m8L6pZX2malDHcWF9ZzJNb&#10;3MDpujkjkTKsjDawYHaQQec5rR3xxsWk+6Pu5XHy46c9uOOOtfzR/sBf8FW/2p/2B/EEC202pat4&#10;RhupJdW8CXUw+yXyoSk4ty2DbTgt5odB84XDB1Qqf2x/Y/8A+Cwf7FX7ZA0vQvDPj2Pwr4kv7aKW&#10;38KeKmW1uLje+wfZpGPlXY3A48ti+CN8aNlR+jYfGYfEfC0n/W3c/P8AEYGth3qm1/W59WpKoZh7&#10;fKp3YB7Y9D3z/wDrodwWyY1wwz9/r+Xf2xjPHPSq0z7/AJo/mXcQGb+H9OP0zmlWUk71UBWUK2FG&#10;08/h/PvXVytHGTFQ0RDbdy8/MvX8OTx/h+LgjIBKGb5gCu/JK8Z98fy59OS2L95asyw4bcdu5/UZ&#10;/wAOv6ZqNIwEYxqzNt+WNl6t256jtyOOfzfUAmgdflcKefmbgMMcY5HUn6f0qR4knG6R1yq45Y9M&#10;nBOevI689/pTVM0igQQ4+Xcy78ksevGfaguAN9ztj2kDHr8vT8f8460gK8tokBxGrbm5z6D8+3+O&#10;c0kcdwuzZJuzgru6cehHpk+3tVtmMC/vA2WcBWH8PQ5x29u1RKgBUbCu4n5fLC/nz/j/AEqk0TZk&#10;U9mzKpjC5znaI+B7/Xjtx+YJjuYtrbXiBKZUL3PPOPqc/h61b85227DJ8rknZnG3GP8AP0NQMxwI&#10;iQrfdxg844z/ACPYc571XMBXuUDRtul2hcbmVQuOc5/H+lOns1uJsrMpMi5G4A98evB6+/FTMhEm&#10;3Pf92qgYB6Z6denT9aHh2wRvHPub/aPLN+P4/wA/o1cCvbIEAu1dtw+abDfd9sc89fw9MVHPJJMG&#10;eFOWy5Zvlwe35jAx+HrVg7flDn+I8LH0A557/h0/nTkt/naNkG0feG49uO5z154yeO3SrWhJjSJd&#10;28TXTFpJjH9xFwOnToMcYGPf8/mb4H/DT49az+1l8TvjJ8Q/AUei6bqdraWOi3DybpLiODcQ6ruJ&#10;ABYk5A5OOwr6u8tZH3rGh2giJSuMdPbn9O1V5Y7fzPMkn3MH+993aOOSeg9OelaRlqn2/wCGBbWO&#10;Z/4RzUbq+s9Yl1OfdbR7JlWPCkFeCcYyf04HArSGnxXMUlnbrs81GSRo2+9ken8XUk+vWtSWeB0W&#10;NNrSc8op6/T6f5NVze/Z4ZB9lRdrkFewJOdvPJ4xzjBP4CuiEjOyLTwNszOwKqm1F9PpkdOP1I57&#10;zIsJCtAMjnau0KOnPH5+1SGJ5GVmbeyL8y7fmHOCeuc/lREjuPMLYO8jPGV56D6e3b0xXnmgrBkk&#10;Uwx5Zf7qg5wTyP057e+aesZcRzFJeG/iYZBzwMZ/XHpj1pxCQ/O8h256suO+O/UZ/l17UAMbf7i8&#10;Y3L/AHiASQfy7+/tQA5UgXMjIuV43Dnb2xwM56+5Pr2It6tmODByfLypO0fUfXPb09KewGMBv3YX&#10;+6DnjGf89/ypiF1hLRj5tuCxycZHbj/65/SgaC5KldhK4DDcu0HBB9cfiP6UqW7AL5sfzcjBHQ4H&#10;oMdvx9uy/vP3hkLMwXAzx6YHPI/XP6U2GObey+Yo2qPmyGxxjn/P/wBaddmHmORBGhTycKshYx/3&#10;jnrjj/Hr6UiQwp+92fLkjc2Bjn/7L/PUvaJWiLrebSwXhm4OT0Oe3r9KebaaQbym3cuW8zjb+Pfr&#10;69aB2EaMwgoW6Lnc+MqP8M/rTl3IrSxuu1WPG4cHnofXHHX6E02RI4pQka/dX7zLjHfqP8T+HSiO&#10;K6kDuD8rfQ49ifz/ADHA60wHLbhlUG3ZTIm8Db6EZOD/AF6+9WgisqyDcdrY+XAYeo6dcEe/8qhi&#10;3KNpX5UPykfeIHTPeplQKyx42SshOC2V5x+v09/ajoB8/wD/AAVJi8Q3H7DXi+x8PWst1PcGzgNp&#10;CsjTXKS3UcWyJIgxeUl8ouCGYAMCCQfzm/bSvfAH7C/7Heifspaf421PUPFkOjxrqlvPpsV39ltp&#10;02SzzmJpI0k8tWtoW58u2h2JtbZIPp3/AILL/tXalp3gtv2bPhJpMOta1YyWur+Kkjmilgttkgmt&#10;dPuEAJBmCGRwwBVBBkFZty/j/wDts/tXfH/4k+EV8b/GfWNV8P8A9veadag1JVgs7uRgiwxQ2yR5&#10;DLHEcKcsrM7osYLFvn8fVi60+XdpR3XRtuyve+34n0+X4WvHBxqTi1FNyvZ2told2slo+vY+f/ij&#10;dap4v1HTPAttq9wNPvXFzdQQXChJm+X5uchm9CQSCoJxivoL4eeA9G13UG8M/Cb9n/zPDM13bRap&#10;4V8L311Ne6hbpNGfIllvbx3aIOpd4IpIYZXSOSSOQxRGL530fSYPB4jsfEWqWgks3Bm3IPMUgM7d&#10;WbbGFjdgwGOC2SoNfePwK8JfA/V9U0Twr8Xb+68FXWsa1aP8PNSvPBL6v4f8S3DqH+y3rSQugdCw&#10;B8uVImjeIlC8RA8OjKtWqxwtKVlr5X7/AIabnqVo0aNGWKqRu9Pl2PoP9jnQv+F3/sp/FzQfEph0&#10;rwK13qFmq3GmwW8Vm6WY8+U/JIsbhBGFKqiqiK+ZGJkk5vwX8CPh/wDDL/gkf/wtnSfCsNja+Jr+&#10;3v7eG4mh86ANOUhYW96xtpJWG53DOoUSN8z+WGbrf21Pip+3T8GPhFf+APHnwz8I6z8M72+gsb5v&#10;hTpzf2leLPCga2uItxMUTySYZ7eJ5ZEjYKkPmqy+qa741n+Kv/BNC38Mj4an4W6s2krY6F4X8STG&#10;2eN7aUbRCA6yFXEWU8wZkCjjktX0dHARovR6Xi7LpypWPmquOnW1a1s1fykzzj9iX4i+B/Gn7Ewn&#10;8UeL7yW1t1ZXuNPaSNrJmHD3iQpIkTq2d8jKVAyG6YHzP+0P8I9D+HnxBTxFoFxC1v4iZ5bWFbjf&#10;bzFjiXa4B3ozEtx1JGOMZ+mP2IPhefhD8INWiuPElva6be+e8aSMPslzFlmRAVmCiURL8zI6ksGd&#10;R96MeR/tteAZvCw8F+IdC8SQvp72Upm0m6ZfMRyA3nxDzt8sZchchTtJ6ngV8PxtldPnWIpK1+a9&#10;uyV/zPtuD8wqJ+xqN9P0R8L/ABO8I6j4C+L99LpumJJp+sXUUk3lyI6x3G0qTlCBuwpONoGC3B2j&#10;OJPoHikjUNG0DUriO+0a6+36DqEk0hxC7bkhZlIYoWVoyCcAqoOc5H074p8DQeJrWSW6hS4vJlLT&#10;Kq7DuYDafLZy25WB5wpAIbAwCeB0LwDbx3h1O50xnuIVmiy0rldjnDkEkdGXcAoI+Ygg9a8HK88i&#10;6Nn8UUl622bX4PyPocxyWTrJx+GTb9L72f4/kfaH/BIv/gupN4a+G9l8JP2uWuJdD0eaDTbjxJHG&#10;ZJPDuVIUXChS0tqduUcbmjVWGXAVV/YjRdR03xLpMOvaNq9veWd3Cs1rfWbpLHNGcMroy5VkbIYM&#10;ODnOe9fy6eOLW08AfHLTfFEtzLa6f4st2sNWFuuyOS5I3RMVx8xwrKCQCWHBBwK+qv2B/wDgpF+1&#10;N+xQz/Afwb4zh13wvNJJf+CdK8ZStNaRxeb+/tVkUiaJlLbhsbZ83zIW3GvvMr4ioUqajXvytXi9&#10;7K9pJ91F/Pl9D4fNOHa1ao50bcydpLa7tdNdnJfK/qfvejiFnG1Qp6g87VP4+nv+GeamA/csYY1Z&#10;s42tnIHYn06D/PX8vfh5/wAHGq+KPDsh1z9lSO41TTW2axHpnjAx5AH+uihNpIzIcMQA7kDrgnFZ&#10;viT/AIL2/Ha88V3Vv4J8G/D2PS0sGmt21ixvWMUgDDyLmWG8b7OWO2ITTQxxFvm3eXJvj+j/ALQw&#10;Tl8frvpfb7z5v+y8dZPl9NVqfqgWGFX5h82eQD274+vr+eTUizQEAPGq/N8zbue2SR6dPb6Yr8t/&#10;BP8AwXq+M134ut/D3iv4JeFY5LeQ+dp99cXFg13CT+7mhufMuEAZSjYaNiMkNtyGPvHgf/gul+w9&#10;4l8VR+CPGVx4i8I6o0btHHrWmxmGV0JBWKWCVw43DCnHOOcHIpU80wNSbgpq61100767rz28x1cp&#10;zClFSdPR6JrXXt6+W59nROqwmAhpAzYHQk9M9+vGO/HSq5kNvKVVxuWTG1uTu9Dnv1//AF4FeI6V&#10;/wAFJ/2I9fu7XTIv2gdJ02a8CmH+2I57NfmAxl541RRllG7djJHTjPsthqljqgju7e5hkR1ykkT7&#10;lZTyrDHGMcj1Heu2jOnWjzU5Jrydzhq0qtGXLUi0/PQuwyq0XmBVDLjbxggeg9j9cdPXNJDIJSzQ&#10;EZVlJTd09Op4PQ+361EJoyp2SruViA3bGfp6cj8fWmw+aXDSuzZ5/dgZz+mT19vpWriZXJnRomZ7&#10;hyTkY55LDPbOc9xRCuQt0p4Xau5sHDY9+v8AP9KgmDtE0SzsdpO75h1/LH+fwpjxmKVYzIwJbG7z&#10;Cxz7c56np79R3BEiJLI7Q7BuXoqqPnGByeKFBhTYkaqqltyKMBR9TjPH9Peozcy+V5hQELgsWXKn&#10;nt16VTvbtC4Z2Aw3yn+n6f56nSK5g6Fy4RYIRIk20lMbuBjB5HXPH+eay7q5+2NjO6KPaF8uMZbt&#10;uPHoOn/1qRWJ3PI8jBnCxsGBLerH0/OlhfBUDLD5cMwORxzx6fj/AFrWMSSOWO4mVbdWTDMxWNY2&#10;w2W//V34PvQbaNyZJiQM8mRiVJ9Bg4znGeM/lipfPZY1XycNnO5VOAo5z+vTvSi7UFo7oKNwxuK4&#10;9eOTxj19u1bRv0JZuSpC8UgQiNApyW6hvQdcfp39SKc1vbttjdldioHXHP58UyWWRE8uNtyquPmb&#10;pzz05/8A1U6JYhlY5OI8MvH9OeP/AK9efqbDtiJAUiddxAKqrEMfXvn/APX78q0S7GPlsclgvqOv&#10;POO+RjnHpxTJZopbb95lf95PlOP849aSGVDD97d8vJ4UvyPrkd+OM00mSSAkTbovmK4Hbjj7vI54&#10;4x+Y9XyQFiWnTAbG5ucBs5PPbjp2yT71UPmBTOQd2fl+U8cc9v69PzqZ5AZPNcopLfeZ8Z9Tyec/&#10;oKLIokjHkjKyHBO5pGUnBPXpnIx6fzp9siRLiIK37s/eI6cDHTI/T9KYCTcb7bO3ONjZGMccdQf8&#10;fxFSKjKwMj7m2555U9CDnjrz+eevSQGMqxkmdQxXs2OSccYJ7jml3KBuH8JUq3GCMZxj2GPQc8d6&#10;eR5cWIfm+bn5cYbnnkfT1P6AqnlAbGY/NzH0z0HTPuf844VxhmOYKGiX5uNgU+mfw9c/lTo4WuW3&#10;AfMGAjHP5/oPfPFRyFRERG68A7fmzjPXt16//Wp5MSlTOdvJKnnIORx+tCGSRzxeW0IKspT5lYfi&#10;cen/ANY+xqK+Ejq0sUjRn/nt/FtzyMdenHY8/LjipFJdPIkCt/FHtbB78nPXPHXoe9QTyzJtj8tm&#10;EgwFjUEq2Ov8scdfwy0I/Nj9rb9lCXxv+1L440HU/Fgs5vGEcN94VuodBjjNvNax7cPKlyDIsYup&#10;InTyATHOq+b5ikn80/Cf7E/gvxlL4s/a01Xxlp3i7x1eXzR6XIniJ5bHw/PuNtC0QgtbuS5kOwND&#10;5iRpGhiaNnKA1/Qh8fv2fPh98dNAXwz4+8Orfxrlrdv9Uyqy+W4UjoGTCkAjI6g4GPjfxN/wQ3/Z&#10;6TxDY+IvAazaDf6Xp502P+zZZ4I5LFv+WDrG+JU3r5jq+fM3MpZVdq4/quHpyc1C71169z0f7QxN&#10;TDrDyn7l07dLpWv9x+Sfwh+DljotkZfiD+xaL6+n8QXVm2oeJvjVqFvqV7Gtqd9ra6fFAolmdBNJ&#10;GwhKIwQMVAAb9CP2Rf2mPhZ8b9Htf2YfA/wis73T9D0iG48RW/iS6uLrT9I021wIYZb2eEh7xrmP&#10;zFikgQxxwuTtEaK/feCf+CMeqfCzxD4Vn8F38c2k6L4quNRvLfUGcNDDIkEgjjRSFfbc21vIFkJH&#10;DcHnd22jfslfs+/s46K3hTwPc2PhVLe7SfS7iW6kT7TDtO2OU7k+1CFy4CuCEh2ICuA9c/s8PTs2&#10;uXs3v5le2qzvFO/kfM/7ZHx38ZT+OvDvw/8A2GPEOqaprXmi4XwzpOpNY2IsliRVmuFt/wDS5rdm&#10;ZEikj8i3jf5XdCjCvjv4meDv+Ci/7V3xdk8J+LfAWoaj4p8P6pp+oaLJqGmRwrbSPGkj/aJH3ACH&#10;MkYXcFkyrDO2Qn9IPiX+1B4l+Cy2Nz8PvhDb+ML4RyJo+sD9zOrCHaNxYybmk2CJtoRtsgPGdp9G&#10;g+P/AIq+IbeGfiD4K+Bd1p+rq32PxBbarMiLGk0AdlD5O9UcKc/LksoUEtgdkZxo01KLWvX9fkc8&#10;oynUs0z5w+HnwZ/aH/Y8+HP/AAjb6XY+IpfHCs+peHJdUMTRzsNztF56uswbHKNhlPJky67vlT/g&#10;pJ+0hpr/ABm+HfgKbxHo10lnY/vtUmjDTWTEnKsry5D7sgrliQqlQSRn75/aL+MPjMfEa+gs9Rkv&#10;n020kSG3ht33WPmoR5i9fnRscncGHBHSvxz/AOChGt+NfGH7Uei+GPEUt1fW0l7b26y200RuLuRp&#10;f3hZULDO5wF4A+U8DFfPYyrh80xCoQalZO/zVvme9g6dbLcP7eas21b8/kfbvgvwZqupeGbWSAJf&#10;mSOEfaIvNkikXdt3qWbcnOcptAxn0ryPVfB2r+DvirqHhMRrJNNcRurq20Ro3A2lSNoyDwv90nkg&#10;Z+3vg18N9Q0/4caNomsaU0NvHp8aReTt2+UowqbY9o2AY3AFSxXrwK+Uv2vIrXwh8dmNrdLHHNp/&#10;mPtk+aQ7jk4f7oPdgzfd7Hca/FKOHxGFzCpTfn+DP16OOo4zCwl2t+J41+0L8P28ZeFbjR7HVIVv&#10;oY/ti3FwhXyZlMbZxId3mb8AhExg8k4OOL8L+ObLx54V0fWZNMW11LSdUjdvJhCIkkcqxzxHYfLC&#10;lNzcEkqgIXox73Vby01OJ7t33TecVtlRV/c9MNuGRjA56ZI5UkGvNLHR4fDHxOuPCmqXq/2f4kWO&#10;azjtdnlxXceCnzEneWGcjkcYyRk19bha9OpR9k9OW8l/7cvRrX5eZ4OKoyhW9rH7Vk/zi/k9A+J3&#10;iWHw98ZNQ8bWWnW8MWl39umsR2cDZ8m5CpJJ2bcskavhcKcnkFwX6bxhqifDLxZpvxbs7KOa3u/L&#10;hv4fOeIscoqGPYAT5mMbRkB3VtvJaqWq6DE0fibQ7zQ7a5vNS0FW3bct5kYaMgjgAgbWOCCCfxqt&#10;4c0Ox8Rfs8jw+Wd57rwwisFVmYzKvyFQNxDFguMMeUJJwwFepKvThKlN9OWEv70Wuvo7/geXGjUq&#10;RqQ7804+Uk/1VrnUXV3cy6nb+DJfFNx/Z+pWWfB+q3Vwkk2jeWsbG2t3Kjy4mDviJQQY/MVe7LRt&#10;9T1Hx/Bc/DP4l2s0nifTbYXFtq8af6RKm9gJ02b+mdr4y6nBwDgjL02SXxx+z3pfjHTYjPfeH7MX&#10;1lMisHS4h3KYyhK8MPMQ43HHJGAy1m+NPG0+oWCfEzRbKI3miw2mtWG5ADJp9xhLqA7RyUXe2HXK&#10;naeCOVJ4ivJWfvRbSfVSTsn6Suk16spexorX4ZJO3Rxau16xafK91ojsPgx8cdb13S5Ph78Vo2ku&#10;1lfRdYuJvLLM6r8p2ybZGDJ8wYcqy5ypANdD+zz+1l8cf2XfjzdfCjw98TdU8OaHq+ZfDUlrrFxG&#10;yyRAeXHvk3LLyCPKbeuGZDjcRXj37ROg6ho9xJ438NrHbnUbGK+ZoLdVaW4snimGH3cO0LSMrhST&#10;sxyCCrv2lns9Y8H+Gvi/FBFM2k6taTS3QvFR1iY/MPkTHXaQ4DNkcjJAG2FqclSLpNwjXvovszWz&#10;XbXTzRhio80JKqlOVGzu/tQe6ffSz8mfpt8Hf+C/nx4+Efj6H4HftH+BtH8UXF0pn0PX3KaO+opu&#10;8sCaSIPCjja52iEf3eBhm/Qr9k7/AIKJ/sw/tdu+heA/Fr6X4kEjpc+FfEEYtb4GMnJiwxjuAQAw&#10;MLOdpViFziv5/wD466c3jH4Xr4m8Iaxbyax4fjGpaPceXuYELl4g4Zsbl5XhcN/vZHO+MfiTqU/g&#10;3w5+0/4Qumj1PSo43vj8+02rtH50LnBbEecllQ7duCGBUj0Mv4mx0o05VLPmbg09LTW2vRTWmt7P&#10;yPNzDhvAxlOMLxt7ya1vB76dXF/evPU/qUaOMAnODgHYzYxwecdh9O49jUc0km7aI3LMCdu7OO2B&#10;/kfhX4h/s1/8FlP2hvgT8RfBN7q/j+/8cfD3xPL5Ws+GfEU4ub2xLQblltbnLSxKvlouzJgAZmO3&#10;dvH7EfAj4/8Aws/aP+H/APwn/wAIfFMeo2a3BgvreRgJrG5XBaCZedjjIPBKsCrKXUgn7DLc1w+Z&#10;01KGj1vF7qzs/Wz0/wCHPkMwyvEZbUcZ6xvpJbO6uvvX9aHYpG3lMkytt6bmAOB1C+p6+/Jpk0CP&#10;5Z2LubIU7fmbP1Iz09amZiZZI0Taq854GePfv+dNIZjnflhwOpzzwPY+/wDSvUvbRHmkccBVPLdl&#10;+aQfu92Scjjk8/3v1/Bpto4kEzEv7GPrn09Oo6daeZHZtkUW1OTI3YnI79u/H169KRHiceZN8qhj&#10;tCyZA+Ynrn0+n41ouYRW8hzJu8yNlaTcv8O7t2/HPPBPXOcMuYjGiw+Uy4bK4jXLZ6jp+Y496mcC&#10;R1LmPPXLY57AYzg45/z1FWQ7RcFW2qdvkx/LgHqA30rWLIsDTEFTEP3fGFVshh3/AA5z3/OnWlyQ&#10;DsEhXdl+eQO4yff8MfWpPJhdOC+1o8/NxnJGD0+lKwE8StFIpVWHyjncCOPp0/HmuTbVGgsE0ZRk&#10;ZDkKR2/I468fgBUlvcSifCSSOrLtDepHXt/iP6NlitsMBc4+X52Zvuep568/yqZGjWfy3mLHkGNs&#10;HPP+fwpXAbE4jZyF3/vCNm3GfqfrmpYJJZoVcblU4HzTAEDg5A/z09+YtkMb+WZN2SF3Z6e305HH&#10;v2p8drFLESUb5Wx97GD3HPsf/wBVRfsUWIFuQVAX935fysrHnPUk9/TvyO2KdbuwXCrH5fYcK2O3&#10;r/n1qqVihZYn+Zs5YbeM/ke2CPr160pQQtHu7KMoxJ44569Pal5gi3HHIqt85c8crwxwQfTrQ6OU&#10;VXY7QOij7uR34GD0/nUKicbSrMrIOZC3TnPXp/8ArpUExVVnh3Lk7enftnHPalqMsM8sQWX73y/w&#10;uPkXpj8B+f8AMaQSPv8AMVjuBxt789x7ZHP8iKrm2mMJwNwI54BA/EH34+tOdZY9yq7jKg5Huf06&#10;D/OMTZDLG1JZJMEDzF4by+cYwV68jqPz9KQNItwAsGxiqn7+FHOAOv8ATjNRwWzum55dqqCdoxjB&#10;PfPt/j9XGMIdw3FVQkZXrz1z6f8A1ulUAnEjSEH5VkA49cZ49O3P0oWC1eQuUwykDhenHX0xjP5f&#10;WnETrNvtnJYKNjYyTjtyOP1zTjvysXmqdqk7UXkjPofQ96pAUPEsMkHhrVdQSdfNisZX+Uk4xHyc&#10;+vLY9OPw/Pf9rK+n8XfspTfFO2mbzLXwX50s3lxxzTNLLG8ahmRvLBeDy2U8jz2+U4Ab71+NhltP&#10;hVrs9o4EjWEkeJV6sw2j8cn2Pp0r8y/hB4p8Pa5P4m/Yo+J+rraSC1mSzgjkSMiwvJpp8BNxG4KN&#10;4wMYPfk14WZVX9ehBfZjzP0vY9fA0o/VZTfdJeti78Cv2iPBPxJ8GaTrd80ceo3lukbWazIjQ7Bt&#10;dGCDgqcjscg5C4xXpFr8QNL1q9n8MWPh6Ozs/LaO1n37VKBFHyjI25HQ9Rx6ivjvxn+zP4//AGQ9&#10;Wvrqw1q3vrW+jKwNNIYftZ3YAUxgtK7gjIzgBc/MM16v4Z+IeoX/AID0+x0eG+j1fUI9kUF0skap&#10;ISwfl8thMNyC3BGCTk142ZYary81N3i+h62DnTnL31quvT1LXxKTQ9NudmkaO1+sCoLy6naULHM8&#10;rqjf3nVUV8KCoVWyc9K+Df2nPhnH+0V/wUL8GfC/wlaww3CeXLqV0cRl4yc+YMqMbSAANxH3QAMN&#10;X1f+0R+0N8JP2ftEml+Ifj+Ca/0uwf7VZrfySXV3OxAVREzfKeSCepJ3EgACvkj/AIJy6H47/ae/&#10;bJ1L9qnU5tU8OaDZ3TJGbG2E0ckhGEgxKWxwRuwFG49uhWTYKtg6cq9ZW0373LzTFUsRKNGm76q/&#10;yP1GtNHvPA2h2vhbTLKWOPS7GNLrWLxQFL+Xt8uIbiZDgDqoX0Jr4H/bK1O88a/GbVpo1WeTSLe3&#10;hmdrtJpNrHewKk/LngZBUYz1wa+7vEw1nUdImivdbZrqIhpiJ9uUz02qBGG9ATgHn5sV8VzafDrH&#10;x58fQ6j4WDNYXtstxG8cchbMI+SRQGYkA5BDhSe+Bkfn04e2zCvVjtGP/tyR9tgZRhh6UHvJ2/Bs&#10;8Qi8F2l/4ck1G30+WK/htm/0ViUR145J2kvnJO3gntkkgeC/F7xRpYu9Pur3Udt5b3yyJbSRoVDq&#10;VIywyVA3HCtwOAfUfafjLwjpaRXF1ocEFxZxM1xHZxAp5abPmJY5GQNw3ASAkHliMn5a+O3w+0Tx&#10;R4Qk8QyWkMT6U63LXUTheCQuXckAthlUAdflAALDHVleJpwx0VVXWyfqup2ZrhZywjdN9Lv5djs/&#10;G/2C8XT/ABFZSLcfb9NyysxZZJCAHBPULjBB56Y4y2I/hv4dfwfFpnh6W9+0RrayxCKaZXRCkv3z&#10;5ZBUhDkluhJbBVstieLrzUNN8O6RcxSiKO3ullYSFwqKyr8gyGOM5GOflOMnrXRx3lnfX1jq9pdx&#10;yskb7Sw+TYf4ThQc4C59eo29KqLqTwdr9X5/De35nPJU44y702/G1yh8ExpMkXiz4fa/ptwk2m+J&#10;7pY1gnEiyQysr7AshG0EsCTn7xY/KPvc9ovgLQtN06z+Heu3sMtvpviDUPDVxN9naRRbzr5oeTcG&#10;ZQfkXhSCFZgCxydb4TarrF9qHxI8Qvc+YtncnyWh+VZDBGwyyHjduxkgn7nQ9m/GjwzJ4Y8GeLvF&#10;cGn3FqslvZ6pcT+eJB9piwoKLu3LgRJw5xknBxtFewqnLipQb1k4/wDgXKk//SmzypQ5sLGSWkVL&#10;/wABu2v/AElfeV7nwVN43+D9lo+r3HmXWnW8tus8cKsoljjltJMEcNtw5XnnPGMCuD8GeG2+I/7L&#10;lx4L+zPJrEOhsv2XyxuZoZWKbcjt5QXKk/NwQM4Ptmh6ZpPgnR7rxACYbe+uo7y1t9QjK7fOjRZC&#10;r8t8zB2YA4ySRtIyfEY/t/gT4+6LpVsLyaxu9TvbeMXcahXjulSYnJAGd7Nkj04AJKDnwtT27qwg&#10;/glzx9Yptr73Y1xVP2Macpr4o8kvR2SZ13we8a3Gv/AHT4rmwgmaDRZIbzEimWbZAAsbhsDae7Dq&#10;Ww244zz/AMIGsj+yzNZa/FDdWt1a34kjuU80RDzJCFBLqpOBwSwOQNrckDO+FOh+INE13xd4JlRo&#10;/wDiQzLH99V4nlRCTyeUCnJ7bTnk42v2cNR03xb8G28LfZJVs9NmuoFga68wKXZdzMdw5IwCcDJJ&#10;I2hSK6K1Clh6dWovh9pCXyabOWjWqYipSpv4uScfusiHWtV0s/sv+C/FFt5yrod/pt3G0sO0CNWj&#10;iYE9VPzFdqnHfOSM/WH7FH7eHin9gn9uPRtdvEurrwv4+X+wvF+krcv5bzRENb3iLuCmRdzKCQCA&#10;XVgpJz8haLbIf2cvF3w7g1GH+0vC7SwNC0vyvHFIJYpQ3IJKjHUdG6nArqviZJZa348+GOvaH80V&#10;xeCeNfPZkRXg3EAsvI+8P7wGPlyebw+Iq4XHKdN2alV9LOKkgrUaeKwbhPVNU/vUnF/Pof09fCn4&#10;neCPjV8PdI+Kvw81VL3R9ashPYzLIM8n5kcDOyRW3oy5yGDA85rcldEuCeikgiRl7McZ5/8A1V+G&#10;/wDwSf8A+CknxP8A2Xbrxj4K1qxh1jwa3jaaabQ7qZ4WtPMco8kErt8jGRASm1w+WyVZWI/WD4If&#10;8FA/2Vv2h7Nb/wALfEe002ZpPJk0/XJ47eQShmQopLeWx3qVG1mBxx1Ffo+DzLD4umlzJS0un3av&#10;ZfofnuMyvE4WTaTcNbPyTtqe1bYp3Ia3hZTnzGZjx/k8ev51C2VLESsg65CjD84DfzPtjp0NO2NG&#10;0sguBuWP73mBgo5yScY9KQpcLuJAOxWwzjq2QvOAOO/bFeoeaMkWJTtK+mOMHJxgcDjrjpUMibYf&#10;PP8ADg/KOSfQY+nX0pzWrozPHG21m4Zdxz6dM8e3XIP4F0m5937rbt/ickLnjjGRz268e3TSPmSy&#10;1HbCAYuJfmPXy/pyd2cZJ5ojSAbZoZcHkLuYnK9s8f49vwftZJ++0/MqtJgDGOvqMfy5pJERX3ic&#10;n5lB+bn1xx06dc/ng1xalFhrWKSJdyht5O7dIQPp7f59jRFasw8t4w0aNuO0859eR7A/55htYY4m&#10;8yUYVn+bzJsjdn3H8+9TRo0jbhGwGMg8E+h7Y/8A1+9J3GTRC2a3DlVbb/Dz6/Tr3/zigROyuskb&#10;/uxn7x7fTHXp7fzRmVGaNpW+ZfvMpGe+eenfv2pqtJLKz7mXvgzd8cf55/Ckxk+xXG6NmRlb5Vxy&#10;pzyRjp6+/PPFSRWxGJ8rhdu5Tx2yB+GTx+HGaqFJflSSQ712jashPI4xxzjA/LrinIGWX95JI20Y&#10;VgSOCBjof8cUtyi1DbyTv5ewhdvHy57evrz7cYpnlKp3PH8u3DNncD6gjpnj/JqFJ7mRVUNvxziL&#10;+IdR/nn8OlJa3Gz94rNiOPJfAznIAOTnpjHYc0t9g2JZsiPbukO042dSvIGBxwMen8usksaybRMz&#10;MT90rz+HA64x27H1qvnOELSf32KEZ7cjHUcVJ9quFXynO7dltqgfNx1HHT2B7DrTSbQEnkxtIyMV&#10;UKmU29jn2PIzn9KakcYm8xx1UFcdQByAQp/zn2ppmuZxgPySqqyqPmGPYf8A1uD0zTJZRZorMBtd&#10;tuWi+UnBz1PGfT+VERD3iUFXki/3t2DuH+I/L8yamSQAKY0UkqPmXjnPrxz05PHNUl1A3H7oho5N&#10;yrgtzn049Rjj+XSp4riOOPLPJHxtO/ja2M4x1B/HvV2EeZftb/F/w18M/CFjpWs38NrJr2qRWGmt&#10;LdRqPN2mTA3EE/LETgA4A6EV8Mfto/ASD47X2m/Fb4VXkXh/xhYCBtK8TW7RiSYC2eMh9gO5dsjK&#10;MkhQxIAODVP/AILY+J4fjZDZ6P4VtLWL/hHZ2m0fXDZRTSW90pD+ajgeZt2jBG8Z4bsQPkXw1/wU&#10;00/xn8Edd+EXijx7H4O8fWKm3bVE029khEQjTzJSbdJFjUr5hUuwVMqcnGB8RUxn9p5lKtgpXUHy&#10;v5dV3Tu18vM+thgXgMDCOJVufVfPo+z0T/4Y+tPhH8Rdf+OfwxuPB3xs0WXT9Y0WAJFJFKZE1KaO&#10;Qxl4mP8ArFyhwWALBgQucU/V/h34t/4Te31CTTo9IL2v2aNoLdN0sCgthcLhD1G0YODyM5A4TSP2&#10;nfDfxA0zSdV8PeDbe5kkhivWXSfEFvNPEyrkB2UgOvAG6MOjZLAhea9R+E/7Quh/Ffx5cR+KNOl0&#10;7UrGz+z2Ok3kY3spQbmjIOGzxkgc7QMcZPfKnUacmrO6ZhGcYaLVH5Cf8FEf2XPip4F+IniL4ra/&#10;Yy3EmteIGtrG3jlMmzcxAJ3FsnAA4I+Y8DANfpl/wSQ/ZdvPg5+y7pF3f2Fxb6tcRb9R028hJj3s&#10;cklQcOScYZicAc7TxWzH+wv4M8YftG638Wfil4outWa9RJLXRb6Y+QignHyZ6qSrdCe4xg19Pafq&#10;ujeE9OSzLTRfYRiaMOu0LjIOCeeB9cD04pYzFRqUVT+8ypUXTqOaOU+I8Xh34e+EdU8V+JLhoLeB&#10;TPOsjM2MAtsCnKkkgEL1zjpjj4C/Z6sU+Mdj45+NNjp99NaeIdan+yiT5JJTGuFl5UAMNuN2cDA6&#10;9/R/+CpPx48ZfG7+yP2Pv2fcX2reJJ86tdQ3Wzy7PJ3bnyCGbIbaeSBjNe0fDb4GeH/gP8AtB+GV&#10;xFBNPZ2EaXkQZJPnCDe5HAxndjoBxyelfK5xln1HK6k6fxTtfySd/wAz6fJswlWx8FPaP57fgj4/&#10;1b+1PDF5bxXbzLCkivJ9ojV8tt+UAsmFONq7cnIyRgDA8Q16+0TxLJ4o0GC2aa3s4mW5kFmEUPsJ&#10;C8EFs4JA2ghjk7jmvc/2sPGek+DrIaf4RsvO1i+8y3tjbpvjRtuSWCnbHtHzbSw3Y4GOD474S8Ew&#10;XHgm60K3uZLm+uYZft8k3+kSSsyNuLKeFx3BHyYxwOa+PwsZ4Wgq9bRyaSXo03L07H3Fet9cq+wp&#10;bRTu/NqyXr3KEejx+JfhlYxxXDXUkVrGtrB5apgZG0bhzu/hORg/LnpWcNEutHksb2ado186RxCG&#10;5bGAB84wfu84yOQcYOK63wN8PfEfg+1WeO7+2Q7V80xzs67VOAz7DjoQSQM+mGyW63/hWst5otv4&#10;rgtmXbNIu1JAWf8AiwDjOckcDn69TNLHKGMlFSvGTbXz6GlXA+0wsXKNpRSv8jxXxf4fu/hp8G9W&#10;hgkZrnUriV90Suq72duSGGduMDJyVHXHUdZ4q8PXvjD4ZXnhu7mkgU6GyyzQsrCRtiq5wCchtgHC&#10;kccdPlzfi5dC81LQvhXbnN1qeq7rrYPkSMOCQPlOcgHPIIHTqa7j4w6eml6ODoNhOreT9mjW12Zk&#10;+XIycH5icZ5wfbHHuVPbRVBy+OUnL8kjxYKjL2yj8EYqPl1bPLPh9KfGX7PWn2cKNdsLZrGFtpUS&#10;+U5QNtOCBjYRkYJxyDmvPvjHqK2n7QvgnR76FZGbVEubyWT70aAYXJOQPl2sCDx1GDjHpn7Mlt/a&#10;X7Omn3l/DbiO81CYW/K5O64dsbAdo6ZIDdM5+Y8+C/GTUtf8Q/tc+VoUBlbTbVIopF37Yk8shnIV&#10;mIOZOmc8YK88+ngcN/wq4jpGPO/LXQ8vG4j/AITcPbWUuT8NTtPiTrnhLwPfaj8U45ZILq30s2Fx&#10;bCIcnduRQVPyncAu7jvzjij9i7wrrNz8MxfTfuWuLtrlUkw5jVyMOFU5bIGe3HOOleQ/tDrDaeH7&#10;fQYvmjkk+1T33l4XKnH3wB87FskHB+72Ir6G/YrOtQfs/WL6yvkqwm8kXAkiUxgqd+M4PQZ+6Dk/&#10;MOCMMyw86fDylB35pRWvZXt+ppl9SFTPuWSsoxb+btcx/gHBoOnftHfFTRdQktGtptDNxJbJuWFs&#10;JtIKrtUlQ7HPAHZskV0DW1rqdr8JdDS8t47y0EMs9ru3SeWLGTEnzbdwC5zkjaXXqeKzf2aNLbxN&#10;4r+IvxTlimh+3TLp9vM0e5RHtILhlxwfl6Y6rg9qseHtmv8Axts9U8PXshj0eSSJJlP7uGFbby1O&#10;3GSxO4cheD1JUEXVX+0VLtpwgr9r+zat+IUpP6vTsrqc3b09onf8Bvg1r3wj428bWMOtZiEmofZb&#10;iRkKQzBITENx/ugMAAOI8AYGFHY/Bj4nX3h3x54p06OUwWGrJa3lqzRxx4jnhCyIPmzuPzqc/wAQ&#10;IILAEYjXFtqnxG1LXtIhspJLO8zHLNtHnNtiXIU/LjEcvU8jK5HDLteI/AMfh7wLp/jiGDy11RoI&#10;Jmls18/zFmlmTzApLIWS5b92DhTFh1ynHfze0wru7OSj63ST/Q5VCUcQuVaRcvmm7fqfan/BP7/g&#10;sN47+DGvv8AvirbN4g8PW8vlaC01wYrq2TIIt4ZdzZQMX2o68bcblA5/UL4KftR/Af8AaE0qPU/h&#10;t8RLVrpsifQ7qSOK+tpFI3I8RJJKnglSy+hNfzE+OvG7+DP2hINK0SLzprRraf7XGCzWz+YVEh2p&#10;8pJYF+Ax6MPlAX6w8aeIfE2m+HNP+Neg3F9azJFC+pW9rbvb3CysU/ekF08wBdxUFWLDoecD6rD5&#10;xXw0qMKmqqLr0f8AwfQ+XrZTQxUa0oaOm+nWN+3dH9AkqFYPs8T/ADFSdqyOrBfXv7n6Cmsy/LHc&#10;sFO7au1jzx7eue9fk/8AsZ/8FlPHfgSDStL+KJ1jxN4f1CZftl3cwsbmwZ3Y5jlbZ5kZQqQGBIxt&#10;3AAY/Sr4R/HP4Y/HPw3H4q+Gfiu1v4clJLZsLJCwblXjbDKeOp4PUE5zX0mDx1DGaRdpLdPdHz+M&#10;wFfB6yV49Gtj0JlJfy0t1UpyrBVUn64pwF2rs7qp2ht3l9zz0PBGefT3qtHcT8OltkYyMIcN+vXn&#10;txQZpIm8vyn3FgdzEZ5Bx0/D/wCtnNZ9LnMW4WPCNkyqw3My9D0xn3/z7WYoyMzbVXMhZkbJ6Y4H&#10;b/H8MVnm5RYWeQ4HQNt5PcY5qcTtBHIsiRrI0fy/Mcjjr79OfQe2aPUZYVVE++KNuP8AnovUYwD1&#10;/wD15FNUOx894W+bO7K5xyOfrzj/APVUP9o70wr52rnoOF9f19R175FPju03AxvI3urA4+oz657e&#10;lGoExM5yUeTdyWx6+mOv+enWnQrM23Eyj5iw56L0x7H/AD16RRXi+YE86Pbt+V93Xjr0HP8ATpni&#10;nRyINscfIXJEfOAB6/r7e1ToPzHGKSOV3jkPy5bsBnH+J/L0p0g2j7OfL+Qhv4W2kEc5zmmCSHyy&#10;Wk+by/l2rnaQc9B9fr370sk5bJjH3cFcc4HTnPGen+eKNBjgscsiyHEhzj5kyAO/09Py9KCI1Umd&#10;Wb+8V7Dr/PHemxXEcj+asXzZOHXPHH6H+dN+1lEym7/ZVmO0+5OfTA46e/YSArz3cSHEMDfLztxu&#10;ySenrjBPt0FVbq6t7llWWSMHptjPzHPHGePT9etR+IZmeJZUdlwoZsv94ZxnJ9/p3PvVTTfsat5g&#10;hZ2jwV/e7xnPPf8A/V/LRWuSbcMS/ZmISRVj4QYBOT+HI5HPcfjXF/tFePz4B8DfaYVLPqE32QmO&#10;TBQFGOcHBOQCOPm+bPHUR/FH9oD4TfBqC0f4lfECz0Fbq6jt4ZLyVY42lkbaig/wkkY7jp04NeC/&#10;tSfHDU/iHrNr4B+HenSX2n26LNNcM4DXbNwNjFgojUEKP4i4fClQrN5+aVuXCyjB+9LRfPy9Lndl&#10;9HnxEZSWi1fy/wCCfLn7R2jx2Fkur+Ir2HTZpHaK/wBLS5zPDC7hPtClANyZXoATlm+XIJX88/23&#10;v2VYNK0TxB8VPhTrE9n4i0yZLmG+0+Rl+1RxLveKRUJEpO1mAG774DM2Aq/r/wCPfgxqPj/4Vnw5&#10;b+GprW7msFt5tPvI47hjG6DfE5yVl67sksu5VOGwMfD37QHwj+OPw4k/sqa6hvfsDJFfJq1iks1z&#10;L5W7fOwMYAcyFTIQVZFzlG2LXmZdk8MJyzpKz6+Z6mMzR4pOFTVdPI+Rfgf8YbDTvCeh+JvGHg1d&#10;NtLq3LS6O2kWw8qWIJD5ttG8ONz7TIcMqAs3HQj6H+BXxQHxF8fWfjbwD43Rm0WYCa1W7DT/AHnV&#10;8losNuGASqBeOSwAY+ifA/TfCvxw8JR+Htd8GtYtDCq6JPHp8sEF3Eg8sz2sjBWdM5XKDCEYOeAf&#10;JPCv7MK/Aj9ree38M+JbuTTfEEFvqWoW17cJIIncyon71IwqRg9FZsr5oLBsDHqypxkmup5sKkot&#10;dUfo9pniG11uxTxhE7PdR2flyDIzExGSvfBz/IdcUyz16Txmn9m6kqWsj20hnhiuOnzYU9M7jg8c&#10;cEYxg187fCf43Xtp4q1Lwu0l5aWNvqFxasJirD5MjGV4IIKHdxlQOBnj0a+8QX8XiG11uELtaHZI&#10;qqfuNztK8lTzz0HrXkzpRjO0j0Iylypo5zwf8BPhn8GviDdeKPDqXE2pXzea2pXzrIyhWPAZsuox&#10;kEBjmtj4iaj8UNV8M3Emj2F02nqoMl/5eME5GQ3JyMDoecg8Zr0T4f8AhPS/id46025uQrWsJ8wP&#10;cxsUfHQHB6egHTk+gr6o1fw34ct9JtdL+x2sdvMQLm3kUeXcRkYZWU4Ddzk8EA9s0Vcl/tDDyvNr&#10;oupVHNVg8RF8t+/Q/Df4ux69ceJLjS9Q0iRpmkxPcshVkUM3QgE5Bwf7v1wTTvC6XbpJplud64G7&#10;zFRcliowAB97LnkHcQOhyBX3N+1b+wbrWpeOY9a8GX2lrIbRz5IjeNxJGwK2uSdgcqyLGzModAu4&#10;/KWbxvTf2Bf2gV19dG034eaksM/nC1a+tXjEsnlbgpf5kSTBwwZsBgULggGvzPMMlzKnWdOUJO2l&#10;1rf7j9Uy/NsvqUVONSKvrZ6WPP8AQPCq6tpqwiJpZGADW7MS0hYk4bAHzZB6cZBxyePRvGXgiD4d&#10;/CaK41yNIbNLMyX0kjFsO75UcLLheCWyMfdbg8V658Jf2ZhqOlXeueJ7W4W60by4prYRbG25LYdV&#10;+7w+AF2kAAY548//AG07jx34r8Pv8K/hz4YkSTWpolht44Z5B5BJEYAjTOGYxLnJXc4IJUHbGT8J&#10;43EYiNSpG0bp6726/kY5xxRhqdOVOk7u3/DHy58Fvg3Z/ETxNrHxOW3ZoLDUJYbFZSrEKrbWzggj&#10;IydrbSvzZUkKxrfti6iT8GLy78N3unW63159lm1K+tysa5wGbKrwQGxtAJbacDLDPuGveFtQ/Z5/&#10;Zts/AVne3moateNHp1nIrCN55nKgh95IUoUZmJBEe0tgoCR8o/8ABRLxH4O+CPw/8OfDl7qPUkhv&#10;4bm/uZoYLjLq4Zt6ltzKzSM+2NlJwpVx5eB93TyuOMzKGJktIu0V5Ld/fY+Nq5pLC5bOgnrJXk/N&#10;/wDAub/wRsfDXgf9ifSvEJ1Sa3+w2ck8ZkZVYyOW+Xbwd2cLgAnoOeCPDPAHgzVbi81j4neK4ljb&#10;xJfeZDcTKI2SMZ8tirHcq7UOB1O4DBPyjM8MeJfGnxI8K+C/hP4Pshp+myXdk1rdeZG/2wpEzTht&#10;zqrYlfDjYQ5+flW59D+NPjT4afBWGfwRr/iNNYnh02GKPS9Pmjms/JdP3UU7oAqzSOS4CRhsLgIV&#10;Ug7YjKalNzjHepK79L3OXD5tGpyTlpGnFJetrHzt4xHiL43fETSvCen3htNFuL82VtOo81Or7nAJ&#10;Ax94AlyBgncM5r6e+Kthpfw1+GehfBjwxG327VMaVpMNvIFCKyMrzso3Egbt2eTnr/ernf2Yv2af&#10;EdhqN9+118btPt/Dui6PFMdHsLqOSLyV6o258EYX+LcGOffAyrz46Q6t8UpPiVp8dzdao8MkHgvS&#10;NzHZGEDG5mcKpQsu3C8ZXHBJFeXjqMq+JhSoq9OirtdOfor+W7Z6eBqQo4edSq/3lV28+Tq0ul9k&#10;u51fi9rT4Q+CNJ/Z/wDhzMLzxNcKI5pI/wDWWqSIWe4J2/KCSSME8AkDH3rPiPTrH4C/Cv8A4R7w&#10;+sd/qc9vDb26zKN00xIAI3HIC7m552bCoA5IxodW0L4Z2a/Ez4g+JbWbUNWVpNQ1RR+9Eby7WiQN&#10;jaudu1WZGYOG6EGpY7uHxNP/AMLN8YCNbFbdV0zSfLk862V5YguEkYKZZCBkkbSFIAw2+vO+qVKj&#10;jGTvC95P/n5N9F5L8Een9YjTi2tJ2tFfyQ8/P82cp4V0aXwNpx1jUdQufPtLeS9uJWZcEzo0KbF3&#10;Da4DTyEHA3rgfMK+6f2Af2U/EX7Q37P0nxF8SeGby90vRre0h8rAdUuBagP1J8wRxyKCCDgPnC7s&#10;V8heHPhP4+8YNpXga1kupPEGs6gl5rD2jb5kEiqqQqB82SUIA2gg5xjGD/Qz+xf+z/F+z1+zZoHw&#10;w1G2hW8WF7nWY1tUUC5lZndW2nBCFhHnnIjH0r6PJ8tpZjjFKpqoXb7Xasv1a8ku54ObZhUy7BOM&#10;NHOyXfR3f4WT82z+fn4tf8E2/jR46/aw1bxDb6LHpeh2Mds0rLH5jSsu5gMYGVLc7QehHcCvYPFn&#10;hG8+HPw3vrbWNPuLNbXT9sv2VPPUjABDKSCRyGUL82V4bK4H7NfHT9mPw14wtxrvhjR7SO+WNsxm&#10;IKsvPc4PPLc9x6cEfkb+3Z46+Nng3xPr3wn134X3el6Jp1zcadqn2iILDeLcqvlP5gXKiMn7yA5/&#10;vEEY9DNsgrVK1KcZWUHp29Dy8rzqlTp1KbjdzWp4R8DfFuizDT9FjCWsdzp0SalDqF0Fe4VpH2Si&#10;INKrBAkQZWkByUK4JlYen+C/iN4v+Enxbvr/AMAeJ7zS9bsbOOMzW121vJJDFhi8obJjGdilZFUH&#10;dnoDXh37Lnwb8X6V4cufiFqvgPUNZ1i4kzpceiaGqssYIOFZY1j2kJHgcMDtwpycej6T8NP2jr7x&#10;OfiT8R7ZvDU10qvoeiX0yLcpaRCXJNu5bCszHcoUgnGckYHFOVTD4qpUaaSX4/I76fs62FhTT1b1&#10;XZfM/oslRX/hVvunc3boMZJ/l9PWpPK2/vGcZbgOobaP88fl+UxhW0VvsxKs2QRsXheeeOv9A3am&#10;7QIdhZm2jkrgbsdeoPU19fzHw9tSPMaMJyG45fc2N3XJ9uKeAYY9sZeOOQDOOpwOO/OMD3pY7WJU&#10;EERYMzHaCMY+nb+X41IIHjljKfdjOGxg5XofTvjv+vQ9BkarIAqR7mdlwu7jP49Ow+uM0FpSp3Dd&#10;j5RngcY9evPrUyhyGwnC5O0fL/8Ar78/h2xQITuAZm2sQQvQkgn/ADxxzg1LYWCBIlK7Y9pjGFPT&#10;5fywvUcY9eueSFS0ayqhUZ+8q8L37H8KkjiMamIKE6bvujsAR19/emjy4dxUqm5SDJ6jOeM8Y9+v&#10;r2o9QG+WjqxU5+UgPuBxgd8Djnt7c96kbIX505EZZi2Cy89OCeP0HvQ1usnR/nznaW6e+eOOn6U2&#10;GNXtliDxq3VvLxxgYHb9fbt1oAcqhUyrMWZgH2/eK9M+3fpxTZPJRWklbO0EqrR8Y9x6f5PPVsjh&#10;4VXev+sHyooG0Zx+eeM/1pJt0TbJYj97gFeOvv2/kO/WqiIoatm7Vndyy7Qdzc7h64B/rzXzffft&#10;x/D7wP4hki8R3UUenwrMtxK86x/Yp4nCtHMrYIJyfYGJs9VB9Y/aG+Jl58K/Ct1r9xZ3F1Db25eS&#10;OxI8xlAOdoxzjqePfFfgP/wUW8SeCf2lPirq3jn9nD47eKtJ8U3UsjahodvG01heS42ljhw0blSQ&#10;7YZTwCvUnGo3UxEadNu68tDppxjGi5zWmx9yftf/ALUfw7/ay8d2UOq+LvBVxpOlwzR2qWOuLI8q&#10;OPutukBDuhZDxlDwVOUavK/gp+3x8ZfBIgh8BQ6TeWM140NjpeqakqypZwkl5AXb/RyGKr5ZLOV5&#10;AkBUj5M/YjufD3w+8Faj8OPHHwXvtW8fT+YVurHUreCzng3biZZ3AccblK89Mg9APon9k/Rfg34R&#10;8fa58WPHfhLwyupaTprWVnpWho83yx5LRqJFUEFyACQkY5yeNxqngvq8HKrJzu+q2f8AXY0qYr29&#10;owio2VtOp+mHw8+KVv440DTfEeoo2mM9ssnk/am+WRwOjE8g5+U91dSB81TfHb4HfC/4h+ALiG2v&#10;7s3E/lyTTW902yXZnb5yl0Rggy43EbScjBxXzL+z38Xfih8avjNZeGvCfgyZdJsVe61lri3ESW67&#10;T5aNswMhs8IzAkgbvlZm+vpLe9bTF066lSGGJ/mgh27Tx0HAxx9enOe+lOnKLfMjnm1o0fNvw4/Z&#10;is9G8fQ3+paFFdx28DmFpbdreKOF0CgiYfvQxdJNqnIJLk+aAhXP+Nf7K2j317a+MPDmqrNdRyOI&#10;beSxdbh1aRFG4hSsY2DgHqFdiQSqH6m8vSrW0j0yNfOkjUqzSOMkEc4AwDyQc9en0MN/DcalIqQ3&#10;bSbd2xWbbs9QdwPfrxwPrTqU1K/9f1+IU60o2Z5X8Cf2QvAmieD5br4h2lpeSXOJpPs8arJHvkLc&#10;MoDbgX4OeD0ABILvFP7IunX86x/DfxZcWsDNIfLuYWeW3fHB5IL/ADnbnoM5G7bz6da6pqFrZtbx&#10;LJvmVhIqgSAqBn9DjPrz3FVYoYRB9jE7RsvzyR/eVl+6FbjAX0HAywHAIpTp0ZRSlG6sVGtWi7pn&#10;Hfs7+Bdc8CeDp7TVbdZtWW82rchXVZ4wwwcNyoKYOMZxjoeD7TctJqdpa6NqdpIGwJVkZiwSQj1P&#10;f7w3enpk4o+DbJdUuIX3JuZgZFcHOf7x7nk4JPr3rsW0S1aOG6uJpYzGQykSEBSDgNuwQB7Hjg1r&#10;SpwjDlexnUqSlK5HZ+HtD8T6Z9n1Jobi4jXY1wsKuEKjGRnO7IA7cgLwDmtrwrpOnrsaHRZEuLdZ&#10;Ih0b/WFdxB4xu2Jnofl6ZzldK0WzhtWW12wpLksP4ixPJOOcZx7Z5rUaeJNrRjb5jgPJuB6decHn&#10;GPpj1xV+7uTzSta5i6n4Q026LaVaafClnu23CbUUS5G7kBTnknqCPyFeV/Ej9nnR/GF2tzZaHpc0&#10;9reG4MklqsjSSKMDeQq4wvyAkFgACoBCmvW7sS3d5HeXWoyFY5CNwP8Ay0xwoxjGff8A/Xbaa2S8&#10;ZniVZGUFm4LYHOP6c8jHWqjy8uoc0ou6Pg347/sf+IfEXxat9f1zwnE+m6Fpk32TVNWk/c/apGRn&#10;Plxokb7Msyl5s7kI+QMJF/KD9t74O6Z4j/ah8Qar4r8GawNP0HS0XVZF1JGtZLpnk2XBYKMxtFHt&#10;EO/cfL8x5twkQf0g6hpNvqNqvmp5g8vaxmzlwR/EOuScZznNfOH7cX7F3hb44+ATLpXh+wfVrTzk&#10;iuLi2WRJbR43EkbRn5Mg/vI5GVmjYHbgk5I4Wi5KS3Who8TUceSWx+AvwCk0+CbT9J1KTUNQXRI5&#10;0sdDm0N0bUHlJdI2KqBMzMr7QSx2ozsozhfc/h1+xZ4Lk8TSfH79qfUrW8vIy01roMiiS1t4VUeW&#10;+07VzsKhlYBA6ZJLAGvXPBv7GGmfDb4l6jPaaWkGq3cayWP2iB9rMqgGIhxG5G2J5CQTyPLUfPle&#10;d+JX7FXxg+JsMg+LXj86P4ZtLr7TYtpsxa5ICvJjLg7Jd7bzF5ZchV/eYUiscdg5VYu0uVPr1+R0&#10;YWtGm1dXa+4+c/2gv2sbb9qTx9Fo3gy3aD4b+D7hrn7PApWPVrhXZYrXYCfmlfaFJ42KzAFkULx2&#10;t+L4fg14dbxR4k23HirXIYVWykkleK0RAMW0eVYlAwJ8sptZ5yMKCGP0j8DP2IfEnij4lzeDfgF4&#10;E1O80S3uEu9G+1+XEbls7muZGc4ZT5duyNNufO5QUI2n0Txp/wAEBv2sZfEEnxz1Lxf4K1TXlk/0&#10;HQrW6uRHbMWGwh5IsBwVyW2/Lu6HAx8hPLa1eo6NCk/ZQWveT7fPeT+R9RRxlHC01VrVF7Wb07RX&#10;f7tIr17nwT8KPB/inWNXh+IXxI1Rvt8Pl3FnaR7GSFQN2HdzlWG1SI1OBgdSVrc1n4mL4v8AEn2H&#10;RmQaTYaS0txGLhlhklw/3VKhfM+chEX5l8x8ZDEH7a8B/wDBv5+0x411GDUfjZ8adHt7KG78yTS9&#10;OkupApaP95knAd85OScYlfG35a+pvgp/wQt/Zo+HFxHPq2nXmvyQ3S3SNqFwMJNkksqxKgOW4IbI&#10;+UDA6VtHh7HV6nPWsrKyXSK6pf5k1M8wVCnyUrtXu295Pu/8iP8A4Io/sB+GvDfgSy/aY+NVgra3&#10;flbjRLe4yphZBgXDLn5iMKqqc4VM5Ykmv0rhvLW5Xzre8RWyuVyNuNoGPpnj3rxrwj8CNA8N2Nrp&#10;Ftbt9nhjWO3t2PyxqBjCDJAGOwwOPUCu0s/BGnWsGRaHYrbo92Mgnqc9T36/mOK+py/A08vwypRX&#10;m33ff9F2R8vmONqY/FOpJ+SXZdv8+71OqEqMvk5Mf/Aj/kjP1zjtXL/En4O/Cr4vaYujfEbwPo+r&#10;WwbKx6haJLsJ4yMg4OP5nnvWkNA8qSMHzEjRRzHIwz64wff/AMd9jTW0q/R2+z6hKNvLZdWy3U9R&#10;k9fw9uteipLl1PP97oeKeLf2GvAln4dkm+GUY0u6ijzDCmQoX5sKrDDI3zHDDkHuK/PP/goFZfGb&#10;9mn4c3Gg+CfgdrSzR28sVn4mj08/ZIldlCCZ4Yy0cqje0bjIXa5Yndtb9c7qw8YS2/lW2oWrKeUF&#10;xaFgT6YDKOnQ4+ucHNK7/wCEmu4lj1HwvpV5bhvm892CqeRuA2tySSOp4PGc1lLB4epqkl+X3Gkc&#10;RWjZXPQ5A9wuIwu7p93BJOOD05J+lOhkjG1U3K3X5RzjsPzP+RyIUZI0Vnz6fMn3sDA74/Huamx5&#10;wWZlHUBl6gHPbngj05GOPr5biaDhPMsmFG1ozgEt27/jk/8A1qc8u9d+Fbb/AAvzuYr1x68dT605&#10;SskORFt/eHcrcH14x7D8vShjIzxkJwWyGYj5QScYPc8n6478mmviEKgYDe6N5i8sVb5Tj68mkKpI&#10;jC4YZZgVG3O7PbPp69ue/QOSR9wIQqrL825QSxPYeuPw6011aNvMVXXbwVLdcjjsOBjIx3o02F6E&#10;iJK6bGTbtYBpNueOh478fjj1zikzNnZDuZN2GCqRtx6cD39O3pTcum6J2+Zl3KSATtGemR0HQ/iO&#10;Kl8reMOGAZsLv/vDPGMev9exp2GR8ZWVtyqrZQjHLeueOx6/zpCVeJXcn5m4A6LwePXn9ePwZdJv&#10;jV5kxwMttJUAEEntz+GP6LLuQ7Qvy5wGDH1/w6dDgfSlcBXRJPmuEb72PmO3kdPbr/Oo5kiEGFLZ&#10;3YOPzxk+gHc05kaJllKk5xwpxn1PYelNupd0YuRLu7Y2nDf5wfp+ZpxfKI8m/ak+HV/4w8B3TaVe&#10;XUN5HEfJkgbDA5wQc5DL0yrZBxjHSvx71v8AZi0jRPi/q2peGdZa01jULxv7ZtZLeLyWCkkFVMiS&#10;QsQVyx3qCOMAYH7oT2kN7AbacM0JXaxZxk5PTPGTyR6npzXy5+0F/wAE/fDXxA8Uf8J94U1COx1R&#10;QfnS2j3SKM8biOeuOecdCK6KUlGop/1/mO/u8jPyqs/2TvF/wt+MOofEEeLtOuvt0avHZrIheTPU&#10;fu1yMgR/MSTxnODgfZP7F3/BO/T/ABvHqHxL/aD8Os1rq9wzWOnLfSRb4tmAHSNlUgnccNuJB/hx&#10;z9HfC/8AY78MaDLBrvxE0azvru2O6183bILcg9QoXGcHGeSvuK9cFubLbaRbljTBRdwCx/7I56ZI&#10;+oxzxW1St7R2tp+pEfd23Od+Ffwm+EP7P3hT/hCvhB4DsdD00S/vLOwjYBnJyXb+I/NzyT1Pvm1q&#10;s1jJE5gZVbkfu+hOSNwIGMdOeTnPtVq5t0dlhUN8zPt3vk7sHHI+9xz6H8sVLfw9NeeWFibywx3b&#10;OOOOpHfoOv6DFYOWlkg+LVmctpGZgjLuQcsW5V+vBHTOT6cZ79wWkEUrCCEKvUtJ90ccnnnPBPc5&#10;Hryeo0/wnhd0ysFZsbWUZyzZOcHjgAepyea0rLwnYWdlGQrsTIVc5ONuBycdTnk+nfOajfVlHCR6&#10;NPqM00SxqtxMu22aPgE/d656kNgAd+e2K1LfQNP0iwuGvdN+ZbqKK3k1PMCtIfmYMxQLH8hLDqMd&#10;z1PS3mipJF9m0fbG6NnzRK24ck+uTkdT6ZHXFZuq+GdfuNNbT453O5vNEzXbsx5THGe20fieowar&#10;ZaAtdzPg8RaOk+k3PhKcy2E8jxQzMVKsyDDZbClQxJxuUEbCe6lb2l/GOzS5v7W4s4XuLG8jSa0M&#10;xyVbK4BIPPI7c7fTJri7v4JazDDcPDbfaJvKc2sv2iSE+YTwSRk7SMjGf4upAKni/Gv7PvxElvId&#10;R8O+GbixvPJUNcWurMwnxOXLTebGc53syhQNpwcsRmuWpLER+FX/AK9Oh1U4YeXxOx7vYfFLw/B4&#10;cjvLbVN1rNcust1IpLRhXAYksBleDkZ5Ck9WBF//AIS029uLizn+0Q/aAGZ5CoVGzheme44APYDH&#10;Br5V8H/AT42+Cru5Tw/4bvttzcebNcXGsSSLKxijUrhmC5yrEnaOGYLsBwPUPDnh34ty26nUPDvk&#10;OqrsSKTEcf3sHkndxxkk5Azk8YqnVqS+KIVKNGPwSuev2HiB5ibW0RlQtu8y4O7IGecEnqf09yMX&#10;49QijVUmfbsIDSNyFOcfljA5wT79K4jR/Dvjt3V9Ut183q0it0Pc4JPHJ/8A18V0ll4Z12WPmNtr&#10;BRjzmYY9euenGBkY/E12U5abHG9Gaa6nFHKqGULIc/Krcj0x056H61NuS4tGR33bgSWkX7w5xg/T&#10;v15qOx8GXTKs0t7tC/ebqw5655OSf8RitRNCt7by/MhZlVcKHH3uSMY6nIGfbHTNV7SKFys8s1L4&#10;K+HbjVWux4fh9Y5FUbWQdAcjJx0HYZOPWrM/wE+HWtWyRaj4B0m6jdcMLrTI5d3XnMgbI9uPXBzX&#10;qX9nW8eLcmRvlG0foAecHHqPX35b9jXO14VUt0ZsZOefcAfmTx1NV9Y8x8pwPhL4M/D3wcn2Lwp4&#10;J0nTY8L+4sdOSBXA3HG1BjPzH8D+A3h4et4pwWg3xshwuzgseOwGBx/9at57QIgVkUM3/LQqAG9j&#10;+P4HH4U6QQFvNskTkgny1JxxgccnHt/9ep9q9gtfVmCfD1o7bovLbcNsbBSpGR6Z9/wJ7Yqw+kWs&#10;Ywibd2MlcqBwMHn0I6/yrSmhyxdk64GWUqD+f4/hn60eYPmPlqvBDYGBH7nHfOOp+tL2jCxnLpZi&#10;VhuYKy/KN2CD17/5579TYtbWHa8iv1yeJM569zx3P07VK0HlYnUFV3AKvOSMfT07n9SMVI7rnduK&#10;iNSSrABjx0+p/Ej1p80ugFYRxsIowzBJASy9QDjr8wx/j39KZ9khG/aF3bdzPGo4GOeOp59OmOnF&#10;TITI7GKXjzFKrxw2BjPHcfp79HRQmTbLKq7uTlU5UEcdskdOe3865tNSSBrUZMcqnG35Wjk3Nxxj&#10;8u/I5pXSGVhJ52QGBRCgyR+J6AHv6/jT3FwZ5ALiTg/MG+7+Ocdvc80MHiRlkRy38LR9uvXHHU9+&#10;mPXFaxlqSy7b2rSbVdf9WD90cqDjjP15FJFBNHGsUbyKd2WxJ8rED/DvipY52Mo83b/ENy9eu7P5&#10;/wAvxokxKhT5R5eNrMQ2Pp+Yz/8AWryuY2IoHuovkjJZto3My5yM/wCz06e/45FPieSGTzGUDdkr&#10;85Ofl9f/ANfT05qQhk24RQ3Vfmzk9Rwe/bipA6JIPmZV/hzuDHjqO3Hbv+oqk9wDz5d/k+XhWUbl&#10;6g8A4HB446+tK81rK6hpNzNwqqo+Y59+3GB7ccU55pNmWjaMN/y0zuJPv268Y7D0pipAnERXe3LL&#10;uGW6np+XX0/CjlGSPK/y+XtU7i3yvuUc989ev4D3zSsHMvzELuPynPT1/Gkjs3FsrNINx5dtxB3D&#10;HHU47dSOfTNNAkeZiqtvIIbbnnnJ5H+T9Kl+Y+oeWGwiyho2fl8c7c9QOxx+VN8yEDZDtX93h93B&#10;b6/j6/SnqjtEtxD8u5jyvfb2/Mds+1RvKBIzrLLuXjcOOOePb/PrTEBASdVW1IPPpn6gnt/n6V3l&#10;Nyv2dPl3DO5T8x9CcdP8c08vOSJI4SrLht64P/jo68cd+M5qF180+U21vlIyo68cfp60dRDLl3yY&#10;XXcrc8tzz0z6Dj/9XSsy/d2byzyxGP3ag5GSOeuOvFaws5Gf7N5ayZjAG584HqAD1/QY9OKq3dkq&#10;oxARm2hWdSdw468ev5jH0q1fqBgX9rHCrQJGPmX5kVQfXsenPvnr3qCW0MwDTp8uAPvH5+SM8/5H&#10;5VuLps1wpjit2LbVHlrHg7gevB6/j3+lFpo0rSowjBZl3eYvzZI9wPT8PrVX0JsYNpoZcBEiDbUX&#10;azfMwORnPv16c4x7VsWujSNbbEiK7jkNGwIHUDGO+K1INEVV8vH3fm8x+QDt7ZHXg8468Vbt7KOK&#10;ZVY7t3CnsoB7E/5/U0c2o7GJBpsZiBjtI/lP3mXp29M8/wCI7caCaQWZZA7fLyxbIweOSc8dPX2+&#10;ugbeM5WaFcKe0foD3zzke9TxiRPLknaMbW+XZk7Sf4j/AD+v6TewzKtdGiXkxiFd3ysvBHoTgjn6&#10;/jVq30a2hVcMWyvzK3zA/hxz+POfyszRRyfvCcN5e4MxGTwOeec8f/qFPUxKg5bn7vBBA479/wAv&#10;/rvmYFc6baEt+4baG+Xb94c+mec/1PTrSTWsER3LEF2/eZV5Q/h9Me9W1K7fkhTdnOFyeo6gnn06&#10;n0BpsqNFF5i7h93a+NpH6/lwP50tQK6W0DHBZNw3BTj5t2Ov+fXv0p5sWj+UZxjPrnnP88Y9O/fM&#10;oYDcq4aRsHK4/Q+56/jTkE6mONPMxyecgKuT/n8RjjFGrCxXjh+9FuDZXIMY9MfiOv60ySK3CKY0&#10;+6v3ePl5+nB9uO/arLnzNwZdndQPXt19v503yw8QuNsbbVX5l7HPB46nOP8AIo5hjYpPJkYox2gD&#10;5sZ5x161HK8boUkK/dxtbjPPQZyKkkFws2xEkO3A3L0JA/P09hxS7CgwJ2yufmZlyoPHHqR6+v6n&#10;mIgjkjjbeD142YB7ZA4/PqRn86BHHlnJVlX+Fv4V/wD1/wCeaeUEsske4rj5lQL04b3zgfl+VOmT&#10;LGNI95+8VHtj3+p4qgK7p9nRTK+WfncqfXI46/y74HdHZhEq3ACqY1LYXOfcY4A6A/8A1qsDyzvY&#10;xMGwM7gcHB55PsR+VQvE8LpEJm24w25Rhf4cH8R/nNIBgV1YzRKVCn+HI3D09AB9PSkePdKv8Rzk&#10;sG6/jgY6cj0p0q+dGAy7Sc/xEE8eme2PzzUMtoiJsNwG+XduEfcfrjHofT61SkIRCv2jylUFQ3Db&#10;87hz19CD2+nvlZLeEhVSLng/KuPXOBknHT/OKlktGuCz7R3D/wC6ewx7j/OaZLETMyoVVug+fqfx&#10;/njt0qhEXzebl4lZVUbmTIYsOuBjp6Hn8aSQRSJ5qhWO7OG78HsPfv8Ay4FNMNwRuUsrcDbI5wvv&#10;x0PXv3P0pPJnQl5ZuTwfMYg4PBB9BgD/ABzir94BVjSItKHVm6biM/Lnp056c9sflTmMao0U3O/h&#10;ti/dIyQf0/Oo0SWQx+UU8zzMhowOG9vxB7ck+2KHjd32GJenvyPqevUH6/XNbRRLLSKqpkszPuYN&#10;tI47j8+lTIhWONoSxK8tukB7gHqcnnGf/r1Gi/eDpk7uBIxXn06c8Z9e1SMZNrTzLJxgN82O+MnJ&#10;yO/0z7c+d6GoqsfKUFuPlG7YflPcZx16YwT9OMVNHEjxk7VbnC5UDAIIP9PbimJJJEnmI22Rm+bZ&#10;yfyOOnFSwoQjRAZ8tvmXdx+vT/63UY5YvIeETdjyxj+J85JYdeCOvPU+vem+ZGjGXZt2kfNuOeew&#10;9ev1/OmhNzeV8p2L/dyB36gdP1GevSpHBffh8t5e2OJcZXOBx0/zx6gnL1AJ0Mm5GQNuU7lZht4z&#10;kfXn06mpJLdfmiIVcKRjaeVx+HXJ9KSS1Z4fvMGC72Vvyxnn1PHtSmNk/cJFGwaMF2XoOeR9Se+f&#10;5UFBGhiLO9u+5uHEfHOAeMj/AAphWNZVhNttbOdwkBBJGCMY/D8alG8pnJ29Ay9j3I75+vtRmOaP&#10;yUP3+FVWDYHI6rkntQBCdPVm5hZV+VtrDkeh/D8fqaiWCAvvgIXbGVG1fUjoD+Pfueva+kYaQuwc&#10;Ny23ywcn6+mf5/hQYWDtF5w3/wCyD06Z/un8P/rUAUGsXlKBZfmD5Mu3r19T+HB796Db/vNm75cY&#10;UjPPXGR/nv8AjadIgNkkaled3lnll4yeuAOv4GlWKKQFDD8xPJU5wRz2GOnNFyeUzUgUDCptAyML&#10;zt6/n6fTPepo7fDZR2UcYcHHbOcf5/kauQQeZJ821l3MPb3zk8dep6/yRUZ5Gxu27uuNqrx+HHT2&#10;ouO3UrxwzNGIWb+HksuAx6Hp2PP0zk+pfbLJCqyKAp+U4x1bgY+mD3wPpT2gyVnWPO1cMDnPXGe/&#10;XB/E8cCkAAVVh/g3AqrE/wBOD/LigZGHJlwmVO0fVvbgc84/zxUoBFuJIpF8tmYrjoOpIJ/Pnr9c&#10;Ui+f5nyK3l7cK3qPTHb+X9VVWZyCjKC+fmXOD0z1zzjr3/SgBFjKyhMbe4XdkdBg9emew/PtTipd&#10;WK7Xzxu55yPwz/8AW75pogmPGcs0hzIrH73+fzz2pshKwtGLc+XIcfdHzc9Mf/X4x+NGm4E0KRxh&#10;vLi5bn5SPk59c/j+fPSgAmDzDKuP4mUjA6ZOPX2//VTCJAwkETYTnb3+7wc/nxx646Us86BDDJIw&#10;+UZCr16HGfT8+v4UwB7Z5juYtwx59eoPJ/l1H60ksa4xsZm/hZVOE47/AKZ49alCbAojRmZl+XZ3&#10;B9jnOc5/DB7ihEycM/yhvvKAOn0z29PT1pARyp5m1zOo7tlzkfgR/n6GkeMSiFnbLdVwxz19x1HH&#10;17VNEHTMysu4Nu+ZuecY/wAPqaitLhciFi0ild3zNhenbPI7/lRfUACSBQyZZlVRuCj3IA78+/r3&#10;qOWF45P3ce7d8rLtB4HQ9c59j0GemKkKR/aNjrjB2r324OcZxnt7fT1FjBcs5VvmKru/lx2Hpx70&#10;LuBCUiWbmJss+D8wzgd8n2PT6UxIiwVg2TtONp27uSeO3r+NTiIq7IXVi0eGbpu7Y9gP89Khdoo2&#10;FzdEcJiNWk3Hg44H9OlNXEw2uykBvYfN6r09eMc8dD7UiLCcuAu4ja3Rg2e/P4DPtx6BQzwoHkLb&#10;TjIb+E46/wD1uuTT5pIwm4hkjDNj5fm5J56fXp0/SmIiRREuzaW3MM7V+7nkdOvf/wCucVH9n8wg&#10;jmTHy44PXrk/jzzn09JRFFHukLNGS2BjB6Dr14/+tSObfG8sH8yTO51469OR1yMc88d6aASFCwEh&#10;U5YYzuzn29MdPw/GmOwlgXYmPlzuVvl3eoz3B/Hn2qSQSMAw3bd4ZfM7difr+ePp0afNSfyFR1A+&#10;aPzGzjoe/p/nNUvIkrywKH3JIzBeZCU4HXOO+eO/4UwhURpViG5f4pFIx9ffp79Kcs8sCyOI1+ZC&#10;x2gY4AGOgz/n1xUUyIk376B125JYR8k/h3/TGRWkQESQwyvKh8xs/N8vGD2HI7//AK+OIlbejSg4&#10;Kt2Y8jp1x/PH8qddlI1VZZ5PkYjDcZ9wCR0xjjg/ya6TRkpCcOHIXbjjv0Pf2+mOtbxVyTQEUQAD&#10;4WRTh/lYKQPTtT4guGG7aSuQF+6pycj6+9Qox81sfxKe3TAzx9c1bn2rFNII1+V+ARkH5epz3rzj&#10;axGimKHEtuEG1stnALcn+X+NSGRRCRlF3A/6tTx+Pfkj+Xfh0f8AqiWG7JbOT1IJwf8APFDAIRn5&#10;vmJ+bt1qo9BDlWPcxkEm8NlS3qcf55/pmhpFjVXLN34UgBhxknP04471HbXU1yu6Rvm37Qdo49/S&#10;prdvPXznHJt/NOPXCnH0ptCuOdTK7TxKrH5iN7Ag9eh4zyPzP4BXHGEjXYf41UfKD+mepzT5otlw&#10;lsXLKHI+YDnH4f5zUnliFQoYn5Q3zfjRylDYhKwLRn5j3+71zx155x9fxOGykGQM6lm6sytg9McE&#10;Hr1+g71YyULYPWNTknOOvr/PrRAglmlzwV2lWHbI6VFwK7iQShp5dygYwxxkccD/APVgcemadGmZ&#10;WZ1LKu3y0bjv39845+nrmkujtZpcA4cBQyggfMP8/iaeo3t55LbvM243HH3uuPWl9m5QMrSHa+zc&#10;rddvJH48c/5GacZDgyNL0bCBW5wB06+2R0p9xCsCDBLb0yxY9z8v8gKY0MeyWXH3WK/Uc8UxbEYC&#10;kl4lKqq55bIH04445z/Sp4ykZBaPDqv/ACzYBhxnI46f0NRQHzEA6ZiDcdiRn+gqVcyW+/cV+fna&#10;cen5fhT8gREihogkZRv9n73OR/8Ar+hFOWKKNMRFtwBDfMCSexOO/P0+nd1xGoiwefnjXJ7ZJGR6&#10;GiVsQeYfm2x5UMTjp/8AXP8AnNFrgRlY2jCtuZdoC7W+nv7HHf2NDRshEjyHdyCu30GB6f1/CkV2&#10;jTzD8zLuUbvcZ/pViQsr7kfazN94Accjke/NSpX0HYoPE0bY8tlPAVeevXH5c9/T6OELq7SLkK2B&#10;978u3r9f6VNhGsxMYl+502+qk4/QVHHOZLqENGv8LZGc8jJ7+36mrJIx5aqo+UfewvJ3ZHHPY9+f&#10;X8S54AmWjfHXAH9Ont/9bpVgBYJGjjVflyQ23n7tNlcxWyrgN5md5xjdzjnGO1LQRHEtqZNxfnpu&#10;/DrweM4okaRiYAcfNnLNnOPz9B+GKkSJZGWUkhnU7mHfgmo7uJI8gDvjJ9Amap2EIrKVdyGU/eVi&#10;3Qfz7ngdh3pI3HzJK6sNm1h5Z/z+vH8nrEGhBLHA5C9h1qISysGLSHgkflzikMl34dswA9QPlwfq&#10;epA/CmPKI4lKIdzDD4A5wOoOfb/9XNQCR5hsY/d6MDyMf/rp9y222F2ANzKeGGQPnx0+hNNajJWG&#10;8Ehz8vRVOOp68D6/oc9cxM7IkjYWMqu3Bx1HHX29KElkktfP3kbS2FzwDluee/yipHUS4jf7rNjo&#10;OO1HmSQyK7g7Vbaq4O48D0Bwf61nteatbxz7NBkZo2IiiWWNmkUHBccheeoUkHHXngaUqqw5XiNv&#10;kX8cfjTy5Mzem4/Lk7eOnFDtoCMjVr3WrT93pmh/aE+75X2gIx6ZbJ4OMH0Hvnql3ea3bvbzW+jL&#10;JuZDMXu9gjUkAvgL82FJJHAODjng6EEz4LELwMdP9nP86ivrmWGGGbdu3IAytyp4HOPxp28xcxVW&#10;XWIpZmayWRfka2/eHceTlWGDk9ORgHeBxg0i3t+tpNcT6esdwmCsIlB3fL8wycY74Y9uoGK0OSFL&#10;MxzLjr/wH+R/So5iVnWBfujOPXqBVxi+4jGsNa1G8gQ32jvY7oneYzSbirKRgH5eM9e3GSKl8zV1&#10;tPtUeilpF3Hy/tCqp5bC55HzDnJ+nAyRoKPlYg48ttqjtjb/AJ/zmoWJDx7Tjdu4XjoP64/wxWsY&#10;uwMraYb+5sVn1WzW0nbmSBZwwHJPLDA5P/6+KmJi8tQ2CCcMd2MHgbuO2P8AIpxdjZRyk87iF/2R&#10;gHim3cMYuZYwOEXK+vB9a3jG2pDP/9lQSwECLQAUAAYACAAAACEAPlqpJwoBAAAVAgAAEwAAAAAA&#10;AAAAAAAAAAAAAAAAW0NvbnRlbnRfVHlwZXNdLnhtbFBLAQItABQABgAIAAAAIQA4/SH/1gAAAJQB&#10;AAALAAAAAAAAAAAAAAAAADsBAABfcmVscy8ucmVsc1BLAQItABQABgAIAAAAIQD+rT5a/wEAAAoE&#10;AAAOAAAAAAAAAAAAAAAAADoCAABkcnMvZTJvRG9jLnhtbFBLAQItABQABgAIAAAAIQBYYLMbugAA&#10;ACIBAAAZAAAAAAAAAAAAAAAAAGUEAABkcnMvX3JlbHMvZTJvRG9jLnhtbC5yZWxzUEsBAi0AFAAG&#10;AAgAAAAhAL9+/IjaAAAABQEAAA8AAAAAAAAAAAAAAAAAVgUAAGRycy9kb3ducmV2LnhtbFBLAQIt&#10;AAoAAAAAAAAAIQCNd1EnMqUAADKlAAAVAAAAAAAAAAAAAAAAAF0GAABkcnMvbWVkaWEvaW1hZ2Ux&#10;LmpwZWdQSwUGAAAAAAYABgB9AQAAwqsAAAAA&#10;">
            <v:imagedata r:id="rId10" o:title="" croptop="-781f" cropbottom="-1233f" cropright="-331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8" o:spid="_x0000_i1031" type="#_x0000_t75" style="width:105.75pt;height:84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j9aTAAIAAAoEAAAOAAAAZHJzL2Uyb0RvYy54bWykU8tu2zAQvBfoPxC8&#10;26Ic25IFy0FqO0GLoDWK9ANoirIISCRB0o+g6L93l1Kc9FQgOZhecpfDmdnV8vbSteQknVdGlzQd&#10;M0qkFqZS+lDSX0/3o5wSH7iueGu0LOmz9PR29fnT8mwLOTGNaSvpCIBoX5xtSZsQbJEkXjSy435s&#10;rNSQrI3reICtOySV42dA79pkwtg8ORtXWWeE9B5ON32SriJ+XUsRftS1l4G0JQVuIa4urntck9WS&#10;FwfHbaPEQIO/g0XHlYZHr1AbHjg5OvUOKKtEODoJaBAV8BtoQfRhNH3aKbFzPbT4fto5oqqSQo80&#10;76A7eT7+tntAU/BtLMBy2Ca4/+f2vlX2XrUtisZ4YAnW/r+Fpq6VkBsjjp3Uoe+jky0PMES+UdZT&#10;4grZ7SVwc1+rlBIBMxSAoHVKh2i0vIRHH/B1iHqrf0/yO8YWky+j9YytR1OWbUd3i2k2ytg2m7Jp&#10;nq7T9R9Ul8Rb8T6ESB+BfHAyiAbDGpT9hOHpa6+JaMOrcjTFW/STF5fadfgP2sglztfzdb6QoYDD&#10;9CbL59kc5EAuZYt0drMY6Lxct86HB2k6ggGoBw5RLj8B257NSwm+1mpctcFO9Nn+RMbRHwzypg7b&#10;6iCJ42Bomk5mLA4+uvBaF7X1amII4qJRw8eBE/12D/HbT3j1F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EbLBInZAAAABQEAAA8AAABkcnMvZG93bnJldi54bWxMj8FOwzAQRO9I/IO1&#10;lbhRJz0UFOJUVaWSA6emcN/Gbhw1Xke2mwa+noULXFYazWj2TbmZ3SAmE2LvSUG+zEAYar3uqVPw&#10;ftw/PoOICUnj4Mko+DQRNtX9XYmF9jc6mKlJneASigUqsCmNhZSxtcZhXPrREHtnHxwmlqGTOuCN&#10;y90gV1m2lg574g8WR7Ozpr00V6dg63bT1+uBwvlY180eM/tRv1mlHhbz9gVEMnP6C8MPPqNDxUwn&#10;fyUdxaCAh6Tfy94qX7M8cegpz0BWpfxPX30DAAD//wMAUEsDBAoAAAAAAAAAIQB4/nNVIdcAACHX&#10;AAAVAAAAZHJzL21lZGlhL2ltYWdlMS5qcGVn/9j/4AAQSkZJRgABAQEA3ADcAAD/2wBDAAIBAQEB&#10;AQIBAQECAgICAgQDAgICAgUEBAMEBgUGBgYFBgYGBwkIBgcJBwYGCAsICQoKCgoKBggLDAsKDAkK&#10;Cgr/2wBDAQICAgICAgUDAwUKBwYHCgoKCgoKCgoKCgoKCgoKCgoKCgoKCgoKCgoKCgoKCgoKCgoK&#10;CgoKCgoKCgoKCgoKCgr/wAARCAEHAU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4b8dfBjV7a50u1n0qQXFqy+X5LtjBO0sSM9cZ57AY970u&#10;larFfyWEeizGK4G21aRc8YBLfKBkc/ge5PA6qH9o/Tr+2WyuxaqY+FdVAz16nnnuD16/iP8AtP8A&#10;gm3ljNu0bTxzJb+asIbDHsSB3wv9OoB+DjjK1SnZwd0j7b6pCM7xktSx4Kuvjr4OtXtvAUjLp7cT&#10;LcKV87A28kfxZ9z936ita48EaR4x8LLqPjS4WC4aDKxquNzHIzyc9T1568dMVh+PP2q7XSPC0sVn&#10;Ypbs025vs+VIyMg9cgZx+Bz15rwPxH+0N4s1nX5NbSMmzjUiKNdvcHrt9fz5wM4FcqoY/GWcFypd&#10;TqUsLh4tTd/I9wb4KQw2cek6NeSXjKdqiGTgEH143YwDnHPHHceg+H/hW2iwqL/SDcW9vb52rJuB&#10;OfunA68nHX64xn5o8DftA63bi0uRqyQNdSc7jwwVs/KAcZPuMjj0r6F+CfxosPG6SQz6jNDcL+7H&#10;7z5S3zDqTxnA57j2rSs8XRio1Fdd0cvs8PLWn9xNc+PPEuh6RqVjoujeRbyctMVG5BzxnBKkEHPP&#10;8Q6VybX2pfETTZLObW5HeNhH5TBVXHB3E55wPxB4716b4r0fT9RtVsLW6kuRJH5k6xkkkbuDwRxn&#10;vjB685yOQ8T6b4Y8MR6etnFNazNNtRWDbUAI56nH485PpWkqcY0+fl1MXOcdI7kXgL9mfw/qXinT&#10;7nxF4rmeVXQra252ozdOxG75c8n16HrXt2leFPhH4U1G3hv/ALLPqUzozx+XldvOMZBH95hkdW4y&#10;BmvKZ/iBYeGVj8UpPLdXGm2pCqzZDnbkbtoAyT1559Mgg+aSfHe+13T7nxkzN56zKy3EinPlkA/d&#10;zg/eGOOSD+PjrC4zGXcm0vuOiHJTdpNb3PuG18HfDaWZfEmpWsYs4l8xpFXar9cn3XLYGCenbGBy&#10;fxM0n4LaibW8tdIFmu/DSMw+UYwOMfNkHOe5z3rzD4B/tTW/jfwu2kOivcZCW6FfmiwRuc44XqM5&#10;AB3d64v45+LNF1/w7r8TeIljvtPX/R4flXE23OBxkgtwcgn5jwa4YYPMKOIVNSa8z0JTwsqLkkn6&#10;H0P4K/Z7+F11aSanp2qWlw1wweI3HOVO3J9edx55Ix3zkXE/ZG8Aadp0niFPEiTSTfLbq+04bHJ5&#10;bH3gPrnPPf4/+EvxX8Xa9BDZ6BqF3cXEOIpFVmATB3HHzAd89c4I6DIr3jU/inqGnWunwRX7q1nA&#10;JJ1aRQX78j+IgqCQTxkjPWuqrLM8NKScjGMMLOPMk9Dpj8EfC3wn1BrzxrPdXnnnzY5FmB8vk7Qc&#10;D0yQDnpx2qh4atfhQfEN61xNcBdoTdNcHcFBBxgtkdc8LnseMYqf8NRReMVm0TWLVbmTyUzIq4jQ&#10;EDIB+UD14wQT1zmue0DQNY+I8bXFpcw6LIspD5VGe45zghSfvYGCTzkV14CvisRJxn6nDUlRhUXJ&#10;qmd3p+hyXejyXPhHxK01mON7Pu80BiAAMbivKkY6HPXFZemfAdfFjbr/AFGf7YrKzW7R4JUttJ3Z&#10;wByDlsAdM46+lfBT4Va3c6BeDWL4W62MgCIzld7cNjCnGdwz/kivSPh14F8OeJ7ue7aaSdrP97NO&#10;kylBHhhtdmbC7yCvJA5O05BFdcpyhWjR3cmE5JxclsvzLX7MnwM+F3we8Oxm00qzmuLy682HVWjj&#10;OZh03SMp+z4wqEBsEhicEsT0Hxv+Idl4f0mWztLqGMS5z5hIKwC3UfdyRubCglVDELnjBz5x8bvi&#10;FfeErObwT4NivY7yOXyrdre7IZiJHYKViUlTiKQjIBILMQTkn5u+MPxy+L2neElhsbWZYppvmvWh&#10;ETLbfcRUwGWJDI2wgsFJjOWPAr0K1OpUkoxVktPU68LKjh6fmzpPiv8AtE22k6o8UesLNY3KgSG3&#10;m8tEKl8AqhJGfLx1Q5TnjDHz8/tH6TrFy2n2tnZ/Zrvd5Ma2OFjChmCZQssahM/PtCAq7MXIOPDP&#10;ijr/AIxvEbU5bJpI7mQotnHMVedlIRXyVwGb5iQwGWDH7zAnkPD/AMWrrwvren6dqMdrqV5NsRre&#10;WaObIQ/ulhaTdHGFK5LtkbirsGCIa2o4Gpy3FVx1PY9m+IXxJ8c6hpdxrF3PNJo11lf3MUykLsRX&#10;kdmDDBSRCu84i8xWADO61xviz43eH7a1/sv+3oopJLf9/Pptupe5eIQhw7BAxRl3D5hkO7HJAEjY&#10;vjzVU8bWttFe63f/ANpTKstraaPagJFbtGQ1yjt1BRkYswyFBZTGf3Z8iv8ATPC1rcq2keK7fatw&#10;RY29wxSOSANkPhW3Z2sHAzlscKpBUetRoJ3TPJxGIcbOJ2fiw6ZrFvPrXhvWWaz+xuVWxvjufLqw&#10;3KwCysA7MQoXbtBwqxgj034E+OJbbTY9AX7LBNDsXTysMCyqh3rO2QDsC5dhlgAA3GwnHzlDrlwL&#10;hkedXa5gA3RzGTaN+75QT8oVVPckcdDXWeGvGs9lBa6e2n2Mbw4YXRmZLqMBSpTK7QyE7WJZWYY+&#10;Vh8+4r4V8qUTOliOaV2foL8K/wBn/Std8R33iqDwDZ6xcQvvlW+uFk2qNuXA3HYWyCMjnDcnBNT+&#10;DfH3wo8M3+p6nLosdukd20U9qkQVlbONq4ABwPfjBHHSvnv9nD9qnWfCmk6h4bi8T3CC8i23EjzP&#10;NkYwu/k7c5YLnhtp6HAHXDwN4Qt9Pk1nWdWkmeaQO7W7Iy7z0fGOc7j0wAFHvXi4zDyjHlvZnXGU&#10;WfSvw/8AiRofj3VLyLwVDI9xb2eY1mjOy5XAGz5eCM7hzwQexqp4k8M+JfDuit4o1jSZob77Qix2&#10;NuufLXcpI+VunXkYA9DzjzH4Q6rrnww0C4s/C2nmTUb238ySWZsEuRwOmTzhdoOG3NwcHOz/AMLo&#10;8dzR/ZNfulmvri3kWO183eyeWGbGc8sMD5uMBck9ceHKMsPUeik7aX/M6v3bhF3tb7/vMj4leFfi&#10;l498SM3jfUlXQ4njZWt5inJ5PB69gMYI6gZ5qrefBXxr4sgh8P6LrCyaNIoaSRfvxfdIckcFeo54&#10;54AyQPOPF/j74s+HPEEj6hYefPd3TQrp9w21Y5QD8jgY2nd2wCDtHXiu1+E2t/HS60G4034mr9hT&#10;7XMkM9pI24rubKDP3sYO3du9ByMVhUo4mNH2l0l2t1OlVITqOEteiPWLT4SL8KL+xktLyy1QbhE8&#10;sI2MTjbzgYLf7R5OefU91cfCX4M6pd6f4svfCNvcazBbSRSXW4DzwAPlKF+WyT6gbh2+UeGeENR8&#10;cWljbwO008ccGftF9CWCurN8rZVQHU8c+npgnA0b9oH4hyeO5vC9nEqrCxN2txuMcSqwzjGFU8ng&#10;YGQepwRxVPrVTSPzZKp06c05fI9W+IPxf+G3gHSIINJ8LWq3U0MivalAQki7VVlOWyMAjHGdzHpi&#10;sHwf8TtduvCtynhfRbZr58y2scx2urFuVz2PqcEDHcnFee/ETV/Afj3xtF4sn0u6/tSFlihsZZW8&#10;pzsA8xVZueTzgDnIPatUfEXW9D8NR6V4d0a1tPEFgplhhuVbYMntjBwOCCOOBz3HZOhVjGMbtsiV&#10;51LvRI6Gx+MLeCPEFj4T1rRbiaOTVTKZmj/1EhQFo8nOQNzADOBkdcA07Uzp3j+98qyvJNNaK8kN&#10;pAy4cAOOg6EfNx7D0rn7r4jNpfhi81f4y2st9qP2XzhHpEQcxts+UjHXng5yCA2cZFcm+jeLfiZp&#10;kfjzwtqUkE2mqv8AZ++MqTHuPyyAKRuHIyBzhvpWahOjLmatra5q5Pl0Xn/mevax8UNB8JeEFudR&#10;8K6rqdiSbZLggsJ5Bjc4O4kEFiemThugwKoW/jWx8uO48OahDJb39o11pd5yuNjjcHIXOeQOOB2z&#10;kAZXhDxX4/msP+Eet/D7S+bDki4XNrcSsNpCkAYbHQ9ck444OV4a+D3iXw5pF9rDzNb3Fi0n26NJ&#10;A0Vr5h3MACemAvOQBt43ZOeqjGLp+89d+/oS3UjFWFT4ufEm8tpL3Tp7rzo5CLq1C5YbHGSDjp1P&#10;XjPK9x6Z4du9T1TQrXVLqz0GNbmES27TSKXkjPIZixyTnI/D8B5n4c8Z6H4b1WK00byb21kikW8E&#10;6xrJyxIwc4OCw5GAfSsnxfqF1qGreZovii2js1iAgt+P3GSWZPkyCNzMep69TXLUoyqSd9GVR/ey&#10;ct15H51yeL7/AEe0aS9vpFaWTdxMTvHfk89/xwPQ10XgHWv7Z1VCumSGa3hZoQVHJwe3rg9BgYHt&#10;kT3Pwk0+11GMX0kcjEHluFXjPpgn8+ea6LwvpMPhq0a8gitpLyYqIdjMQq5zuOB6sT15wPev0Ko6&#10;bp+6tT52PtObU5XxoPF3iALc6nfNGJH2LbonXpkj0z6e3StPQfgj4g1PTTeWzySefGBCwlG0ZXg9&#10;MYHy55zz712Fz4b8U+JriFr2x8x3mURtGQsZU4Jxz35Ofy7V718LvDdpdWitPPHElm0dtuYqC7Eg&#10;Yzxhsd+eOMc1x1sTLD0VyW0NPZupU5ndnh3i/wDZjvZofDek2C/Pp9qJLl+d7SEqDgf/AF+v416f&#10;beB08LeF7y3hiEFwtvHtMf8AACU6k8jLHOOcZ9eR6j4o+F513xCnijw3cvJHa+W0gJKBsY4HPzHO&#10;ARnHBI7VgeIvhD4u1C+vNf1+/jht1fKL5mQeu08gg5GeTz09TXlyqVcRCKk9Edfs4xfunP8Awj+K&#10;3iXTZYWuitw8KmPy+d2cZBx0x16+oPrXdQyeNfGF61j4q0Rl+0SK6ttyyjg9Mcjkk4B6cEck8/4A&#10;8C2rX0mtWGofvLPLSW+VaTPYNzuG4k8nGfyrvvCMXiXxEGvdBB89YdqyXDNtRSeuAdxXtnPGc+pr&#10;bEJyjfccI9zkZvhdqOteJJvClnPbrKzbZsruUDIxuIzyO2STgdcdPNviL+zf4y0bxB/wjmqa+Fsp&#10;No+z2cIVT8gwACxAGMDPQBR7CvX/AIheJf7FvGsVu3W8aMw3GoPMzZBz9CMg7sYAGRz2Ofe6XY3s&#10;9je2+q3GpeXHhW2/IpxwcEc8gZxkACppTrUY3f8AmE405uyZk/C74Uad8LpPsPhG3a41K4UFpmcB&#10;Y1xwSQBkdz0Bz05ArP8AHXgjwHY3M9pq2uy/2jOfOcNhl4U4GADtP8Jycc9jmuq8SaBqVlbxyaNc&#10;T2EzACaZlHB5ZskjkdcAdcDGe+BD8MtIvVvtc8SeKfM1CGFmhEY+Zn3HgcsWP3T9R37KphamIlzK&#10;VmS506aStc5D4eeK7HwW+pJoekx29/eRtGofO9+DzgYORuH4L065q6j4o1K40lV1SOZdQmupJWhk&#10;dv3qlt+OOgz1JOCM966TS/gRH4m1GHxjrU0cEy7o7ONfmdl42Fl+g6AAgH14HcXnguz020hVNBvm&#10;vopleS4u7Bwx+Xdn5h0O3txn0PJUMNRlvq+pXtpJcq0R5r8EfBHx21L4gXnjHVtOmj0qfMMMNxDn&#10;coY9d3tuJPGApPHSvaNK8PnwDrX/AAlZVHeHcsemNdNsVegcfMAV6gMc7snt93pPB3xM0bxwkHhT&#10;xFYSW1nZ7VN5GCwLDAAJTvyen3Rjr0rO1vVvDkWuT2VxcfaI7GTes803zOAPlI3DBPfk4JPfBz0/&#10;V6MWpK21uxjGUuXlIPF37SuveKJX0q2snsV8khIbdvlk46Y3DHU4ycDOenFe4/8ABPiwtdK8JeLN&#10;eh1qaCSza3e71C+/fJsw7ZjyxJIKIMKMDIBIyBXzRaXul/EmOS305RaxJNheCpBDbtx6dgOQcivq&#10;r4Bf8Ir4A+Bt/wCJtN0Rbs2+obTcLKFxPHF5kbMeWZQwB8snBZYxgZJOFHC0oYuMl5szqVKkpKK2&#10;OV+JnxDSbUpvC1nPcXHizXmmvZ7e3WMyREsJIlKrFnbnAbG5cpyIw6ged/ELwP4n0vVrHQ9X8Ttd&#10;i/s5l1Oy84hLfzmkLAhvkwkbxqBhlCOzMSV2jvPBvxY8UeJr3xF418P6dDZ3l5ptxa2+sFlYfvVh&#10;lJjbq2WIQh8BmUjdlMHyczeJ/hXf3fiX4ka8ranqKyGETThXljkBi8uKIH94fmGX3bQpjCx5UEaV&#10;K0p1HyO1tj2KdGNOklNXPOfi18LNE1DR1PxPupLLVJJorIWWlyC3mQmcI6rkspkWD5DN86lfMITc&#10;IyfC/iJ8K/AN94mtbLQ5IV0vT7dI45I4nMLEs4RHkBWRiAN2H2uJJdpJVWVfUPE+qaZ4tvpfEPiu&#10;5vJJJbqaW4uJGKRtH5hgU8kMR87As7mMAMTgRqh8e8eH+xYE1kaqz6lDfedNDZXO8JIq7yRLhlk+&#10;Ty28wFmY7twO3FexhpS2Z5OJhDlbRxus+B7Wxla00v4ieb9ltUfR59w8mfciEwxOg+YBXZmmKKgE&#10;e5iu/FcncQ3UE39l6hHEs0kji1mjnkYXIEjJujZA3mLmN1DA4+Xr8pFLd6xrN6J4PLk3bGeWaS2j&#10;mUtyTId+/aS2W35LDnGc1m+HdXutD16FruVYpJLqPyrplcHY2fMIGCcFsN0zuGV5Jr04xseRUkba&#10;fYmieOebyt0J3OsTbpcY+UIcYAHpwOxPff8ADt4cGW3k85ppf3UcIOHAcEHA6cHkEDA9RkHAtNWg&#10;m0xDZTXEDzRCWdsrLCvzr2IOOgkO1juIVf4BVvw54muNvmDTrVbfyxGrQKyyFiOHJVl3giNdykle&#10;MjDZYElGW4QlKJ6bonjZNO0u48OatpO2HVDCzMqssjyLIyrLEWAZQu6RPmBQ452lBj3H4a/Ei81q&#10;90fwL4huY5bLW0WfSNRuHKiaLzpIWjdnJdGDIyMCxIZRtLqVY/L9h/Zgucw2yuHt9hWSVR5isMHL&#10;gno2eMAkMRkcGpn8SeKr/wARW+px6mPtFu0cWmqJWjWFYlCRRRgZiRVRQoQEhVUKMAAHgq0Yyud8&#10;Jdz9KNc+GulaT4bhEOqW9nqKwLGJ4H/iU5PI9zjPpwaPBXwst7vUW8S61r1m2p2oy15Mu6NVVhgs&#10;ucjoRkgcnBxkVh/sw+IPFHirwdpvijxdaPFqduYnvDfW+9J1kBkEivGCjLtKj5QW3LggHOPZLXxB&#10;8Pl8TXd3p2mwrNHD5GpW6zptZ+VyM5GCFz05I7cV8LjMRRpTlTk7tM9ylH2iVlueX6sNL1zVLzxz&#10;4n0SOK7gmjike4QMlx0xLH069xxkDkZ6WPE/i3RLqwXWPCdw13Jazg3CRIuFyTwMDJyGGeAMj8K9&#10;B1L/AIUtr8ENj8Ry0MdnMhaS3k3KsjEYZgQxJIbjkcgHI21H4l8OfBCHQ5tC0fxJb28LM0jXSr+9&#10;iZSOVYY+XGcg4JC/lx1sRDERW/ktjojSlRabXzPEfiN+1Zpfw51WHwZafD+4uZprNhIsK7hhlPOA&#10;CQMNx6njnoGeAbfw1qtnqWv6B4Olt9SmjIW3kQyRSGT7wGckDqpHGCMZ54920vwv8ATaqvjGysVv&#10;LO0SO3vrhozLJGoU7UJB3AA8Lg4BbH8Wc+/8f/By0nefwDpdvC1syPds0aqkmw43q3Tpg8DGcD0q&#10;va06NNWi7j+r+0qOcnft5HnXg/w3dRaZZyP8MtN1jWtLuPMa3Vlh3HoDzjB9ckdfcCqHx20rwj4i&#10;8VJr66S0Mfyi+0VMrNG3JZVKEdecDgfgK7zxB+0V4DufHc1n4Umm/tiTTSplQho02ksuDxtYfewD&#10;jpgDOKp6ff6Pevp+seNYrGTUL2YveX6yBScEFSMkHlMjnnHrnBz+tSp1VNx1/wAy50Oam1F/16mX&#10;4Pm8G+B9afU4PhzdXVneWwMNxdbCsYwAQUxljhD8ox0z6AQ+IvH/AIDsPicraNpTJb3duywSW23M&#10;MpRSpfI5J5+7/AQAQSMa3xL+PfhbR9Ns7XQdLF5c/aFEwWPKgDPXOSRuCYG3IHToSPG57TV/HvxO&#10;1TxK+hXGn6a4dGtbYAr5sYzuHB+Yg4GCAdoI4ya0jz1bucbrdMmMeSWkvkd547+IHjbVryO48G3k&#10;NvpOl2q3dq4h2EnoyydOAVYjpwwABPA534G/FPRviZ4nu9F8SjUobpVIupbdW+yXLAnYzgA4YcbT&#10;jjI4re0PxHY+LdM1LQNfs5dJ0230Wa2hvJn2rLlcsQMD5lOfTH4Eni/BniPTfh9out6F8NIP7YuJ&#10;JFFrMSI/OG35myRktwMHG0nPOBW1GXsYyvC7tb/Iy5W5a6dbnbfEf9nDwH8Q5LGXw5bXGg6p9lV5&#10;rgO3l3MZAGTjowI4bI44ORnHntt+yN408Ly3Gn+GLu61C3e4aVricyn5z1AOOV4yPr+NdTpvxCe5&#10;0i31nXdMvrfVJpjsmaVhEyldxR+2cgk85IyMZGDS8M/tEftLaVaTWnhzTobW3Fyx8ljGcNgZxxwO&#10;mP8A69VRqYmzSFKMIxVnr5HyTHpNldrb3ECFfMmJmf5jsBzgk9cDCnHuPSuku/AE8qRwWFtItvIv&#10;7sx5BXJyemcc5xxnH0zXdJ8PPDWkXMctnMs/2hepbLI5BHbPI7AY5wa3o/Dd5olu0k1rHctd3Hkw&#10;qqtuQDOAQR+vsQa+pliJLSKPFp0pPc5/wn4DitdRt2tJt04jUfvFKruI7jAOcEjpyTwMggehXlvp&#10;0WgNHZ3sIuLVGJaFtrvJnHXPzcY9O2emK5WbTde0/UJrq9ddzLsWNUztY42gjjJwfwPHbibUtNur&#10;LUbWS2vGhjk27leQIMeufqeBgZI6ZzXO4yqWdzZSjDRHeWY8VaB4AudaN0yLIoEatKFy3PLdc8em&#10;cY9eK4ma5+I/i/R4W8XXkn2O4/dWpi+VX+ZTjnHPpkHkfjWb408T6wH8jXNZ8y3RiFjUkbhjAPvw&#10;TxnjHXNY+rfFnU5NPW2vLuDyFkxHnIPoB+mfTnr67Qw73I9tbQ9O0mz0/S4Y5tJSG1bySspTk4G0&#10;kYOcsWGcAcdT3B2tU8TjwrYreaLZuu5WMDGTACDPPJ5+4TkjAz6nLeD6X8V57y9j0azl85mm+WOJ&#10;vlK4PzErnjkfkOCTXew+O1W8t9O1u2byTHtkbczLHy3fICjnOffuRwnQqc2oo1Ycuh0mhS6d4jgk&#10;v/GFmske7EMe4ck5I4PJOFUHjB5HbFa2geEL2e8hhtpbOGHzlMPkj5VXJ64yPU8HHIOBXLal4v0P&#10;Rr/7H4aZZlVQMrJ8u7HHTHTnoSec1taBB4w1XT5NT165S3RWzDiPaGOTlfbByDjt+mbi4vRmjlpc&#10;h+Nlitja2vhiyimvppGDfu4wVLEYwO/UcjqB64Famh+GjfeFENv4Um/tBcL5gZhv44XK59x+vGKy&#10;bmx1m68Qw3ura+0arIojEJxn5gedv1zzxjGexq0/xqi0q3n8IeHEbUJC3yzKxUqucck5Iwfm4xx1&#10;OKXLPls+wJx+JG7oHgPUNLsh4k1+8tLCazh820tp8ybW4+UxK3BJ4455Occ473xF+0t4puPBVvoZ&#10;0C1ubORfJlZssSpGCMZPXB6YAycnnnxPX/Een2cseqa9Hd3DSNlYmkDJG/YHpntwOcD25z38Z63r&#10;cjXSyeXbrzDZNJgR4IP3QeuO/ce3XWCqUYJQYpSjUlqeleHtY8N2t8b3W9KmW0nXfHbsuzJ6EEqc&#10;AtwAM4wv41sfEf4sfDnXvsuiLaWdvYCRVkkh+RiwUYA5BJ45GPTHJxXhOo/FPV5Izbahas9xHlY9&#10;uVO49AOT1PHpgcjvVea08Tanock9/BFZ3SNmzjkiX5m7LyQMfL97oPTFY/VfaTUpvboONXli4pI7&#10;74o+L/hT4VtVj+Hfh77Ou6Mec8km8swIJyxJGcnAHPPX0+gPH3iZ/gR+y/4R+Huq6BcXMk3hv7Zd&#10;Q3lsN8t7clpWi2BUlLK8rYOSy4Vc5XdXzH+yL8BdW/ag/aB8NfD1JZrmS5ulnmjt5JURI4V82SX9&#10;2yuu0JlSCCX2jnOT+mXx3/4JnfDj4q+L7CXxB46Fja2kf+jRySGOKRXPyqGyu0bhwGYZwyj75A6J&#10;RjGT5VfTotiKco6Sbtbv1PhG2/am+FfhH4Sa5B4ohmj1q50ZLLTbeRbZ5om8oMknlyrjGYdyMy7A&#10;rgHB2OPlXSH/AGlvife3fh74R+FNTvJppHtJLO1txcuY2jEbgMcsU3oquwG0AEMTjFfrRc/8E0v+&#10;Cd37PHiZrvxNZeHp9RuNSs01XUNRVnew1Jn+1wlA3yxo0ZyrDdJIRs+dHKx9tJN8IPBfhqa4+F3h&#10;Dwj4Q8KaXfQL4v8AGl5rdnb21lC6QXHy3MiyNcyl53QJ8iK8ZQtuXbV0MPWjL3adl3f+S/zLr4yn&#10;KOs/uPzf8L/sg/FjwsV1jXLTw/Zme0jS4sLfV8zXZP7yV5ZpQ0fmujHzFcxqRK4RXKceWeOvgTo+&#10;m6tb6fq/imO4a4vZE00W+npBcXCKkcYztmYROrM7urM+CgBU7yw+gf2yf+Ct3wVX4hzL8Mdcurrb&#10;prW41TR7dXUgLiLazukbE42sZYWMatGfmkV0T4c8fftD+JfiB4lbX7DWbdZrO6lSxu03CaX98XMu&#10;w75A5JJVywbg4AOa7o4Ss3zSepxSxcNlsef+INKl8FeNpLfQbzy/JlkVpbeb70uMbxJhcqTjbtCk&#10;cYDHGfNvFJtbjVWNvJuklYyM6szLlvm7jkcg9z6knr6v8RL/APtq8W7vZVMbRxtMkbBt3lLsDFuu&#10;4nPOeTyQOFrzLV9El0+6DNANqjfI28SKgC99pOCcnpj/AA9Wlsrnm1V7zaNzwM9teSx6lr3722W6&#10;HnQx2iPPchjyke5TtLKNu4odu4E5yRWjp6JqzxtIklxFDE2/dH8wjPyBstnbxnscseFYECsvwNdW&#10;cF28epfaoZGZkRrcOwdWGGU/MBhRgjrkjGRnK9HNdaVb2am0gghmjyd1muVj8uRspuGNzfvAwOcY&#10;UKWyWUHUUZD5pLyDUJWS8mjkVY3mtZrj52QkIoUhtzgH+FeQvZSed3S21jXIodQutRjnjlGLeVpF&#10;DDOVJUbt2TgfKFOSV6k88v8Aa5Gijm8pVj81DCsbfeI4DbgQV3Hg8ZzuO3tW1p2qWLSrJOLi1kug&#10;N01rMVWTeW2M0QzlCOeMdWwM4JxqU046HRTqNSPavgT8dviB4c8H3nw80jUJfs15CFYEuIllQA7g&#10;mTg4wvIzjbngA17ZpnxAttO0Oz0XX78za8iv9vmgckSxlcDPrjaox944A57fKGga2dOvBMt8iw/b&#10;I/MUBGNwm35FjO3ByNoABAG9Tx/D9F/APXPAXjaB9T8X6XZx6hEY4LpoYSjMrKZBtOPnBZig5Yj5&#10;VwFCKPm8wwNFN1XHzdj2qNaUoqN/+Ae5fDbTdU8deD7/AMdWWlw3Gj6dHm888NuuJPvBTu6kcevA&#10;xgVj/BH4CfFjxp4oVbnWP7NstR13zbeG4XCrb85DHqDhR343HOM13lx8YvB3wN0nSvhRqPh5W0rx&#10;DMqT+V95H5wxLD5BknvgkY6V5v8AGP8AaG+I3gDxNp2i+G9UtbX7NdMWkhyfOtcDaAD0JUqckKcZ&#10;zXhy5Z2lSp3vo7+T6HRUhLmTlLba3nY6nx7qXgvx1qXib4Y6jBJpsHh6ZrWw1QQty4xu5HDLuQgH&#10;qQvfBrCuvD3hjw78Om8Kz2A1duVv75dyyQphmX5gRuPB+U9wOPlFc7ovx4fxlcLoFjbpAjIXaWS3&#10;wkgIKl3fALdc55PGSDXZfDaz0/4PeJ7hPjXPJ/YfiO2kt5tNfBba6ko64zt68k+hPPUT9XqOMVLT&#10;/M2U6cpt/wBfcYX/AAqDw3Be6frOl+IriGxsbUO9zuC4ZSfkbgbc45OMHH4Dn/ivp+k+FLKPxH4g&#10;uXLKuNLFrdkiZiSQxOMA4znHHHcsK5vxt4+8Y+HfEM2hhWi0G1mmtrRyu5rxckBWGT97HAyB8xPa&#10;uN+HVr4r+I3ir+y/EbXkGmxqwa3khYrBllG4Hb0BOQceg75q44Opy3qW0H7WEFaF/L+ux6n8DfFs&#10;PjvX77TdZvPM06O1P2dnIBhuAvIf7w52/hkrwMYm+L0nxA0a1Z/BWo5u7tw1xMv+pZgfv5yBhhgH&#10;nknueDxus3/h3wvp9hpnh3RvOubi6uvMuISQ0i7wHD7RlgAQecgEk8ZBqnZfHFdB8N3ej3muXF5C&#10;bkwwvCp3KpI+XrgD7pyBknH0HVHCU9JR+4j20no9yHXde+JmpaPpeoeKL+O1tbO+MtxarIV86MRn&#10;cM4ySOpB6Z465rj9U+KlzBqem3WgI1j9lvkjleyjBSTLbkLKMk9dv06DGK6vwr4e/wCE48MNBqXj&#10;CGa3uL2RodymMo+ODg44O7jkZOOOFz6L8DfB2iat8ONaiu9O0m4utDkikgVo03SLuxk4BOVySCBx&#10;nI6k1tOEY0/eWz9DGUqs5XgznfihqfxivPBWmXugLDcW+lRtHfR2sZJ8lvukZ5PGFPTBjXPTjnz8&#10;RNR1VUaGS1VIY1iXd8rEADk8dTnJ5PJ/AdxrHxe1zXI9cs9ItrG1sdL+zm7kjXY4AUgjg8qc9Ohz&#10;njgV43b6bZ6802sQeHp3jnuJCrW4QqcMVz83uPyx3zXJRoqUpRdkt/v7m6rVYvmZ6FqGueFdDht9&#10;PudHuruabzPsse3GVG4DqoIOcccggZp/wS+Pvhzwr8abHwT418MzyWuqXAgtY1j/ANSzHjBPTG5y&#10;AP6nHH6H8U/7a8crpOlaAplsgUmhkBychsLjcPVTjnnt1rK1rS/Fy+NrfWv7JW3vLK6+0w3DQKAj&#10;7iRxwT05B54/A91CMuf9526s5Kii4+5+R9C/tz+F9O+FXxGs7fRNRjsbO+sRcR28jYZW9FBztbkd&#10;v7o+nzVqPxg8Q6xeS6vcTSFY13Ls4ZueCB78Y4zjvW58a/FPxM8f63F4p8dtJe6gsAW3GSI1RcKC&#10;Oh5CjPTAJ/B3/CH2TRR3kVru8yFnuFb5SJD03DP/ANb37V6cp04u62OHlqS904XXPiVqfiBF06bR&#10;28vobhm27s4yuOh4GfU9BjnFQWeoeKryGBJpWVF/hyGJw2eo4478HK812o+GtgtpCGlZZJpFMkeB&#10;909ep6denOPeu2+Fnw78ONqTWsU6wsy71k6BVGDjr93vkYyevbCnioxWmjKhT1s2cT4T+Htz4dbb&#10;pmGu5n/ezPhmhXBIAzjp/XnoBU03hycap5+u66zSCYFV3EFmP8GcZ7Hn068de817VdTi1NbTwJ4d&#10;Znik2vdSKoB2rweQRngnPofrUMGm2ulXIv8AxdOn21WZ4YeT82emM4JH3iB1HGe1Yyq9W9TRRi1Z&#10;E9t4c086hb3Ok7pGjVTJ5sw+X1GP4eeOhzz0BrT8U/EnVdLtlt1sgyqqhYVPYjG48D7pH3emT7AV&#10;xfj/AFm5t9PWLS72VDKCzMqtt5GABnBI4HvljxzVWwurr7BDf6tocnDbka4PBHQ8dBxzg0R0aYSc&#10;Ze4d14X8c3LaHJJ41RYI5GYx+YOTnkDBBwcFufoKwE1NZHup/Dtm1vCi7o5CxjZ/m55I5wPcnis9&#10;fFfhrX9Ia33bmhZOFTlFbPJ64AGAcZJz0PStHVtThur5dO0S1lkCxgfZYkbK7eP4h0AGPmAPpnup&#10;fFcpctjO8R694iu7NHN/5EHmKFHDsWyDwOwHynPHQ4zW18PNR07XNbsRdX8cxSZVkhkm2iVey9+w&#10;xnPJ455zFceH4fEulTatHpFxA0bKq2m4t5jcfN65zjnHQtjriu0+HHwc0HwW0et6hYSm4lj3/ZxK&#10;wK42gtkcnknjjGB6cceKx1HD07N+92RzzlKpdU+h03xO+C+ta74gXxJ8JvAE9xIsQ89bf51kdRjz&#10;BnpjngYPGcA15Trdh47n1RbjxRpzQ7ZCWt/LCrHgegYZyRg9OScdc16VqH7ZnxX8ByDwr8PNPj0/&#10;S923zHjMjAE5+7knGDjJOMLxkGuG+IXxF1S0t45fEcM0096xnaeYDLsQAc8jPzcj6jmjD4mtiZWi&#10;kky5fV4xVp3fY94/4JxeNdH/AGe/ip4y+LB0Nr+4sfh7cNBZ2C75MrcW8skibiF/1cL5+YkDkBz8&#10;j6vxV/4Lyfswav4wGq+EfGuvXkk1nNFuXT0sIIN5kUKzGUylyHZAwfYguPuLHFiP57+AfiDSk+LO&#10;iQ+KfsN/p91dTWd/pepwzNFcWtzEYJI5tgBw6OQP4QcFjgYOl4F/4N13+M82pa34f/aXm0OFtcuI&#10;dPsb7wcWkSNZvK8v5rpN7GQSokmVVxBIy5Ctt9/A06UIu/U4K1SUkmjxHx5/wVR8RfEr4maL4t1t&#10;7/TrT7ci69Y6bfD7PcRx3+murbcHzF8mw2hXLoryspVk3NJ4/wDtift+/Hv9rC9tdO8Y+J5YPDWj&#10;28drofh2zkaKzs4kBA+QMBLISWdpn3SOzOxYkkn6Q0//AIIhxv8AEy50jRP2m/C+uaHbPcp4d1Bh&#10;PZ3Pi5obY3Pl6bAIrjzB5WJmkbgwFJ4RcpLGzZ8v/BLD4QWOnatrmo6742hs/wCxlKz3Kacp8N6v&#10;GuLmxupA62l6xfyvKH2mxIS8ieUq4EEnqxUd0jj9p3PguE3M08ezc3ygLn3PQ9u2O1dFoV60W2WS&#10;5K7fl55Den4g555xnvzXsn7SX7LfgD9n74hTeDtE+OmhapHbWkX2trjStQilhu/J3y2iqLVlkxuV&#10;VlV/Kdjw2FZx5VrtobC+m0+wuvtCwyCOO6t1O24QZIcB03LuHzDfg4zkdTVvYlb6mjN4hsUDW4VT&#10;Ioy7LHiRmzjkt93A4Iz+W01X0qCK+hdBbq6+Y37rczh17Et1J3MD/wDWLA45MiRmGVSqqxP7vkDr&#10;zyBubB6/0rQ05LgWdxPZvNGY2YosjHJ28k4z1wD+fTGMQW5XOgWYaLo0MS6dbSGW68uSG4kky0n8&#10;DN8y9ckDk8opOQag8Q65pFzNI2kXLpCs7EkfNKqHdhtx43YA5/HsQcJ/EMdmXsHmiEezIhWPncT2&#10;yMqRntyfUYGaa6xfa/cLc6lO1xkZMOD5jKOCAeMjHbPr17NIm5r22tqJ45Lt5sSNhguFCAtkqoGM&#10;DHGMY+cnkYx1vhmz1jVb6HTvDdlJdyXnmAQxhlkcnc4YxA/vSBycBsd8MRjn9Mm1K1dRGNm5sNuU&#10;YXaQF2nOcllwc4A3dcVe0LVVhnt1sbdZpGj+b9xlmzGDk4Rjhd20YUHHOfm4UolQfvaneaN5mpWB&#10;aXVLbT9QiWGXTbG4nkZ7uHPzRR7EYIwPzfvihO1txyFVu3/Z5+IM/g74j2errpkLRFwFZWKgwtkj&#10;J3EA47Nk89G+9Xm39q6rBpjb7t2kayXMkcP7ws+GDOXUqz7mI3D5mAxxgGrVzreoWq2seqXxkuRG&#10;kjMtr50c8YUhJt2R8u07VOSQM4GRtbhq0+eNmelRnY+rfi9rPxC1WJ/G03kS6fcXCr8qM3khVQq6&#10;qcbQWDkcgjIycsK8i+Lnibxtr3ifT21mPzBGqC1vrc/MihFB38djnB5Ge3Jx6n8CPiV4f8R/CK8s&#10;/iNJBBbWqx2lxeTCRjE37vaxMhJYApGqlic7T1PzHjvi7p3h+88RPpXg/VIbjT47cSedj7y5OEG0&#10;bQcg4643Z56189R5qOIdJx26nZzOs730I/h/4xttK8SW9nCgmWJUW/YqdoO9ix5A6lwcdePYg9R+&#10;1L8d38TftVWdtdqv/CNeFtGS2gZ4W2u7Dcdo5BIUryD1Y9Oaw/DU9pe+H7W30fTrezZkxvRDvbPc&#10;+w4/A+1dt4F+Fba/ZXWt397psmo/aiklncKvzqqjL5ydzArtK46cgmtPaRV7xNrWtZnnWuaR8RvG&#10;Npea9pulrdaaG3TLNlDGWb5QSe5/njJOa9JfxBe654U0XTfA/gqa3WG1lS8mnjb/AEhWCKdvHbL9&#10;gT8ntXVWujPq3gCLUtK06xhb7UP7UW3kGBAZNm85XJwx9RjHPNeq/A/9orwR8NYo/AXjGy03WrO8&#10;kuY7gMiNJbjZ8vJIGWAAHODjkYGBz8/tLxdvmPbU+YpddsvDdhp+naLaWck9lcPcJcsyoqFzhhzk&#10;44JOOcjjBGa4/wAd+HtS8N2C69DbW8z6hdK8lhar8w4ODgA4HPKjHORyea6rxYZPtuoTaF8NLea1&#10;vtUuv7PupASfs+SfkGOCFbnAXGRjAxnqPgZ4dvte8Tw6h8SvB81xYwRx29pHgDMpPyn5jyBnGfTP&#10;UVPwRUro0+KVup4bplj4i8ReIFu7GT7PY+X5d1lM+XkqFfPAHp1Hv617R+zbZfEiw8eto154RWP+&#10;1IZLKW6j3+S8LBlaTGPTnkd/bA9k8Lfs46CNK1DQ7O/js1mieW4ke3T5UEmVCNj7y9OD68njO1DP&#10;4c8BXMXh+FmuJo7JrKN2QEKdu1sKeMnI698nnkV5uIzOmlyd/L9TaOHqXulY5HRvCvhy6ultNX0G&#10;G7htrwadfN9lDNPvVVWRwgx1wQ23AYDB3YNOs/gjo/hGD/hG/CfgPUtStLNjH9qs96qzd84P3jwx&#10;5ON2M8VY0X4ceIblV+IVvrcmnyaT4immwXys1su5pAyOOV/i3Hoc8BRXQ+Jv2w/D2h3cdv4e8Mx/&#10;Z5YTN/qyq+Y0jmTaBIBjfu9c9c9hz4aVSto5NLyQVHOVNcqs1ueNw/s9+GrLXpvEvh+dVui4muPM&#10;/ebwMngAd8nHPGDV7/hDv7V1uCW8vreGFWPm/aid0pOOQc42kc9D06npXR+HdS0vX9Zg2W3mRQRs&#10;qhpPMKMMHPTru7Y75zwBTtZTQPGes+T4lSOz1FIfLge3TYrDI79Djd2weSenNepTkt5mM77RMuy+&#10;HXgYXU91cW8OrXSLi3hjUKseR0PHvnOCDj8a5Of4LeOtV865tLC3t4ppWeJY5m+b5m6ZxxwBwfUD&#10;PFfQX7Ly/Cvwt4fvtH8VWrXP2qZktXuPmyrAtsBZtw+99Bz6ccnozSeHvEEui6HZy/2adSdrd9zf&#10;Ihl+UBgCG4IUgDOTjHNEsbGEdH/mRGn7SHM1Y8X0T4HfFDxiz+Zo32cQja6sflVQSMjgH+pDe/Em&#10;t/D2x8NLHov2lob6NmSYW/3nYjGG4JUYz169Oua+gLrxbN4RnutSvWmuY7iY21rGsJjVWYZZs4xn&#10;ng9tuT1rzbV47y7ur66kt7iW6uJGfarNIiIBjAxx1x15HbkCo+tSndvQiVGEI825yXiqfTvDFja6&#10;XHcLDGd4Q9WkbpznHP3fbpXB/Ejw/wDELXNUWLSNNW4hVl8m4kVQoX8BjgDnHfb2Ir1rwj8Gde+J&#10;2uNLL4fvpY0VSs0y7FLBupJXhc45wfSu48RfBRPBl/Z+G5dUz9oUCCO2kBIOCcEMeSPoM7W6Y50o&#10;1nSXO3dE8nNe54jY/C46V4YtL/xBbzX11dFisflA4Hb/AL6yevIyT2FezfBX9nrwP8W/hJq2n65d&#10;R29wq5tVYfMG8tjjP/ARjIwRn6j1Xwz8G7LTbEX2r6NM1nZzK14skZO4ArgqOfQY4/D1PFPhfwfY&#10;6ddX3gaCSCS6UzeTb/KU+TcxJ46dz1ycAdM8ssyjKooR18zR0akYpqOh4l8I/wBgxtZkvtS+IHiZ&#10;dNt9Lbbax27R/vDg4OWUcE4wPf8ALsNR8CfB3whqa2HhPSoSsMLeYxjDBsgHeckluvJIyMgdTmpP&#10;DR8Z634N1TUdRN2v2CQi1ZcAk5yOc5YHjoST82MYrzn4leGPFF0sgbUGgLW+bpvLO3y9y4UYIAOB&#10;/F1/EVxYrFVa9S3P7q7GMoQ5Wm2rK7Z3niHVPDnha3eWPwpHMkkIXCKuZ36HHHOBj8u+K5Nl1HTl&#10;k1Sx8OTLb7cSloy2c5yMDkjHzbRzz9c8g3xR8Z+DLWPRNF8N/wBpQxKh+0PHhGY+gHoe3H9a9l/4&#10;RL4ra18LY9VWzhj86zSW6Xy0dYmPIDdx1GecYb06uXNUteKa73OfD4V1qXM5NW8jz3QbLwP4wttQ&#10;+3adIkK/JE7fIVbne+CR26jsPu9Ksa98ItD1rwqupR30UhhO6OSS3TlcLgcHBJHTgDkdwBXdfCT4&#10;YaV4m1G10zVNOeOaYfNb2sZELsCvsoOMjuRj6HPs3xA+EPhm/wDhlYyadp4sFsZFg+WLcyNu9P4S&#10;c4wCAfTqRvHEUcPpC+p00cHzLTfufK3wm8PeH/Bmpyz/APCPs15dMIreSaxEm5sEYZiRjJw24Zye&#10;ACSK+3Ph38b/AIVfsj/BrUv2ofjlqd1o/h3RYIdP1jUrG1+13l9ei4SWG1WCJ/8ASpHa18yOUvBD&#10;EGlLs42M/wAn/Gj4keBvgN9l07UXjfWL+1aOS7kzF5cUimJFUuGUh93mtnIVFbBBYY+qv2Q/h98K&#10;P2r/ANjvXPgz8ebaW48F3UjWbalarItxBrEUSeVcpNvLRtDG6K6yxYkFyuCWHl19hl9GpSjBz2fT&#10;yt1PLxDh7yXT87niX7VH7c//AAT/APiBo+iftuP8bH8eeBfCses6fpfgGa4t7fU7241bRrWyudGu&#10;bD7PusEvY7a4e7uEKWzRBzAgne5Wbxf9vX/gov8AtFJ8A9c8J/tx23hnR/HnjrQ7WT4efC/w1odv&#10;b6v4H01pZPNfV7uNVljmuIWcGwkLMoffKkLny6+l28Nf8Ewf2CvhRp/xh+GHgjTdQ8eWfiDVPEOm&#10;atrWnWd1Cv2Nr3SrGXZdAy4RlXUIFDmZZS2JvLLJX45fGL4q6L4411dT1mwmvr6G1uo7nU9QYNe3&#10;c0l6ZluJpCoM37gpAAWIQJgAbAG96Oh51jyHV7zUtVEbv5rrDCiYLE+WqjCDJ7KmAOTgADjpWnZn&#10;UWK2wkmkmZxvj35VgANoPpyMZ7d/QpcapYLAu6d9y/dRjyW4wx47YP1I7GqNxqO9MQS/NImJV6K+&#10;B0GR6D9KH7xRsRaRFYxxC7jmbc3lqttasI43B5jbIGQuQ3yjJXBxzW3Lpl+tvpvh7TNL1C4ur1VM&#10;TbcyFfmTjKjGWH3mxxuxkYr0H4VadL8QvCEFtryalp9ibp7WSONpI475Y/Lklz8xZip5k4C4kUZJ&#10;LMforQ/hp8P/AARp82r+KdGjFrc20v8Aa81mVttRu7cZWSIyIriHzdiffGxWEeUnKmNueVTl0Sua&#10;xp827sfGmlfB/V9RmgGparZ2pvJB5dvtaRm/eYJWNAzsFUNkgEcY5LjPqGk/AY6J4Uu9ah8Ru+mt&#10;A0OqfYViRlCTKI/MillVySyRynjacYXHDH3H4leHvhp4PtnfxbbvoNsscTQ6Ot5LdWuX8p4jD5jy&#10;N5flCHavOzz03OhA8zC8VD4c+RrV0r3N1JDDMmjwyW6ho4hdCb915qCPZIs28w52O7vs8sO6JPPU&#10;kX7OCPMotKeHTRYeHPCEOvSQ3nmf2hYzOqiVXd4dzvIQVB2kH93gH5WYsHfprbw3qPikwxX3woj0&#10;1Yo0ELXMLXNvZRJbtuwYiPJGRM+2QjadxDEsXqO1+Jfh7Q5bi2uNG09b/S7xLTUNytteGWKWNwgj&#10;kUOf3FshIDqQg24ALNH8OP2kW8NeKLfQrDSIbnR42d7FbzUjJPb2/lYlPn+UNmVEh3FGCCQEIxjj&#10;APfQe6zmbzwrdaYbi2m0qRZlj2XG6RAVKsd7g5f5CmZNwOQxbruAMM2hfMEkh2SQylI7pUBL7tu0&#10;k4ccNIemQT9087j1fxX+Imh3l8lz4G0++jkt5l/fX2mIJJbYxhi1wx+5LmNQASQVwQVI+bhLHxTb&#10;XtrJP9pzdrJg291CpVHYna5baXxuwuccbiMgYBzkpS1NqOjsemfA6+sdTmuPDPi22mu7HUEH2x7e&#10;ZyQHkA8xo+Wcx7c89Mqc/KxPsFx8PtP+GvxA0Pwbf6F9o0WCRTNfSYYXEMmNpPXK/MvJwMkj6eBe&#10;CoNK1y0+13KLJdQzhjCilWaRlVA+B8p5BwOSwfoFYlfvn9mqw8EeOPAlrafERtt5DbywTNd53Fi5&#10;aFhltxA+VS2TyFJwTgeBmkvZx9pe1tz1sNaWh5P4f+GOkaz4uvPBugaZ5q+ZMLORW274clkb2Zhg&#10;YBGDnk4Ncveza94V8Qx6zoXhR5DDH5Ue7pOu87gwI4IyevOM+pNfQHxD+HVzofiWTXtC12xuL7yQ&#10;1va2ExWR+ApZhyc9CTkdc8fNinoGlzaLoDDXPD00kMdwpFtCol3yMuCp6fMT04ye5JBNePHFwjHm&#10;3OqUYz0Wh5n8KvCPjPxBfzW/hqbyopLFPMjWXOFOS/bbnJb6ck5qhH8Iba0+J1rqPiLT5LiOGTN4&#10;sUhWXGch1G4nOQDgnjPpxXRatca2mlpBKZtKS5uWuBBbRmOdEPROxUbgMgjvg4HBzpPBl7erceN9&#10;dtprO4s2C2sk17IHkUtnJGQpOTkjaeGHI5z0Ri+bmn+gPl5fdOi8VeN9Os9Jh0L4feEbe+gj1Rp1&#10;urkHzhbGNmkcbiScMuCMjk57Zq74O+JM2oWltr3iWH7FDp05NjZttCKiKS7YPpuJAwMLjGSARzV9&#10;ZyaI0cHg7xOuoWlmsT6niHa2JEy8e5FwcEgH6nONpI4zx7ql3efN4ekaNWEhjtWkJYqeCDn0wOeM&#10;k8Z4ynH2l4LQfN7P3nqdL4i/aI8SatrN1dWNjJ/pk0i2Op28jIuAxyrc44baeMnGORW94m+N+heF&#10;vDmhw6peQf2tNtn1RY8NMIi+GT68DqcgD3Jrh9C8INoXhiHWNWWO7Zr6MWdrC2PI3PvcEZ5Uqp6n&#10;grz1rD1zwP4ag8QSao2oeTJqmqSl3mkLMkKyZjQndgYXqOOScgVz1sLh5RUUtupvTrVJfEezeJ/j&#10;x4Z8WeMf7F8TaNJoOkxW7No93HMVkdbgfPIAp5Bkj5HQkAnI4ot/jt8K/C1nBocmg2PmW8KrN9oh&#10;Jbd68Dofvckk5znnA+bfFnxPbR/GmqaF4a064uBYac1vpNzPIWVFGFOCw4XGfpxyear+Cvhf4+8f&#10;6ZN4r1e0muJ7q5O6ebVRCZNqqu7Dckcfe6HtxXHDL/3dpNxjptu9A+sU4/ZufZb/AAb0PwpJqHjL&#10;wZepcQyXLDb5vXB6j0BPA6g+/ILNM0Kw8Uho7nTY11DkrIvJZcEZJIHAwoAPpyTg14FN+054l8Oa&#10;DpUmtWsn9naheEW8PPZyOTxyce/Yg9Met+EtYPi/wzcfEWa3+xaS7D7QGZFkik42sMHjDfQjPT5R&#10;XFUqYyjByl1+Z0RjRqNcjO0+HHhfw5peozeEL6Jka4t5Xj+cPggHJBbqBxgE56elRa/f6P4b8DWN&#10;xpFqt3brqEjQsrASTNnJB2n059MDJ9azLS68R3nhu+u/hx/xMJLv93CzfM0K88qcD5sfxDOPlJzX&#10;QfDTT9VtfCRj8d6YtnMzSS28txuxsc5JBYnLHLYwDuGenSuarV9pFOTfoVGlT53C2rK3gv4iaD4y&#10;lm8MeI9G3NbLmOPAk3Nlvm45IAwSDxwTkY56N18I6RrMOmaLGk00js1xIzf6qP7wCjHX5N2Tjk/g&#10;ed8I/DmLwdr9n49sI4ri0u9xH2pvmjfOA428DPT1+f3q3oMmgaf46vNdsJlbyLH99Zgg73LJsXrx&#10;yBk453duTWaxEurfl2JjR928o7Pp+Zq2HjTTr55PDgsp9Jt5LplfDeUzPglSrcnJ5BxjGO+Th3ga&#10;Twhc+JLr7VNHcXtvcYia8k3NGqkk4JOWxuA3ccccAGvPfHmneKNW8ejW9e0WbTbeSSKW2G0qgjwB&#10;yw7YBHf+Wem8AR6fqepTa9F5jR2bNFNHHxubbtxnGDgbuAT1Gc8GtpV60aT9/wDpkyoQlU0X/BOt&#10;0v4qeMtQ8fSeG9LiiuNLvmEcsjyEiEkcjGMg8Hvzx9a65/hr4Lsb24uLbU4ZJbUFmhRkCTY3HPGc&#10;j5e3ZhntWB4Q+HPhuxsm1nT/ADIW1G+kubmKWRi0J5IbBwR+Iyffiuu0i58NOs0WtLLPZy6a7tdK&#10;/LyY6bj2yBgY6qcY4z5tStLltDpod0I7J/iX/CsngHwva/25r8FtJHdM7xqqDy9xOehHTAJGO+Tj&#10;rjzz46eKPBPiZYZNR0+GCDaY/JROUXK4JOOMAcHqSOelU9b8U+ENK+Gl8bjVmgs2vXjjWRsSJmQA&#10;BST/AHiM5PBHYV8//Ea88U/8Jxp/jTw/JjSY7iOLyWwWkzt+YA5xjO4jOcZ9jVYXmqSXZmGKioQa&#10;mk/+Aei+Gb/StQN7o0Gh7dOs2YtOIdvykKc+n3SM85Ht26vwz4+8P6Tpd14IcXRWS3UtarNuC7hw&#10;o2j5RwCcjHf2rt/gTbeEPHemf8I7/Ztrb7Y1kmaRgPMGOm4jP06k9898b4u/D7weNXj8R+FYFWCO&#10;38i8aaP5jggYxkYwAO5Xj257qNaPtuWb905JYflpJxOX19vFnwxNvrXg+9AtZts3ns26RAS2S3J5&#10;AyenBHfArX+InxHksfBNnb65qVxpq3Ecep6jJLCiLFCGLLKSWGEebCkEYVeCQSim7pnhq78NXouZ&#10;LuXVF1S3VbC18vKLJIQFf5WB2ArvYhhwjYDEgV4Z+234tin+HOuRWOqJJFqzz6Xp2sXGoRKr2dpu&#10;W6uy4HClxJA2PlCuBsBCtX1HDGXQrVXiJK8Yu0b7N9/keTmmIdOKpQ0vq/L/AIc+Gf2v/wBoS/8A&#10;iD8VdS8V2wdbGB/Is7FV8pPJUhgzbT95mG0n5mYEuWyFJ9X+Gf7TPx9l/YxPwX+FcTXuoah4lurm&#10;+0PScS3Nw9zaxRuIYFJkeQJbJnbhmBJ2kLub5x+IWl6bLcNf2l/I1vdXEg02e8/1lw0bMJJpcqvL&#10;Pk4xwHAO51avVv8Agnx8QtM+G3x1s9Tu7q1hkvJFtba4vLWKb5zuZdgkG0ODgeZkMc7V5bbX3VT4&#10;brc8Gm7S1PVPDv8AwTQ/a/8A2l/hVoXxk+L/AMcvD/gXR5rPUJJ9J1DUze6xKy3TCd47O1iSKBP3&#10;kSSQz3CyrIshZVEgVPjn41/BKP4X6zZ2Fl45OqWuoWaXdrdGwFtJPG6owcp50mOSyH5iVeN8gYBP&#10;6bftbftG+Pl8G6o/iW5iWFZo4IVtZMxLbiMNMH+YliFVm4YgKq/MoZhX5b+O/E51y8jv7t1aZbTy&#10;91hhd7qqRhiCxz8qKu4AfKoG0AYqaMubUU48px95BHasLcRhfmAaaaQc5PTkYB+memOMYHrX7OH7&#10;Px8X6pb+LfiLa3Fn4fh2zRqZHWS7jx5rSIuxiY1hSRyw7Djjcwy/2f8A4L3Pxa8cqNXsLpdJsUFx&#10;fSQwk7137RCHCkKWwRkDjGCANxH0x4t1HV9A8H3WieCY7y1+z2dnb2keialKsYs1+120syRjDTRL&#10;JHcxMy7j+6bAVl42k+iI8zL+GPwdk+LPxWWwtrKCTR9Ns7K88RXeqwhbZPMgSWbyyzAOCgCq4KE/&#10;LtDmRSntvxq+J3g7wD4j0LRDpkklrqPl2n2PT9N2vGgldnaLYSEVYzaBwAFjji2Au0e4+M6NrsHw&#10;x8B3sWg6paxt/YqXd5dXLuxZoGtcQ5RsCKaSeJAMRL+7AIOTu47U/G/i7XvDWi6F4ulbybfR55J7&#10;63vfMu5BCHuDGGJjckzSJI6h2f5GIZVb5c1H3jSUly2D40+NZLTXm0xr2a6ax1CRZre3kUw2sEUM&#10;RgjRgu8IFKqS2QroGG7JJ5/UvGniC18FfLp8c11Lp8upatGw8ryoS4jXdtU7YWnuICsZIRmUxrtY&#10;hTyfiK8s/Eviy603SNNtHtY9SuCzW68NC0gYPyyqO2QMYVQOBnKeJviLrXxA1ePw1LcQQ6TFfeel&#10;vIqJG8gDlJZ2SPzHAV32jnZ5sxjVTPKW0a7Gd2Z+mvqVvq/2rT5I4rmeaTczYxCqSE5IJ3LINhYY&#10;AcZOMq5BpQatqkl4s14UiZo3864ViSI0Y85LEhl+6AMDdgkZpy3b291JDFFNEl5H5TC3myDFv3MF&#10;UgHaSnGCMY7Dim+THFdrbvIsVyt0htY1XLqGkKbSv1HvksFLYwDFtTS9oqxsXA1K6SGWODdG0LSK&#10;hk3Mm3aCCTkBtzcLg8NjjiofBNgms+LNJ8LxatNEuuata2gihUSSDzHULIFeRFkOH3ANIgLKPmA+&#10;YWvDkfhjVdd0+2vtWuobS4mC3dxNHGHhhkk8t1Ub9zbI+d3ygMOgwWqK+t9JMqsZ5PLWFm+3KrZK&#10;llO8KDkfMcE4GCM89aylrdI0j8Nz0T4cyS+DtWm0/wAe6ZLY6jZwW0kMN5NdoZIZSjr5DBZEcvBJ&#10;FJHIQEKvuIZXGft/9ku/tLxLzRr54oI7ll+0/ZZIpoY7glWWfzVykgDEbgG+UM3CgkH4L8E+Krg+&#10;HdMsbue4F9o2pRvpN7axs0kFm5kkkhHzgIFnHmxhFXLTzlmJICe/fAXx3r/hPxJGrW6zWqgFpJLp&#10;Y5HtzKwl24DYyFDFeAGUgsMV4+Mw/touMtnp/XkephaiikfV+vfDDwfrnxKa81LUtStNQsr7yLx7&#10;lm2yZYDj5VGPmJycgh1IJzk9RF8QfhJ+zP4l1bw2ulS6za+I4Y1uJIMvHBOAjRuudygglQQCACFG&#10;SOvQ+DLHw18TfBFr43udEa+uHhjkuEkvCZLiJIlTzBv7qAjBepDhuSRng/E/wx+EOv8AjOG60G21&#10;D7VGwhubYSFkeLgHcHA7scYz6Eivja2H+oVlGTtvb0/Lc9qjKnUi2kc3rnxV8N+LdRbU/G2ixSXk&#10;lqHWO3TgRhz83OGwPXB/jPen+N9Ak1n4a2XiO10Jf7HlnT7PdSt+9iLcbWYYyMrzliM+9avjHwX4&#10;HvPimuvaRpV5Ctu0envJdW5jXzGUERHgHBA3DjoFHbNYHxI+ImqaXYL+z3r3h6e1sNP1RZLZtxLt&#10;JncI8leV5zyw4A9SRthq1OScZP3lqZK7a2s/6+RUtV+HGj+GzPobPLrEislxBZwCRO6sh+7wVJ55&#10;OcE5GKr+I/hp8LdT1mPWPCltLCsdj595CzbY4cqSQpPQE57H2AJGOq+BPwk8R+PtBbxX4VsnbT9D&#10;vs6gqlFmMZz+9K7hvULzjP3lHGcY6rx98NvDc/h68utKs5dPkup43kaZdg24O5doOf4c4bjqeTk1&#10;1e0nT2vqP2cZdFoeC6zAFTTP+EM8P3eyPfFNMI96naR8w2/dCn72CNoHbOTyeufDDxOviXE9yk1q&#10;sit9oEJVT1ZzwCQevQ9vpX0B4JvB4P1CLSNK02FlSYG4maQM0gbDSEL824HK/Tpina3ZXPiW31DX&#10;NY0h5FtZmMckNs6+TGEyrMGHzfeBGckkP04zjWxioRvJf0wVK8uVPz+4+f5PhFHDcyDR9Ka4UR48&#10;1SHVlKDkg8bd2VPbtya2j8NX0y0tYdS1y4sZJLVJfsokSBUDfMNqlclTnIJ9cdq9MsV8QrJDPoWj&#10;Kt1JqCW9w8vyoIY/mikxwdmRxxzyBgCvUPBEU/i/w3bz+OodJurqyX7LC0mnlwkQ+cIpXjaGdsd+&#10;564rnljuaK2+ZsqF3dLQ+WvCP7PU2qeIrHQvGe9tLW5afTbplXbH8zceq89OSOM+let+Jvhh4v0v&#10;wHY+DtI8WRpGzF7zdN99AGOFzjvnGcjjjqawLDxpqGnaBdaw99HJZqwGmTQjMKNwSH+Yjv6jGT0r&#10;NXxre/29p011rM0k00efIimT5ZGY8Djk9fZs/hXk1MTiKklfoXhKNOKbvvsei/CPXNN+B2kXN9HJ&#10;Ht+0maa5uWOB2Kj5h/d47YDfjjfEj9pnSfH+p6RNpml+ZDH5n2hR92OPJUMdoPPQ8+h5ANcNrumX&#10;ni20m8HXlpNdK2yVdrfw9SDxg9fXAIzn04vwz8KfFXhfx2zPbSS6a0Z+z29xdDO4gEDOMdTg8Hnp&#10;W0aFOrLmnNXfS5180Yx92J6ZqfjT4heILK48I2qrDC0nn28jQnzEyRhQAML2GcZ56nAqPU/G2rfD&#10;vQo/CE7D/hItQRblpFywRQF2tgjBzz69OnGTp698Ro7zwreeHo7COLXNLgJk8scsp6LkLyueQQBz&#10;jHeuK8bfD3+39e8NanFffZtYt9Dhe9ldQquwRRtYDPHXOPXPYgVTwdOcW30+ZlicVKMNFudtqH7T&#10;HiD4l+DVfV7WG31DR2WG6jVTvkGeGJLZJ6jOAAOO1d94K1zVdW8J6Xa+GdERWvlaeW3hGBJgHhjg&#10;knlevUnrwTXgljpel/D3xNd+MD4jt7j7VGUvomYkAhhzkE8AnPY8nBPWvbP2VvHmi2Os2+u2EC/Y&#10;4Va2j2ybgr/LzjJz8wwOnBGeOK5a2Gbvy3sjKhKNSpz38kYnj3xn8Q9ZS88D6Lrf9htBGVmutpLl&#10;WwMDoCxGRxz0AHU11A8Ra58IfgQmoeKfFjPJIhjaR8eYT03YK7ucvge3GBUfxou/h1HqU2tatqHm&#10;S32peWXgXBi2/KM/LxgenTJ6ZNYml6DrH9oNJ8Y57XVNFvF8zTYI8fJhs8YbkFs4xjqM5Oazlhmo&#10;pz0X3X/U7JVKkutyx8JdK1L4meLNN1a9vBeaW6mZbEoVVRwM8EcZ5HHI647/AED450b9mLw9p1pF&#10;rFppvmJG23a20DnGCCRnoOhwAmDxkHz3w/qvhPwX4Amk8L3FvAt9sWOPjhd5B4ABJ5688+458p8c&#10;xTxa1JbeIb1msb68RYmVm3LnAJ4GMZ9GHGDgDk8s6lOU7QuraESlOnRbdpNm741+Ld5D8X9Di+HR&#10;k8iWFlWOPIVF6BmIPJ7de3TmtHx3468c+HGWzaxk1DciwmK3t2aSQnLjhF5IBye+B6DjK8A+LNA1&#10;PxfDHounRm8slCpJ5ZGVCr8o3Dgn+8ORkZHFen3tyLrxbKttoatdBrY7Y8NIsrudi/wlRkhhtIkY&#10;Hchxhq9zKstqZlWiqekUvef9dTzMRmH1em+dei8/8u5ztz8R/EOnaVbeGYNNDeIJrc28W9Rhbidx&#10;DGGfcSrLLKhzHklbZ2BYYB+Q/wBvrxZD4Ih0n4L+GLmQtfW0CzR28cf2g6akbOmX8oKgkSRrwuNx&#10;bz4fmDRZr6M8Rxf298XYT4gvYbfRbC2utS1C4t7vel9cqjpCQ7sVfa5doznYwERICyc/AH7WPxf8&#10;QXvxH1zxRp980uueKbj7Pa7Rt+zWhI2RruXaFEmd6lh/qYRyI2LfqGCwtHCUFSprRKx8nWrSrVHO&#10;W7POPHGtR6q76Hocny28jQtNEpHkKmT0jycpEDuJ3ngkksQax/CfjfU/hjc3HiDTLlRdRfJp7SY2&#10;sdwY7h0boueMlgOgyDzreJ20pFFlCzNGNskSldskp7gY5xgYznlVJ6VgalclGi86fB68qWxkjjbg&#10;Y6k49GHua7LdDE+rviJ8Rb346+HNHh07U7p9am0dnt42vYZYLkqxLQM0m1onXaWQnefLlOXUoob5&#10;g1Tw74hfxLD4RttGvV1CS4wtmsZeQuzcFFHJBUp7Ec5xjFjw18RLnwz41t9b0iHbaW+oedBYyTF1&#10;ii3cL8wIYgZGSD9OTX3d+zJ4X8KfEy7X4ma14ctdTbw7eyS6Lq01mViuprnLxxqGj3b4W8xCHAQS&#10;fMxCPIw53F05aI0vzR13I9O+F+hfsx/CJPhxcT2q3S6S1xqWp6VfBibqVoBjDqGkBQsMfKpaND8y&#10;4C8l4ktrXxt4O8Fx6rfXsMms2d/rGk6oNLnjZ7e3uJ7ez3CQFP8AX25nZoAQQxUrJIG3T/tMa/It&#10;vqVvN4f1S1OtEmxXUo4lURpGyRSszO7YFyuotv2xqwjBO7Jkaj8P7XV9Wuk8QZuBb2fho2egW9xi&#10;Sa3jtooraL/V7vLuF8ld8buip5WGZHlYLo+5mZMsviz4mf8ACr/2bbn4d3Vgn9tXMUmpWJkkuL61&#10;kn037RF5W5oZBGlkGXALFpn3FsLtyf2m/CN14b8d3ej6pY/2fY6fpdnBDp9m00cCXgsbdmJQBfN/&#10;fSbvmyzKoGNxTf0HhqXS/CfxL0vxrbQw6hfaX8RNOiu5/NtUc+ZLcSTDyll2IhW3iY7mfBjkLjk+&#10;Xz/7Z58S6t8Z9N1zW7a4aC6t7OS8kuow0IkSMxO6EyYZSYiCC2SAAD/CJjo9CuZvc8slurfRdNh1&#10;3Sn2BZDKtvGyMzCMhUD5TCkysMsm0AFQMBiDL4I8M+IdZ8U2OgaEPP1Ca6T7DDZ7JHlucMyrHt5V&#10;mJVFVgCGAzjGRJca/qHh+C3urOW8h/s+QyWsn/LSJ41ALqw+ZSZZG3bSSNqEYwK5t9Xu7VktjKxj&#10;Ks9xJtUs+8KrFscncvPXjGD150JH6kLS91y4tbQtDHuSG3e8G3HTMrbdxUZy3fC7QScYK3cpkspA&#10;LOS03NthmAK4ZCvB9twPqRgeoqlpF7fJetLC0ZbduuP3O4zhQBtJbnGdxKjg7RzwDW/q1vYXNnFo&#10;emyyt5caSXLLMDvPykKgxnCjd8x25AJ6YFYylqbRj7pR1CwvbkG90ssyeX5riSH5CxxuHQ4AfcN3&#10;XA65BzCuofZmFtbXCrLu8yEvDt3rg7iW45yQMZIDADHAxNBIYraFGtx8oEkEgypUBckZXCqGG5uQ&#10;M+x3NWU08gkL3E277sw+Y/usgHvjHPfnIIAxggypPYvTodR4L1ptM1n7dA6mNWYtFt3eWgIXecAD&#10;HJ6HJA9cY9c8BeMLa1uZNP0ezDNJZtEbNoy0kj/uyAFIOzIxkqFIBbcuCAPDLXUIIkY/bJFWFUSF&#10;Vf7j43LgHABHbB+XO4AkEDsfBt/crZW92QrTSB4GSOZsBe6KSvK4Pc7SWHLZNZVo8yubUZW0P0f/&#10;AGJPjHZaJro0u5vlbz7qOKRVmLxN5kz+UST02Nj73G0kEg4r6G1hvA/wX/tzxdqVvGsmoItxp8zc&#10;yFRtEqKykgeWxwfmOBj15/PX4DeLrCy1m10/Wo2is5oleOQbQ8shhB+Uo7gYQyEgMm/HquK/QfS9&#10;J8O/tE/BqDw1dSx/2p9nVtNZ2iLLcxriX5j98Sr8hOSfmXcMjj5LOMGsTRfda/5nvYOr7Oon0PNp&#10;PiPd/EDxPp9j4k8H3TafqOoR317eAeWp8gEkMMZJbPBwSOvHebxB8LYB4g1TxLLfK1pqWoKfs98d&#10;rWm9iyLuJG1DnIGDyODmuA8Zt8TtGtdH0q3aSzg1zUo4tKtrkBGWH5Q4IGGUHHqM46c4rrfjf4I8&#10;ldP8OR/Fa4jvtTmaLUpFkTy1NuM7CCSODtHByDnrXztaFWnKMYaN6aPp/W56HLCpG7V0bEurWXw+&#10;+H+oy6INS+2THyY5tHuCrKwbaHfBXcN2GxjHsDyaPg3TNa8J+CbnxZrQvNaW4uM7r1w7WrMPmPK5&#10;U5+XIHO7gkmqvwn1PTfhtLqWp+OJZbzR5tUhO2El/MkJYKuB2HzY4xjsRitzw/quhyG4urC4M22L&#10;5LG6k8yNGAUPvU5IBZ89BntkAsNI4mt71OTvb/IfsacY8y/Io+EdT8KXNyviH7PaXXiaS4lP/EwZ&#10;litLbbuOVbPOCq9OpHXOK6vxH4ui8K/EyW38c2FtY+H/ABBorQLZ7kK29x5YKzgqxwGILAep7AV8&#10;+RfBiz8R694s8Q6B8UpL+4tJppIJbbckYuPMEawnJ/hUHjJ4ByTnBj/aT02/8b6h4R8Rf8JG2n3F&#10;vpf2bULqXKbrkBFGEBxuyOpGeffB5akZYipBSlre1rabGlD93FtL+v6Z6j4Z06STxJHPa6r+8uGT&#10;T3vLtfLt4djsu4jgbmYADJJH5iu91TwJ8QbS/kj8RaaumTs25bKMNiNSM9VYA5JJzz16kYr5Tnk+&#10;IvhLwDq2iWVxNqy3lwtlHJqELMHZCCs6sQApDOp5xnGccg12PhDxB+1R8XNAg1yO41uJ9PX+zJnh&#10;fakrwfJuGAcjGFyTztz0xSqZdUne3f8AQ6KNSlRtyaaHBeE7L4hahoUPhnSfBcw0BbkyNayKx3qX&#10;bJ2444BPA465OedrxJaa34b0b7HY+Dm82HVi8N8imVvLGcjGSew7A/Kc17PpfxB8Ra5NqH/CKabb&#10;SLZ2LRWNt5Gwk7gOv8OTzgDkfSvnDUv2h/FU3xEvPBmp3CwtcySLbrG33HUfd25wB0+oznGcVlap&#10;iKraWiOWMKeHppc1uh12h3PxW1/xzDYwIsCyHzjdeZ8rKuMjJJGfTB/i75qv4t1u/vUv/Atzqn9n&#10;6lNdl4bq4wjYB5HH3hkEe2c8dtjwz478ZaLoFteN4eaR442b7Va8DcqngDqvKD5ecncetR+E/BOq&#10;ePvAeo/EHxrara6is3+jTIQCke85c4+7nHPXB4PTl8vspc0rfI0qVPd5Itt+ZxtnH4w8E+KYb61a&#10;S+uL+zWN4/spYBd2TuwcDjPPJ+Y/SvorxN8L9E8YeGdH1DwjpUj3Gtwp9uknjKNCSGViqkAg5dvQ&#10;4OBkHmn4Zg0jwrJb6WdQtprprfcwZRJjq3BAG0HJxnGcVtfE/wCNNloumWt1FZXFvNeXEcMclvGf&#10;KDsT87EDZx6/KMHGKdTFVI0/dW5nRi60r+px/wASfgvZ/DHwDa6ZbeG4bp5LwRXtyrLu2syD5erZ&#10;IUeo9DXWfCX4N+FJNXaxFo2n29rGkk5R8NGM55O4BuwJAGS/bFQ6d4j0p9E+x+JlutQWSZrkfaI9&#10;3kujblXGSCAAOpGefWtKLVNSbw1qX9l2LWkmr/OJpp920AIvJLEEYx7cD8M/rTjonqzf6upaWseY&#10;H4Xaj4c+P1/ouuxSah4blmaRJJlLIIQSMDBwfmViMA9uR0q/8cviN4K+D+s2P9kaet8skiNYsZ1d&#10;Y1VgWXrnnae/AYDJ4qtfeA/Hmp6dDqN18SrWCyt1EElx5ijzN/y7VC56YPIPXsc1zHx9+Gelaz4H&#10;/tHQptt54Zuo3PmMGDszDHIJycYOCcDGeea6owWKrRVR7HJUg6VN+zb1f9WKfiD4wXXi3xraWkS2&#10;du9x81vZxrhDtXJG4ZB49AfYHqaXh3xN468Xahqlhpljp+rXmmvskiWYMwUHJwcDkKrAjGM5PUAH&#10;5htz8aL34ot4gtLyS4js3xHHb5w7MuNuepOS2MDj8K+tfgL8Adf+FSx/EPxZfT2FrqljHPdG2Yma&#10;VpSuf4lycs2ckHB3beGA9KOSyTjCGspa6fjc894ukryd1y7no/wN+GvijTIG8aQWkdteXdv5cMIh&#10;3RxtscmUbz1zsIXAQHl2ZUIb0vx3q3w88E+BpPDVr4kigvruzmh1K688Caad/md/NLfOd3ytkkA8&#10;kJgBvL/HPx41xtBmttB1G8trHymhs7K3heGQ7Yzh90Z3kr+8BdSN2RlTjJ+aPid8dvEfjbxpb+F1&#10;sWj09Zi15cw/MCqyKZJnkBYpsDSS4GF/dY2kZFfdZfl8cHh1Tj8/N9z53EYj2tRy7noPxH+Nvg6e&#10;TxZc6zLJNaweHj5ixxuFuYQ2xImYEMDJEjKD90EMWXahFfnH8RvFcmteILzxJdLE3mRzxwsLeNRJ&#10;I6hHdkB+9zI3cBtu35Rx7XB4/vfih4U8ea+IJtmtapalYY4fNW1toba5XyU3EsdqSDMjAfdXPy5x&#10;81+KNTGo39xbxXBkVpI4LeSSP5hEgKpg/wC6OSSeTzkkk+pFWOXV6lK1kKTw3L3Qjk+0CRWwGHXJ&#10;JB+9zk4xzyB0FVNRuDdTy3aSYZmHzHqxGePz/Dj61E7Kh81CGGMLu6jp298fz9aaWfYrSq3XqwGS&#10;R1AyfT1qgiuptfDbwHr3xL8c6b4I8K23nX2pXCxQLh+GPJZgAflAG4t0UAlsAEj9TPh94R074YeC&#10;dA+GfhV9TjXSPDMlrdX0UhWKwvWcyXC5IHzyxtFKBuchp5FGPnA+Kf2BPBdjofiC6+LviKxk8uws&#10;pJNNkbT2kUv9zep255JZcxk4CSbsEqy/UXivxf4R8MWzavpmmxLry+G3ubmK+sLUTQajJGiRrIoV&#10;ZI4/tTYJcuN+0ncu0iZe8DPE/i4PEXxI+Mseg6totwNAa3uby3DXn2eCGIFNyxMzlYwu7y2AVnV9&#10;7FZhw3rmla34Y+HXw81zXfFemKsml6KbO3tBuimN08JM0bSNAFThLOLyieTI2xHwleR6f4ag8Nan&#10;b2WnQi1k0+KWW6hniSN1lwHe9ZyY5tiRhXeWMkeZnaqkASQ/tHz65ql3pPg61tpLPy1sYtQ0mbyY&#10;2SaS3MkBigSVwkIiYsJFKIRk7drRb5lfYaOHW+vPEnhGSZ/FF5qGpX2qlrpUtWkjCwW4JllbzAYy&#10;C4j81mGCXGfkAPQeIvElt4r8M3lnqmpx31/bafbTJqtxevNFDlh50wUjJcrDLnAZiqEMC28tVvtK&#10;1D4V2kf2S7uILix097aeZWEp/tKSCUzwIGKr8okQOoLALlgXA3Hi4m1u8t/7SWKzjNrvdFuomXdG&#10;xICrEUJC5lc4J7cHAAEvyGipr3iCHUJZ9aubSxtVj02Gy0mGxt0jVIUJXJ2KA0zgsXcLueSZpGwx&#10;rmHlkEjCS9ZJpA6w+c21AcDDZHON+BwPlHA740rkPczt9nVpJ2bHltiQ/wCzjB4w3GzGMNz93Bo3&#10;cssd1brJA/y8zTIxEhUtuIZc9i2foc8YFGiVkA/S7Sw0m5kuZI4pnhcrDHKu5WVem9FzkkFieT0B&#10;5yN3S6Jor6dY2t7cQSFXtxe/actIxR2IXn5QTtaNid3JfkA5Fc2ltbz6XawTSMLySaVT95iFUdVB&#10;GD1JG0gqSCQOtbx8cXdtcafHcxmRraZhuuJJPLjRpAVCpnhV3MoAOMAY6LjKopSWhvHQzLswNb/N&#10;cRiNt/mZKja5hYYODlzuPck5U461Q0GSK+t/slwkIeCZkkjZ93mqdueeRn+EfLjnrwMT+IPEM2mR&#10;taRunmI3nZbb8jYI3DAGPlb2I9BWVavJZXd1BFbRiO6y+xeQq7sg/hk54z1+tXGOmpEpW2N7w/pZ&#10;mv7rR7qKFt/+r3EqN3mcgLg4HBz93A69cnsPhto9toupywXt8VtbVlntTDIVKzBwpAcdCAM/xZwC&#10;oOFFc74Wb+0TJDEkeWZWWQ7QWTuFOMpjJBwRgMpBCj5fSPBGpRSNGNSf7HJ5kYW6gDRtGQ28shQb&#10;iAw5VsgErwpUlZrL3C6L5pHcfDu7S916K9sdRayltdsVjdPI915sgm3kqNqn+JjkMcjPJ3ba/Qj9&#10;mLxJNfWytNJcLHHIyw2ETbkUsPmYx4CEEquT84D5IOQBXxP4N8P2F3r9qnhPRbUWvnK9xLptlsZW&#10;WEGUMdzF8oqkPvbBmwe2Pqz9kuHT7O1k0SQKoG0W/mkys0gABf5md0Y5J5cktuBAKkDwa0XG7kz2&#10;acvdsj0L4+fs7a18TfjRp/xc8S6753hfTLKOXTtPtpDH5c5+WQOwPzfOqNlQMbsAYXJ5vxR8Etd8&#10;daTdWur/AGiSxi1iK7t9RspGj81gXLxncchWUBuePQ4ya9Y+JHg7UfiP8NtV8E6PO0d8tv8AbdJk&#10;e4lWSeaMZCSqd5UOhZfmJ5K8YxXmsXjjV/BevHwRf3a3D293bz32m3A2PHnEXyEtgAbhnnja3Wvj&#10;8ZKpRxanb0PZoyjLDtbdyHUPgfa3sdnoGj6reNfRSMbmGFi0Y8sB9qkZyw2gFRjKnnB65Wg6w/gX&#10;xENS8ZXkenrf7NL8u7/191P5ZYMEGBgDbk4G3b3AObPwA8d6J8PNT1y+1/4lf6HeQyzbtQk37r4R&#10;sCuW6EovAPAPbLEVJ4p/aG+GV1pNul1pvhnVtavP9IsdXkkYtFJGAvlLg5DtvUfLnhjkAAEcNWpL&#10;EVmkrrva2vVaHdTh7OmnexxfxFbxp8PvDt5f+F/BdpqkaRZ1CTT4ycySyBSxjHXIfJyTySOgzWP8&#10;P/hP8Wr7wO2u+KNMtZtFjunvriLXoysfkJkFFTaGZmLEjO4sOx5xsfEn9o/V/hK9v4l/sG2sFk0+&#10;KWG2X94TdCXBiMeTkEIeckcsc8GrvhG8+IH7Vv8AZ/xH1TXm06Gz0+SLT7di0cNvyC22MAK33m7k&#10;HaQeOnZgaf7u8o6t7vpZaanPiPd91S0S/UzNQvZ/E+maf8KfAvhe4uLmS8eT7PKpTEjLvEeSobkk&#10;ZAHAHNYHxB+K2s/DHxI3gvTPBmsX0NnawKJbG3OxT5a5U4VvmBznnPrXt3ie80x9PPxq8GeGp5te&#10;8PvawM80hjTdHIyvKYxzggDpn5RkYzurI8P6ZomuwXHiW6htYZNUuWu2h1DUWiePeqnAUEYX0zzj&#10;2xRGpFx5qlkvJ7sXw6R/FdDi/h5fatb3sOmafqcdutxbtHdXLTL5bg87ht5XB9gex7GsfUfgh8FL&#10;7xVcat4t1JoNRsxI41BZPuq5K7t2e4f36AE9qw/EVppGi+KrX7Xod5p9rYxma+mWYlVAZdwBycHg&#10;njnscZrzH4v/ABTl8S65rg+G12yWLqFuo2bl42GcghRgnLD0x1HAxzUaFSVS8Zad1oKty1KNmv68&#10;j2a48XeGNL8A6p4d+F9x9qbTdQENxN5mXdTnLKfTJ7Yxuz2483s/HOvaatuviTV7qGF45Ylh3KYW&#10;wRtYjO3g44JPXtk143q+i+JPhB8NZvFFhqtwza9eJNJdTKS3lKB8oHOeQTnBznGe1bHwt1t/iHot&#10;j4f1XVW8qYyXU8t0OY1yvC7scYDdfcck11/2fGknWveN9/zPKlU5oqUpPRbeVz6I0r42WGjSaXa+&#10;CoUvZDamFrySMk7iFA25Pv0BGB6kmuw+JGk+M/E3w+0rxj4t0a8t9DtVeSBrfaPOYA7GBJ3MCT9T&#10;zyeM+a+F/hxp7+Lk8N6HA0Nhp+mrc3WqsygMhXBUHBJBI7FT8oxwTX0B8UtA1HTv2bfC1/H4thu9&#10;LXTork2a3Q3PGvUOQTnJTpnPzH5hXHUox5nKK/z6f5nRh6s+ayelvx7Hkl/8fbjSH0XS9J8PzINW&#10;YtBHdI24cZEZBUe5654+lMv/AIk+M/D3iS60vxFFdwrd2qi3hXcUj+VdwB4x8w5/oMCta7Hhr4h+&#10;Ibfxjquvw28umyGfT2kiCJ5O0JgcZZhhjg5557119j4e+HnxN+I1l/aXiK1itbaNRfXMkvyKxONr&#10;MQDk88Y6L75OPuUtOXXX7zsjKrTjq+x8eeOr/wCL/wAVPiVB4Q8J2t61jb61HNctuARtrbmyc852&#10;+meR04r2r4g+Lr5tBHhlpmt21G4jNzdXCFth2gNgZPYn5hjt3r1b4j/A+HwhrMl38OtZSzvHvV8j&#10;y8bCu5Ru+9gDk4OP4emQK2vC3wi1fx7JZrP4Ph1CbS5BJcNdANE6Y3MMgoCw+bBOFOwnnv3U6ksb&#10;UjTpw+H13v17mNX/AGam5N6v+tDzX9m74DaLqTX1hHFNNHCyvGzKVad3YKXGBkoCTuOMHG0nAavU&#10;vHnwrhRG8UeLPEsN0tq0cNjYz5hGDuPltGifeCbmCsoGQ2AQpI9u8MXFh8O/Csw1zwy8dq7qpaz1&#10;WdJWLbeFjt3JKYIYBVY4bIACmvnn4/eLrX4ovHp/jX4nRaVpLQmTSLG31CdUu5FRVNuHMZ8xnOIw&#10;qDOHkbsxH6Bl+Hlh6d5bvqfK4ioqkvd+48R+LvxC0RUuoLbxLZ3V1DJIkawyKxk4VURcbc8CMBCO&#10;QIyS3O35b+MfxL8JeFPD19YaHrkMWoalarDfCBiJI4nV2kjUbiC7rJHubO0gspLHJrs/jF8RvBnw&#10;dvZtGfUV1S/tpJHsZoZEw3m7/wB40b7mUxEt8jANnZlMk18ieJPGN3ezyP8AZ2kWQt5bSOWaP5ic&#10;qTk5z69c55z8vqU9dTjka2qfEeDRvhovg3RmCz3+pSz6htYhZIFjjEMZz97Dea5Bzg7Tnjjz/wA2&#10;HcxESny8Hdv4PPqMcfh3q5LO0m2ee6RpGTkYK7evB4zn6cEY/Cq9sXkbcQu7OGduR/niugzZWeFn&#10;do9p45PP3fUn8K9G+CnwWtvG08XivxNdrbaPHOEj3N819IAziFctwCFI3YbBK54ORhfD3wV/wmGp&#10;eXPcpb20cJnuLiRkQKoUsTmV0ULwRknrjGc8/WHgfQLvwatj4Z0Hw/NdX/7swwWNxAYoVW4GyWVN&#10;m84iRlw2WEjPkOisrKT0KOy8CaVpUnh6y0uK9h0ezltWtrybzpIIA0e6QiKSPhmK5UsCuXDA+1rx&#10;lo13pOmfE680pYheafcDybWONJJbNZY4NriMF3KrJYpI2BtMcgkAY4NdX8Oo7nUfDVj4dlvbVrq3&#10;1C61BdY1iMs1zbLcQxSKqSYLt5Ks/ljdJyihTtCnhPEnjrVPFF3rXwjuLe8kuLzStOTxHcTXMoX9&#10;3KkLXlrLFKA6mYRQsHV0IEQ8zBdI5uxadTk/ilp8vhT4e6frFhaiZdcjjvLf7VPIjTxPJdeW0mV+&#10;ZCfJnOVVgXXOxgFPI6V4Qg8NfEK28Q+LkuGXTbWC61TUtUX97dNOHn3sskh3yuHEDbwyuwkB2+YG&#10;rsrnWtH07xTo9rptvqlreDw7Bc3t5dX8V2tpf3dziS6iigeTCfZjErRyDcJLTDBCRGvD/EXxhrPh&#10;myi8G6R46vbeTT7P7bLcQySlpJnjtreVfnVCHR7dkZio3OTsCpgtCk2Xoc/ruq2x0y3uLDUWk0+X&#10;UJrr7ILmNM2jyuVJOF3O0gwQVyPMUHPyoOPTVL6ztdSs5rK3vvtizrayyTOzWu2UFJRtbLONhCqx&#10;YYPfg1Y+IHiiFtKt9J0q93i8t/M1PMjiNrgvMeB/Ft8xsNk7jkjAIFczpM08lrJqjvudpIzG/mZ2&#10;fvFZm465BPqPxNDGtS4LuzlvGhur9Ps7SNGP3bBTjBkAOAMgDIHTdt78C1HeJLcwtHYrbyeWzLCE&#10;BVjy3z8cDCA/Lz1654oajDNLMZY4N9uLgpHIqhl3YLksnc4HQ9COvAxFYGLTtNmafCGRjtiaQOfl&#10;Zfm57cupx689OZuWo8qG3qTQXDGfy2WGIQs7ZZnP3sEEdcgDr9MYrM1zxENQvhqJ8yRvMQ7pI/m2&#10;qQV4GcHpyOvU5Iqpf31w/wC/ZuqlcyHO7n+WPX/6wos7idkC4QEFl2nIb1H/AI968VXKS5djZe2u&#10;Nb1YWOm2xdpGURwqvockDON3XAyO341rTWmXhtTJykLDd5aR+XtwdzHGRweT7noemVoN49jqUV0Y&#10;V27iAHU8DOCepwB1Oc9Mc11GjvJq8d1r7wKyyJIbiNiMqoA6dfu5GeP4eoyWFIzJPDpOnO1veBnh&#10;8z5FRv3iMVGSpIPJB7YIYdu/aaVqsFnaQ3dtcWcjLKyhZLh96JsXIZwCQo2gcLyG45AK8clzZLP5&#10;KuMtIQyxgR4UZwcc+uCBzlj2GG7X4Sab/bniOxbyo7yBpvOkSO6SNYkWQGRWklU4Y7y3JOBgn1WZ&#10;v3bs0p35tD6s/Z/0qabwevi14dJbfqBtFgW2wRCzyHbvwpZv3eOXPMew4Ckt7t8MJtD0HWpAlva/&#10;amvJFt1voEOdkiudsuAWAV1YNggqOjb8t4H8L9atrqWb+3tVnFro8Esun31vHhpY0LcuzB90mNyL&#10;uj3HJBypYH2PwdqOq6PcSW+o+EI7lkbyvO2tIbrzC5IwhZnARogCqkkIxGJAxPzuMmpantUVyn1L&#10;4O1jUNImsr/Trvy4LWcFpZY5NrEAAAgjOCRx8pAYOSckivMPjrovwf8Ahh8Z4/EPjHxHdWP9tWUk&#10;mlTR2/mBklcl41wMhVbcoGQcKmapfCH4s2mqXbXWoeIUWaSZFaxuG/eRkr8i+ZwmXO3iMyDJ2gll&#10;BPoH7QXhh/Hvwea+0LU4bPUNLKut1JbrM6QeagmVV3YU42HIJOFOQN2R87jqcqkU10PSw83G6tuc&#10;HrXg34Pa94HbRrnw7Z+INFj8RLqdy7xt+7mYlCvy85ZmUZznnB5xnzTwt4W8D/EP4i+HfAvgn4HW&#10;trZyWkNzeX00mIra8kdhKqjnoUjZj17kAhc9Pc/DnRtc+JMPhKDxBawtJJHqax2d0THO2FbcWJ+6&#10;XwwwMkkdvlrL+H2gXHhPwN4i8c+KfGLw2Ml1NpOgiwm2veTh2JbJIBPIUsCMYJBy3PkU4Ss7t667&#10;27JHoT5YWjHp0/y8iORIPGWqvZ/Ebw5p91Mt1b2seoW0Kv8AZlDsAMHnGNoLe5yWAwY7j4h/tC6l&#10;osfwk+E1rp+lqLE2lrNNbj5WwN6qdp3Dyxu9CwUZGcDH+H/w5+Jl/erqeleBb6axvJkkGoXmVjnd&#10;lzGoDYYHJk4wRn8APYNE+F+nfDT4m6Mtx4kmudS1y1eS50HU5lVra9SSeNo1ViTu2qWHUsF7Hin7&#10;1P3dGu3T5o231Wj6nn3wG1z4neAGvvC/xDkkX+zZmbS1jh3efHA8h83fyCzB/mz0z373fHr+KfHG&#10;uDxJZ+G9JvlmhANzMsu5tpKj7pI+6B3/AC6VofFG1+OWp6loekeB9Ss7jTdQeE61qt1GrB23NIfl&#10;Ur1UsG7AnocEHjNF8Q/Ev4ZW7+DtHgu7yG1k2+d5jcsAFP8ALP41jU/eS5521WydvmElFLlt+Fzg&#10;vix8ZtP+Kvw18G+bJHp7eIL6WW+XIZmheX5WYjIwchhn1brtBrg/HejxHUmTwXpEn2G+slsrJ0XK&#10;tMrBWZuQMfMcjJPJyeMVQ0j4FiPw5fW+v3UkP9iWK3NvI0h/d26puAUZzkN1xjg9ckmtv4b6RqXx&#10;Z+G2l6v4XvLi30251GRRcbSrCVPmwM9SQvABHXjOcV7HLTpfA9F9x50qkppc+l/vI7zwxdQeD9Pt&#10;viY8l1pv2pgtvpygqjAgEHb3yuT3ABwP4j6N4R/Zh0TW/DOl+INK1q303T9ShuYFtJ1EflkMGTJO&#10;cfNnPHRyOD065/A+ifDHw7b6Lq9o0MdmY5F1CYg+aZQSx28d88YyDxjvWBrniLWNUtbfTxo7W8Eb&#10;F/7PtfnYpjbnhsbs7TkgDJPua4frFRyfK7duxFSjTdLmlqnoZer/AAq8c+FrKb4d6x4tuI9NmME0&#10;00Q3s8a7SELDO0cY5IJ28E8is/xIfjF8Z4H8KeCIJ4tO0uPyIbSdm/1eCDxt4BBJ9+Owr2kjxToJ&#10;0u30mWbVrjVC1s0bKznaIy3ls2Mgg4PJA9M5BrkfClwdLuvEt9fRzaL9ku4/PVmRRcSswOwc5JHA&#10;42jLA9M1mqtTmTla/wCHmZ+wjCp7m2tv68j551bS/i9qn2P4bzwGN9EvJLOPyZyu6N+QCwOG4AHG&#10;OEycnOfRNd8Calpfg6x8L+D9FvmlvEWTUrhGfa7IFwchuoK5OOccdRg+teBvDmh23j6407xjeWi3&#10;k3kzaPcFVcOM/wAR3cnJXqc89+h7eT4f3tzqU+jLq3kR2cnlMsdqzRxjf8yAsRkjCnG4YCj5Rgk3&#10;7epirQjDbXQ0jS5ItznsrK55h+zf4I+JHjK5s7vxlpGpM2mxpGrXP33VeN6sHyoC7D8xzhc4Iw1f&#10;aWh+GPD1roPl3t3qNhDDp6h7e6R/Itxk4UhdixhgSCcMpZscg4HD+BbvS/Beg6bpR1eFlhty1g0U&#10;cjStEqAKFVo1ViVKgtvALbuTuGOd+I/xotNE1I+H/B+pXE0enwyottNsfhRu4Me1R8yNmM/OI22E&#10;4XdJ9lk+Ep06fPy2bPDxdapOXK2Xv2hvjxrnwru44PBF41xbzNHNGIdkSWpGS3zbAoAEbkt8zktz&#10;guSPjv8AbI+KUWpWJN74n+wahbXS29/p8ugT26ztiJPO3SR7EDLEsfcD98BwzLVz4/8AxG1PW0vL&#10;/SLy0866WVpEhvPOuJHERuCSoLCCPy8yMwcxl1dTuZGjX45+KXxr1bxOkmn6tqCTSp81uvnMy28j&#10;MMMG7FVCghmIAYdNoFe9GJ57lY8/+I+uarqt1NqElorfbpmnEpZgmC3VQMAdAO/Bx354edrZBNHN&#10;K23bny3zndxnBHAPQcnnuDnjY1nUZb2VvN2sZJSLhlkw20HOFBGFGD0AAHzcY4rmZApU4dmVmI+Y&#10;ksTwD39/19K6I6Gch89tEkJMaY+YEqzYww54PALHqeB7Guz+GfwK8W/Ei4h/sS0MlrNN5c1wqlIY&#10;vmC4aTG0HJVcjPByB1FcfbWU96mY0WTbHgJsJYkAAfd5I6DHUZJ7k195fstfDDxSvwatfDFz4VZb&#10;ie8vXga5mURyHyljQSAKQkw8qT5jJGrI0mW+U4JT5RKPMc38F/gB4E8HWuh+IvEUn2630maPULz+&#10;1LcNbyKjQFLdVKuwHzDK+W+DKAUYBd/faxo2p/Dy9WTT7CPyZLX7PNDayQwCTCMZZ2L7PlTfNznh&#10;wI3I3KB7Mfhf4r8G2c+jXI0llklae2M8EE9vLeKSRcMY1DMPtCoCXkVUVIpFJAZjwPxP8UalZzrN&#10;qzRtpM7NBD5sphd7iRERhvYSRGTe8mY2UKixMGGArPOsh7HA33xY0LXvHnh3wprWqTXNpa2Fxptx&#10;qzzsof7RcPJcS712ltsTiMsVcjeVV3VQpy10yCH48a54ltZLW1tvLe4jtb62cRhLKa3kkktUUmaM&#10;iSzizIPvNJt2mPcH8tTULfwF+0BbuYoILX+1MY+Y/M4G6cneVGARvYNg7mATAKD1jW/iBp8mn31s&#10;bayuLhtKsrb7Lp6qizxzwzTTtKgkBDCaJtwwDIrZ+Zw7037r0BeZx/xB1AR/Gm4vP+Ef+12uliPU&#10;L66tlLS20ZbyXXehXKc7gzGQhmIZ2+6fGfi/4vPiDx7H4uewW0eazt9rPcyXMjqtsiGR5HeRiSw5&#10;+bIbjHGK7D4pfEawl8deJp7W2+zf25amxkiuYwzI3mqJ3bC4UmRZsMAGI9QFL+N+JryyuNae405Q&#10;1urbYZmj3KyE4U8jPK4PzDJz69SIeQ3WNRilkadlLPJCfMmZiNxLZ5GepAx+PQ8iobK9tbe3hiDr&#10;8zFzsYHk84YEcDJA4PQc+tZ99PPcTMqHexhVdzsxUjHPJ+9k/XkilFuA7QmdGbbtX5TyA3zDGTg5&#10;GMD0oY+Zm3/bNjOJI4UMgj3N/q1UlThT27546Ad+maydUv5NQt0MzSMqnCDk7M4OOv8AnimywGNF&#10;aML8uNrbTkA4+nI59MY44JBhRZZbeQAL97eyyZ4GD045/wA9qIpJjlKTiU7398fL+zSSbto3Ku4Z&#10;A5/X8veo0MjrlZPmbLM0nQfp14r6A/Yt+FOs+PvFqavpHgy+1FdPumR4LKP7Q1yzwMygWyIXnVfL&#10;cyBRwjDlcE14l4k0a+0LX77TdRs5Le4hvpY57dlw0cgdgykeoIIx2P40RknJrsTKLjFMjjkuGkt5&#10;YEIkVlMcnHAzx+mffnuc1u2Grz6E4uvs3yrlwsihtvQlhxjJAGccevHTCtLQ3kyybZJGklA8vcNx&#10;+Zs49/TAPat+0jj1KfIXzMybfMVeCME5z1BBDE5zjgdzVSdkEUaWm6/arqI1FLdvNVQNjMNrfMTu&#10;wOnAxknqc+9elfCG98R3WuyWOm6qscMkMiyZJkQxqTIVUANuCn5exG9hyG481j0u6uoJ4LOdWkAK&#10;zeWpBADdQV4YEkcZ4xux8px6x8C9Fk0i9SSS5mhjkgl3SW9w3mSKqMWLIifMCSuBklgpAViK4cZW&#10;jTpNnbhaUpTSPob4f6P/AMIvZpp5aIfbZWuo1a1jdEZpBE4V2cuwcdQTghFwGA+Trv8AhJrS1jsb&#10;S5v7e4jRljeYXkaS4Csw+ZGI3ru2sTtJMSkLkKa8mv8A4j2lto954f0eSa4mn1K3+yzzQKESGHMm&#10;3azbt7pIgI5BBOQzFcVNB1y9gt538SRWj7biRmadDuiYyoTGDuI2rGCo3g4ZsZPGfnVOpKXNNHqu&#10;MVpE9y06U6Peaf4ieW6+0WefPmhupEyJHDgEYBRU3yrtAG0bevBX67+HXiyy1uHTbPVYlEdwgilV&#10;ADCVeMhgCyjapJPBAAJyOtfBfw68f6Pp9pDaQ+Mf3ivJMivdnA3FzkFWztOGVc8j5cnPT2v4LfET&#10;xA2of8JLf3EdtpunyofsdvdFhHGVRRtwNygRuOoxuG4hs5PDU5qlTbQ6qfLGOp6J8dPgGviH4r2u&#10;h/CZfDvh9tQuI7fUNa1Cba6Rou1YUVicoHA6HkEgYNV9d8OfDjwp8Bde0P4meNIbi58G659qbV9P&#10;UNDJI8y5Rc/x5kVcrjJGRncVrqPifpafGS503xFqXl3WjWtrHAbeJXhvLWeOadxLuUgFCCU9jGM5&#10;ytWrX4ceF7m+vrfw/rFveeG5LBRrVpBGJfNYhd7MoGC4GEzyBjkEA5+drWozdPrHV+mlvw2PWpyp&#10;1IKdr9Dm/hfrHjT4gaD4dTw543jt9J1Bprpbe3gVfJ2EEAD7zMShLHgfvOmenmPjn9mbxxqn7SGp&#10;fFrT/GOoTXMfiBtXj1ZJjJHH5k+4RR8nhY8KeABjjg5HsHi/xN8MPD+jL8P/AIXadHpeqCzksLi+&#10;8zy1spiz5B5wVI9OMsAOcY5/Rx428M69N8PvDNnbx65Y6e8lqjXge11Gdo5AHVQTjAi3ZPI49Sa5&#10;44ytGcnTWmq1/P8AI0dKn8M27/8AAJfF3hDxRJ4nPgTQtaDSaTH/AGhZ/bLhY3u4ny2xPmXIDlvl&#10;GMAAc5ryHSbX4palqGrax4p8VSWNzeatJKqWqqUlj2qqyAD7pIXkccg8V63dfEn4YWN7a6f40094&#10;20KeG20u8bydsshRv3inG3OVPrwF4HBO/wCB/wBmH4J+KNMudc8TeNP7JWfUZzptq2qNbj7OHxuC&#10;eaODKJeecnJya0wtWk5fvNLrd7XX/DhUw8o+9zeX+R4ppHiD4eJfWOg6ppdxaXkOiyRaq1wpaJlf&#10;HofmKgY4AXgcZ5FMHQPhX4XuvDeja7Z/YY5jLb2cexWUumAQByDgY+bkbeeprzvW/G/iXUbC30HT&#10;9StpdYumWW4vbgjctupzswDk7l49hnPbGPN8NtM07x1qGq+PfEcziHT/ADZrVGYRXEmRyOgweCOB&#10;jJ967JRlK/NJpdt9f+CefUnCMV3T+T+Z0PhL4ian8Y/ELaJqd7cTTaPKphsFmZgyjHbH9wcDpx+f&#10;qM15qei6xZeKdXRbddSWTy7PyArpCODjjh+M9Dkt1BFePfDGL4VeBtau/Fugak1xfaxcPC8MTktA&#10;pQADgcnK5wRnDemBXU2+oXvhywvw2v3WpXRt2g0176NAsBKNx2C4J7n+HOKmsqfLaGi033MVKMnJ&#10;delj1vwh8f8ARfh9o8/hXTNBuJo79jJHq8ox9nlzjzcgkqMLjGOdo9SDxXxB8eeIfCOjXU+uSQ3V&#10;xcSo39ooxaGQF1A5BBDfKBjqOckHk5vwk0g/D7wTZ+BvGusXGr3skivqV00hEESsxJA+c87ScAAc&#10;bj0q3c+CPD3iWKb4d+H9Rt5NN0+6a5Zp5laNkSQLt4VicZAAHcAcYOFHC0/acru9dGv66mlTm9jz&#10;Ky30f/AOl+HXxU0fV9S+23WizeRBcJFHfQIWXEfz7+cgICqBum3d1449m8F+JJZfDsmpalfRiTz2&#10;aFlhBYRfNxyduMLj7zE5VdowpbmfBP7N3gvWNLutG8GR/bri3t4YrfRIVlja+lYNlYQxLTyKQwEM&#10;ayOwJ2IwDmPgNd+NPiXwGXstGuLL7AtiVhaSxk2uyZLFt52oPl3E9VAwRypb6vL8qlhZqcHutVc8&#10;fFY76xFqXTbuew+L/iJD4fgum1nSbosYTJYi33mRlcxq24rkOoyenPmHLKpA3fM/xj+KNj4gnuPF&#10;Gj+JbHVVYSG22XSvNBIxkGGfdiYYf74ztLqykMd1V0/ae8PeOvFtzoXiS5mgmhupmtpZr1VWFrhS&#10;ZWbIZclimC2UABVlzIDWZ8YPDvhfV/BD2niXWdPjdpGjtdQ0PUj9nv5isa4C5CfN5RHmMU3iNTud&#10;UKj6L3afu2PJ96Tvc8S+MniHWdIt5r4QMt9M+RcGEPNGVb5o2+Qq6lxGOdxI2ncDjPy7411Rr+/n&#10;+xRt5cZVz8hhMaZwGKDhASQcLkDcB346X4w+MfGug+IptAu9avpI7eZ8Q3UYaSDIKsgO0EgKe4HK&#10;ggnhh59rWrX2uahJqU0haSZQ0rSYHmHPJ9AS38+cnk9VOPKjKTuVnLz33ktdQ7ZJgvnvnA6DPC7i&#10;oBzwD0PHNS6to+kac62lj4mh1iQvuZrK3nWPbsU4/eojM+d4IKbRtUgtuO2nO32qVniK8cDKfeP4&#10;egyf85r0D9mTwNq/i/4r6DaW2nQzRrqsEtx9si8y3EYb/WPEMGYDI+QZD52nAaql7uolrpY9f/ZD&#10;/Y+h1D4j6L4i+NGr2emaSkUd82nySv50hAjYwHHCShZFfy2dCwGMpu3V97weLrP4fai1rb6JHYvr&#10;0UN2NKWdo5DHIZY1Xy40WNCGVWXeiqVIbBDK1cb8H/hTod5LrGvX+rTKtrZx2T21jB50OnLKYcbZ&#10;pP3gDkxsXLqpZlUKWOBmfEP/AIRnRNdjtLO0Xy7KCG4mu7+zxPs8tSzS2slxDiCMqzH5XR2JJJ27&#10;jzxvN3ZVuiNH4q+OtL8bWlwm+OGCKSO68u38qYiJTFGJYhbt5alQI/mBHmlwQ4bYR84aX8WPDX9u&#10;2Xh6/wDFl1daXLcxXWsLGNvmKFZp5YwGKFgfL2ZDBggJyFJr1v40/EPVx8OodR8NfDTRZrebR7e1&#10;1SKaUxxabcLu5hlkPnq/2YKwWOWV28xiiyblkX4T+JeratafEG6ca014txdTS/aE8xFuT5jhnKNz&#10;HuYtuUkkcgnIBO9O0loT8J6B8Rn8O2d/qF94dma6sbbWHbSJLm3xMkbSEusoDMVkLbNxBPLsA33T&#10;XLeNfF6arqF7reu+IGkujHdC4h8vZuLKxClkRVJcyuN2eHdcBgoA4rVfGGq32om2lnDxxy+bEsit&#10;ywxkk8sN2ASQc9D1FbuuWj67bW9lpNqGR7B2Z9qHcgCCQ7wR8qMnB28eXnfywGqViTAv9dvNRVtT&#10;ub395cyM7MoCsjAswx7ZbI9PxFYpuIre4/eFlYsOW+bcMghuvof0PTqJr9W3paiBmiyxMbbl2+oy&#10;epGG+n8pNA0a78S67a6Ba/vLm8vEgjjXGS7MFCgf98/mKmXulRvJnafAr4M3fxW1WHUdUmurbQV1&#10;Sxs9WvrOFJJo/tM3lpsiLq7ksOdudoGcMdqN6h8N/wBh/Q9W1HTYfGvxGW2jvrFruO50G1tr7av2&#10;N7/Mm+6t4o0FlFLKW84/NC452hX+3fgb+xd+018D/hfot1+zp4u+GusWeuWdmurR69b3MD2UhG1o&#10;IpY/PExEkSb1jjSRiIyQcHZn/D/4DftZal8RdB+IfxT+OXw38C6dPJNc6fqHgvRjqF9exWWnW1tM&#10;0PmxERr9kEA3xRvIAGZYXDusnLKpLc6OQ+cPEf7G37L/AMKP7a1X4tfHG7sV0DVprG70+bUoLe7u&#10;2ify3jSL7PIUmiPmq6MjDMYIYJKsg4GG8/4JuaT4l0218KaR8QNSha8iklPiDU4fs8kQEXyM8EEc&#10;iglpFYeWSBECrHzOPvjwzP4W8M2snjbwZ4N06HVtUg8Ra9qPi7U9OtftnjEwXguWkk2W4FqGOr7U&#10;dBHIq24RiBb1zN/aeAtNtkutTuk0PRoYpNP1TWbi6GI9Qe5kgtxveYScPH+8uGjkwI953+fgTzvl&#10;u2Fo82iMP9hL4i/sz+DvhfDoGn+JrGwk1DRr+CO5uNMmi8vzIEknu98syNKV8x/mZQmfKzG8YCL+&#10;bXxJ8J6jofiW50y4uluJVvJIWkXLLMwfaTk8nLZz78da/V/4JeK/EOuWH9qR2up6Wt1qT2Fr4kur&#10;VfktFuDHMsaKHHFvOY0gVgM/KY1bYo+Kf+ClPhGWD48az4k8Y3VtHrF9qksslnZ2x2GF/Lmjctwr&#10;OfOIJVeChzgkgY0Kn75ruaVIfu0fL2nWZgdXVW3bth/c5Zs8D5TgcjPPPT3FdBK0lpZyWsqwtumK&#10;jy13bjjb/FgjAbk8HnvgmsSC9SyZbtcr8zD7xO7Jzz9Rjt/hTp9Sa8kkWLMb4CyK0nAyMYJx6Afn&#10;z7dzOeJ1elTXl0Y7mXUF2eYjbfNzICcBVVSeBkdAOvOc81v6b8S9Sm1KG38IfMywIreaiqqEBTlT&#10;txwSMNgDPI9K4GFm1LVP7DgnLoz7W8tVyVz04HLYBOa9l+FHw51E679j0WK1Y29vJeXEckzgjy2w&#10;pYKwZhlD5hVjhFJwGK1hKiqmszeNSUVZHU/Dnw0uq6d9u06wutQvJJybnzLfchmKEqiCTIY5Q4c4&#10;IQHcEzsr2Lw94N+G96U0/WNATzreNZhcLNHsaEr8knmAgOVyPMaNht4XJbJNTwppHh6bSpNBv/A7&#10;XRhhULO6t5Fu7BXVg8b5mzmJ5I8ME8gtuyuEseG/FGk206vqD6jbq+mpqUf2CcXVi8/lNu2xkpIj&#10;R5cbWZxGA6ERkGso4eEug5YiS6ntvgT4LfB3WdDbUbXQJrWTyU3ec08aCEyLICjy7Y8OQAJWdCV+&#10;ViduB6BofwW1HwZp19Db3NrIlxa3shW1jZxvwxjAjxuZAMAEKfkT7o4B8N8OPdvLDFpOpL5ixhY1&#10;kmuJkt2MzswYuAyGOMrw0bLI0i4bYMnvPBf7RWr6PeLoeuWd1ZzR3k1pqLWtk6o7Hl+kpdmaVyGw&#10;rYOFbHAbnrYeMlZ6m1GtJm98NfGviP4ZeJdS8NePdQtbK6vo51t5LiUhY12qRK0exvMU+XtBTADM&#10;hztDVk/Ab4HeNvhJ4xvNTuNc1BLLxJNfQyW0T4kivGVnWGMOcnKuM7eeM8AFj6NqNl4K+LlhNoPi&#10;DxAFuTcQltUWR/LjdZXcAbCfmIyR8wB4DE421v8AwytfENo2n6T4rie/uPDzfadJmKCQ84RmUnZv&#10;Yg7N2DwSBxXy+cYenTputHpv5ry9D28DUl7RRfyPMJPgt4J1DwL4j1177UtPjl1l57fUNSV9t7u4&#10;GCeSpcMCQSCeOSeNDxBrnhW4+I2h6pd+I5DNp63Fnp93DATDHDJGQVbbkvxJIMnOEPbcK9D+MOs6&#10;J4m8KaP47tvA7apCLX7FZ6SyyrDbzPO8m+4Tht+8c5UBQUUYOM+PfEDxZ8R7Ww8P+D9V03StTub6&#10;1ZNSutNuFy13I7KkQC8YSBICd3cnkmvlaUo1tP8AgdD2Ze7LmXW34GT8ePBHxR0TwWug+HfDsNxD&#10;Fr8Vxour6XzFcWrlVdm35Y4jYkdACOrbiT7F8Dfjl8K9Z+GdjbePLJdNvNNmuLONb62ikknhWeQp&#10;LkjgHdwPQcZBBPE/s4XHijwH4S1zw94suQ2jeD5El07UJ3SZo4w48+GRixJU+Z5xHA+bnG0mvPfi&#10;B8Pb3xJ4x1DWtI+Gt3qlvNcMY76w1ZY45exIDYzz3AAxjArq9jRxFNUnZ9bk+1kpcz/E8tX4KR6R&#10;4EPjjxDfxxaw0caOGZsnK52J83IGQMA4P0BNUNM8I6v4vtJvh1fyX013dqfJmdmT7OuzGAc/dHTo&#10;RgGvbfFmpeG/ENjpmkaFAdSt7uYXFxaRffg2ndgqPvYwSCfwPrz3grxAdV+IMcXh/RJJLuO5WK4u&#10;bgBfLjZuFBBB4OSCByN3qMbRxVSpTU+XXc82phouSj1/r9Dzvwb+zjpvw50/+1ZdeVta0/bLb6fd&#10;SEvchhtLZ78MOw+ozXZeHLTxX4512e9ZY5ND0KEtcKqlPNuGPQM4+7xjoQDj0IHd/Fn4GQa7rt18&#10;QPCyw/Z7O1wyyXH3ZFDKyBSOhAbt788CquveD/EWo/Djwz4bXUI9K/tlZJg0TffkccRYUZBA6AkH&#10;nkZyKPrHtvel7za6kvDxw+kdEvxehmw2vheP4feI7nxvrjW91IyRaXFbuPlYNkOu8fwjaT/wLAIx&#10;iv4Y8QfD7Q9UGm+E5ryWW2sQ8lxc7mh4fJfGfvbwCPZCO4NYXhn4QXXhCdtc+I3i77RMhltDorxg&#10;shJ5IVgcEjPIA3Y71654P+HngY+DgfBP+rjUJD9oG0hXGSjqVPTpggH5unqSrRULRu7dgoxqVouE&#10;tPN72H6jo0Pjvwc2mJdx3UF/ARqEo8uHGcKIchMAHnnbgkgHBfA+fPjZd+N/DOvanNrHiPUtQWOO&#10;3N5fXWoecJ12rEm99pEmAm4Z7FgcnJH3b8K/hA/w1+HknizxybW809rNJZRHbxHepbLwuCv3SSDh&#10;8OpVMBQ+6vmz4w/BbWNK1bxRD4knj+xyabJc20k1uHWGQR+W83yOdxeOAHq4UtLgIT5lfdZTRqUc&#10;HHn3f5M+fxMlUqNJ7aHyR4v8R+GPiH4RsYNe06G11hSYLHxAJlTdiIssMkaKQWZig3dF4yy4MreU&#10;618UPiN8PEuPBeq63eG0iZ7dLQXEhiVWB3hI2yAx3Elfuksc5ziug+I11d22oXV7HaeTp87NApRF&#10;5aJl/dZCKSV3BeQQd3AxgDzHxLrs3iGyj0ucrJJHaobWR2DMrY+6e+csQcAfNn6j2ace5xy0Zl+M&#10;PGo8Tzq6K8MUKKkaySh2cDGGJPO4jrwBknAHSubKO8+wxbRt6yN156e/Hp+Y6F8kUMf7lzJtDHar&#10;HOTn8RgY/HA61PYaab+5lL6hb2/kxq0j3Ei4HzqgwrHMmGOSq5IUEnCqSNdLaGfqGjWt4tw9u5jC&#10;zQskjSYK7eOR3HIHQH0wc4r7N/4J2fA658OyXHxb1jSZHZZIorK6uNkdsJC25o2WPMqzKBuRsoCJ&#10;sd90fjvwH+Edz4l8a6TqH2CSAW+oK+p29zbmHyGiniVfLJ3tv+ZSB3JYZ2hmH2joPibUfAXgjSbm&#10;5g1YWkTXUGlW7BmjuJUeJ3ZZIomMdyrXJV2O0gbWXazbxjKam+U05eVXO813wTYaRLqjQR6gJBBb&#10;i4je4byUXczYTJGSI5DJlExl+CwBY5dv8OtLvPDviC/8LedDJp8KvcalZ3H2D7HarchyR5qz52Qm&#10;ZjiTKqW+VygY8B8S/wBqT4ZfCDR7rX9b8H3WqXn2mYWcS6pcwm72s8cZdgHMMe2KJh5Ei7sKAFwH&#10;X42+Lf7XXxs+KFpHpl54hvLPS1jCfZ7K6lWORym4s5ZzuYnHU8EKTufLNSj0Rmz3r9o/4haJ4V1S&#10;40zStb8Lz3epR77dL2zj1n+1Y/KKxSl9jiNpdtuwTzAGkO99sbB6+N9Z1STVVjuJoY4WjURhYIli&#10;ULjqdqgfw9v15qrqmvXN/NJfXd087uX/AH0hxI4LFvm4BY5fIJHXjPAAhhnXbHIpUuw+SX7x/Mj/&#10;AA5/CtIx5Y2CUuYS4iIne2U/vpE3yMuD1A4wOhxnIzkfMDzVzQvF7aFLKuoW7XEYsWjRVm2bTh2T&#10;kYIAkfdzxng5GQaqTJ81s3lv5jA43dun589+mO9RJZPdyxxoNu5tzsW4AOMnn8ePbPFWSb1zrPh7&#10;VfDkGqX+jXkl9PqDtNcG4H+lW5VdqqoXCtu8zcxByWGAMEN9nf8ABE79lPT/AIp/GYfGfxPoa31r&#10;4XvY10WG7UfYTe74XkacyI/yLb+a3yBmQ7WI4TPwx9hWG+Ee5V3kFV2huO2cd/btj1r9hf8Agi/p&#10;0HhD4GaxZa3Z2tjt1KWASXl48LXE0pVGiXpGUjQW8md6qBc5crGrY5sRP2cTpo0/abHunj68stB8&#10;Fa94Y067Y2dnq3lR+c0YU7bWNnkaDAkMJ+1MjKFZtsUboIyXQcb4etYvBWkW97/YN0tqqiHVtNgh&#10;jNjcXzRIhkjuJpG+VTCW2SmYM90qjaBCsmPpviaz8LfHPwrf/wBp2sVmuv31/omrXeoJDMBcFPLl&#10;bygRAiwOoaNFRi7Y25D43PH/AMSZLPSNI8f6Xrel3saanJp9qy2+y3s9LeOGN/JhEpJ+eS2lUhGc&#10;5GfLaQtHy+000NfZmH420W98YaLpPgnxTEP7L8Q3Wn3s+oWNuqLOtwLh9RmI8mKOCfzYY5DclshZ&#10;7kOzhlB5/VPAV28uuTx6TpmoR2cDMJtPt0khNyYp7JZo47mXbbIZIpljVSS8gkCkpGqt6pq3xx8P&#10;r4a1o+EYont4Y9L0+b7RdJIZIAr3ksdvBIwlnQF48LvMK7Q7MJFjZOLufiR4Nt/iBql1p/iGG3ji&#10;ktra1txatIJYZPtczRMJNzQsY3uQok8xSWVlyJXD4yqOWn9dDSnT5dTk9ZuND+CVxp+qWep/2WNE&#10;tbTV5pLS5jaE+dFIwZ0iGzzmdSp2Y+dAFZtjZ/Ob9rH4lD4oeLLjXLqJlk8xRJBHcbkVxkMykKP9&#10;YvlycYVTkKFGAPqf9qvxpZ+Jta1TTPClzD/ZMyyyzFG2RidTKY3IXOwLjy154Ty5GALkV8Ua1ouo&#10;/ETxgPD/AIb02O4mumjW1s42DtFkpGqtnliC2OMH5xkDoN8NG879jOtKSVjiLGxnu7vJVtvO/wCU&#10;/KuACSO+Ce3t+Go8SaFYt9nSRXZd02Pl2J93pnkHcOc+mfSu28V+A5vAmsPYy6lZyNZXM1tcSWKO&#10;EdwWQnDojxg8AqyowOdyqeK43xdOGEjM0cJa6IdVy2BuPrknHBzweAT1rsvzbGFuU6r4OeGbmaWH&#10;U72zkkiubqN5XjVSQquw3beP4S2RngN0JC1754U09o9Ajfxjpaxsy3EU15Hef64SvJGp2lQ48xz8&#10;yDH3ufvccV8KPDWiL4bsoZ7S1tVuIokm2bZSnlvuaQ9lckg9QuGYkHYUr1fwcukPY4vxHEE2IwM7&#10;TLuhZXA3bSQzMiYwW+Vc5UgZUpDjHodJ4chfSfEkGh3e2O3166EGqaXdzz7oNkzk3SEMzxlhE8yk&#10;qoZlYELlBVjxT4D1C8jtfF3iN7iPVriRrhm2R2u0woJTKUjJOFEVwNpmUEyKFA3yA+dfEq51e3it&#10;YLS21JprXUPMjvJIVaKYmRXSQlXG7GbckbFVi+4lgWU+j/D/AOKD31jHbeItRtbe2MptdSs5Lk4m&#10;gK7t0RGTsx56ZYLtbcpViOOV1uTVGip82hRu7jXItdSHQHjmbDXNuysrGfafMJH72IyoyGNBtUuh&#10;KOFG6neDfFtpresRX9zZaZpMzTLNcJcRz28V2oh3iYISfLlKrIQdqyb4PlDbpSMHVo9P12HTxe2c&#10;mnz6fcGfTW0dY5D50pcLEgEJKM6Rs5UnO6Ahmw22PY0Tw1c3euRXl+lq14t5AiyNp6PBG8sfnRzR&#10;+kSB5C2GIL5BIUYrN1ObU2hT5dD2Ow+IWp2OtbNX8VyTGa8kj1TzI5JskLI2zCyKzNtDKrA7sMi5&#10;+fI948J+K7bV9Fjt4JpEa1hhV/Lvl85VJRlVCR828Mxxgg7uWAOR8hXXiPUZJ7P7BJ9nzaweVql5&#10;CiTQ28R8xIwr4bcrLFgg7vuEM3y49I+GPjnVbJ5Hs9GZYobdEuYY2fzNnGIkyNuVWRcZL4IHzYGJ&#10;PJrcsoNM9GCaaaNz4rfGX4wWXj3QPhfmezhvtWsII5vJ86G8iLjGSg4TaSTwAAM5+ZgK/wC07pXi&#10;HTvjTbW14kmmaXpthF9s16O3H7t5ZCWhjMar5uNykcYw+G6V2ng3TvDfi/WLXWfFUsk11Hub/Qbk&#10;sbURpljjZuUhUbP8QzkqCSB1niH4N+KvirNperahrOn2PhnT1aOGxjctGsPmsGG05Iz8gLN6E9Tx&#10;8TjI4fB1PZpJJ6/ee7h/bVIxqb2ex813Pg7xv401DxXB4Y8Ta39k1HT5GvbjSod0s2CI08uM4LKc&#10;KudhyvXpVXQdO/aP+HGj2/hbVvh1r9xJDGDHPZ6tb4kTorNl+GIGSOgzjtXrHxV8P3+hjTfHt9YX&#10;ml+F9Qur/T5NWtZGU/6LCXPkGM4QIgi6cbs5ySaoeBfjJ4R0Hwrax/8ACHatrF1cb57+8nZXYzF2&#10;G3IBH3VX8+gFY0MZanyuF1p5FSpxjUcrtavX8/z/AD7HkfgLWbvw/d3Hi/wR4hvbe3s9Sk+y6fNb&#10;AMxIIdAck8sQuOMZPHQ16t4Ev9P0XwdN4gvtCW4tLVpbi8XzPLMG4AkdMY+Y5Hpt9CB4t4j1Dwjr&#10;Xhy60/RtQ1RZ9QtZTYXVkN0Md4sx3Ic5ycEnPA/h7kjfntJPDvwuT4d+I/Eeo6j/AG8F+3NFHsHk&#10;7d2FdQFyr8EZ75OAVNd1SjLVOVvlrY81YiNGpeWp36G/+NtveeI/Avh6X7PDCtvYxtcI8V3b8AnH&#10;Hz5POecMo+m1o3w/u7e/j8f3GlapbWNjeRtMkk2YUmXbzGrEFTlewABGevTz3Q49H+H+ix+Avh3o&#10;Wt29xa2+1dSgumWNJWfdkfMd2M5xz7deNyw8ReOLGCPRPEvxOuLkX95FItoqlY5H5VXUKAN2drE4&#10;OfXIzXN8Mnrp001NqlbnhzJa9fI7a0vvh341+Kd543OlwX+uNdQr5chA2bYmwPLxy2B14AIB4wQv&#10;pXw08AeIPiT46W1uTptvZSE3LaeH2PbtDJyWiIPmLtXJ2D7u4nrtHhHwe0W0sNYW/titzqF5M4+0&#10;eYWk3KxRiMkbjkgjjk5284FfZ/wv8L6tpvhePxLq2jw6reXEzLdNa26gBwy/OqWxODiUKBHkcAYI&#10;AWvYyjAyxuI9pUXurr5roefiK8qOHUb2k+i7ep6PP8J/AOr6JeeHopWvZPDNyJ7dlkS0Cl0UmWUq&#10;GYuqsi7FyX6oBwp+Fv2tPC2gI8K/8JBZ+I7W400RzWd1byie1SRfMEKhFEUQEmFjkYocBhuQbSfr&#10;f4y65o3w/wDh3a+J5/H+qaNaw6l9it75tIzHbxeSWVp9zFUdyHQw+aHywT76q4+Cv2wvihZ+KdM1&#10;3w98G9MuoNQW8+zwahNowhks1uiXigiRFwgkIjJZBu/eFVBJkYfdxS0XY8Rnxf8AtB+MbKOJvDMG&#10;kQpq1vstJLo3C+W0e7zPMQk4Kk7z5jM4be5DfKK+ffEL+ZrNw8gLJH/y0duQ2Ac5YcN159e/evob&#10;xH+z5e6dLb6p471qOK685Uns4t8cl3MUidYRlGLPiSJpNykBZdy5jVGrwn4jKdK1p9JhmhkAkCbk&#10;YSBwq7Q+R/sqcfieucdUbbIwl3OdjSS7f54RI3O1FyxYY6kr0wPccduDXReCPAut+I9Sii0WGRpJ&#10;JOEjYHCg4O5sgKrbgAzcMflHWo/h/pcd/qiwuiuq/vlLsu4heDnoCOfULxgkcEfVPwm8MaD8EHtd&#10;Vm8Mfaby4urO3t7W7lxJYMQ7mR32jMuI9oI2jEp2hC3ljnxOIVGPKtW9jWjS9pq9ke5/DDwtH8NP&#10;A2i/C3wD4daTVr66VLbT4WFxFHFOgLgRHeh5i3I42gliGMhkBHmPxe1U+HY9Qm1jUZt80jDUGmkt&#10;riO5RCgjDDyGUAcO2WUZZlIY+XT/AAz4rg17Upi13cSahrF6bKNLXcLmBX+ZPJRpAkiu1x5hLlSD&#10;ENuCSw8r/aEtBcTzXkFpMdIt5El8qR5JJIVZMhgFZYw288geWzYfduGMOjGUUkxS5Xc8s+L/AI81&#10;vxbeRzXOqyyW8m1liuiy5kKxGQ7cYG9wzbs5YcngqK88nPkuZFjVfkKjcy8A54GfXJHX0/Htx4a1&#10;zXrK48QQ3PlpZb2ki3bZCg+bftKjbhPchfLIycjbycZs/s8bfa0kAUibyHwgIZlVCQOuAOOeDjpX&#10;SjEzntZIi1w8TMFI3SHjCnjBOTjIxz9aiDAwoyjcvO3tj3z7HHT61eEIutQNtbQ7I2ym1gSxLDgh&#10;VblshSOevUdcyaxov9j3FvaFW86W3SbCBgEVlVhwwB+6QcnIYYIOCDV9CTNVGuJGtoxtZlLSfNwR&#10;6Hp/I/n0mtpEtZ8JbrIyj7235TnjGP8APXt1qe2jkhSQjdhlBZj7NwPY9fw6+/1j/wAE5f2SbHXp&#10;NR/aI+MPhfzPD1lpsy+G5rgxNDcXxTb5rZdSTDuVguC3mFSAwjcrlUqRpxuzSnTlUlY4v9lf9hvx&#10;x8XJ7HxX4pDaXo1xtntJwweS5Tbn5FJAQY2/Ox+XsHwVH2n8V/irpXge0Pwo+DEmpReXf/Z4I9JR&#10;VaRgHa5CZf5bdbdoI2RV3bVmQ4BULm/Db4gvNqtndx+JY7G1WWONSmdq+WCVMPmfISQAxycNtVvm&#10;KgDajuPDOkfEq10XQ7Rbq6a3t7u++yXEdwkAQTyx6ZAGZwyy/aJI5tzqZA8nyAptfyatapOp7y2P&#10;Up0qcY6Ev7SkPij4S+GdJ0kQXa33hbTWudV1Jv8AQJRIkEn+okY4ilkkNxOqx7tzAZIIG3jbzxTZ&#10;fHb4XeKNe1RLe2Nmlk0Wi2kifLHK9jvK+YsqOogWIiEtHJgTkbCGZof2hviN4W+KXiLXNN8T2ENx&#10;etbyW9r/AGd+6YzXESbHwN32hdxMjszsR+7VExk1qeAdG0XT9D8L+FNefS2XS2sLtI7fcRLbRyF0&#10;3xyoMMIY2mDEgkFyyM3yCYyly3YOKvZHWeI9R1az+Guh2F1oGqW+n3mrWt9DDND5a2nk2ZTyvNMP&#10;zIJUlUlcgNcAgqu5a8U8cfEDXfBvi7VvGvhzxE1muo+IH1aXcUmgkhVoZ4ZZEz87xtPOI85Zg7YJ&#10;O5h6D4y+MWg+PZI/HOpXunpZw3Et3fWN5CkkcrCORFGySLy0ULLI7gAZx/0yO7xH4nXun+Lvhxfe&#10;Lb/SFa8vtWQ2N5GoVnkeRw0Tqzlg5Ih3A8qfLIwF4Ia6sJe7sXPizLoF/pi654Qlsvme6eRbO6jW&#10;3jjWWCQKzMECld0gd2VlOXyQQVPIfDDSfD3h/wAIXnxy02aH/hJtH8ZWs95OJk3NZxDzVjFsgZlU&#10;3MAk8zau1lhjI+dS/FatqU2neLZnt9Rju4IdWu0W3mkLuIWXbK3zPjBEb/eVAc5Jc521r3WD4U8R&#10;32neK4v7L0ubTfsklxplsWZ3im2yXCp5irJmVXOWbaTkDAytd8Iy5bLqcUpe9crfF74la14gltYd&#10;V1aO4vLea8j1LUmAJvb2SQM8xUYXaVCAYUBhkfMozXltuuoeKfE0OjaZAJGuJgY7XedpYKx6nIPO&#10;4854696l8SXF5ZXswubBYJeXVGLbEU/7MhLEr37Z9a9L/Y4+H48VfEC+8bTbcaPZSSCSOZQ9szJK&#10;iOkfDSybgdqLjDbWLYBB3jFU6d+xi25SSPUPh54StW0XEkFmZINNma3aW4Pk5ZG2FlyxOGYYJTgS&#10;Pyc5rkvhr8RYNB1/WLbXLW1aF7xHsmmjXywyzqHTZkb1O7d8p+URErk4x3vwqubm1N9awaLDFeW8&#10;jRB5o14JLApnIUMUQ7FJCnOTkc15zrnwsv8AUfi1DaRPdNa6xqU081xCpj3B3ZtojVR5YzwwHAWR&#10;Bx1OMHzSaZrJONmj3TwxpHhz4s6a0NoybP7TjVmn2sIElUh9qplomXYwAZlcswIIVctl+OfDS+HN&#10;SuJNAgw8109reNIoikgkDqgbAXndtZuAVA2EHDCqejeEF8FaPcw6Lry3l1aTSLJpMduyLclAd06u&#10;c7FASMKxPOHPKkLWX4v+K+k61GthZQ2cV4sKwLGrBkhSLBjm8ppDjC4GMFgR64I5ajlflOinH7TM&#10;nSfiJ4gJurTW75rJlyk8k022VIuUViC+CdhdXK5xuYk9h3tl8ULTTd01zfG5haFIJJY3VZJihVFA&#10;BYJuJZwWHG18EDBrx7xrbjQJLi6ttOuIbWaDdb280QB+djlOWY/w/LlcgT7SRgZ52+8fa1cov2i6&#10;kj8uExBppJGYqWLxoWIAJBTnOS23ngcnsubY154xlqfQVt44vLnWlfybJ1gk328d1G0ZkVZ9zsnl&#10;5Cu21BtICgZ3DgvXoHgzxtcLrVzFHqIjEyQx6hHePh7raEbcjycHC5ifIBUPkdQR8uWPiu4NtBcX&#10;rw+Z5iYWSQx+U4UFZgN3HCqpz8q7Dtyo49D8FeI4tX1tVCxrcJazxmzurVY/kUh2dkXjzAoVupJE&#10;e0jgFuOtR5Ys6acz6r8NfEbTr3Ul0PWIbiS11C6iRoLceS0cwykgSUDc0Tb8lTls4yCDXoujar4a&#10;8a+J/C+g+B/E+oSNJ4o8i4s9NupTZwRIyoiXJzzLJHufYTtX5hnctfJp8YDUtXeOATSxwW/mTXa2&#10;asbbaQro42FRyjupJ3j5DkcEfYf7PXxN8M6Z8G7zxoby4uJlj/48VnlRfthCqkrKqK0iqpJGBn52&#10;xzzXyOfUKfsIz6rT7/6/E97KqkvaOHz+40/2wfFWiaX8B/BngLUltdN0vT9HvZofD7LtuLW/vHia&#10;WKZw+1gBCNoOCwbHO0sdQfE/9nbwTp9joWofAvTbi5Wyje5nm1F7RpHI5fy4+MN94HJODgnIIGJ8&#10;Qfgd8PP2wPiJpsvhOdLJjriwyXjX0k9va3MMrI6zxtwJl3/JuAbKHJwdx5P+xPi34JtLfw1Y+EPh&#10;9rFxbxt/amoeLdWMlzJdmRzIq5kBESZEagjjYccYr5OWHlVpxU5u+rte3a3noelUnzKShBWT++93&#10;0OY0LxGPHWhX9onwmjTVBPJFb2lqXjxCCGLEgAE7lIAAAx07msjw9JpGkeHrFHmt77TdPvpbq1tZ&#10;4mhmTeMPbyccjecnlecjoAR0fiO4134faHpmu3l9ff2hcX3+n/Y1YIqnaRkpghSpySAcHPI6Vw/x&#10;auIviQ91cQi40Szs5o1t1tbeMi53HGGyQA3HPAOO/avel7/w6fjoeLKX72PNa/6MT4i+K9T1DS9Q&#10;OgXyRR6pMvk6fYoG+ylcqcOvvncTyDnng1yvgb4ceL9SeaS91aa4vrbyVmkkvNyozPw/XPUD1wB0&#10;xmvTfBGg/Dvw74J/s7XNSuI9Qv8AzZrjUFy4k4AWNQDhCTxjJ68D05qy8O/Cv4Y/EDSYdV8ZvcQ6&#10;hEH1KS1mfKCQ7oyeoA6NxnIxyM8VzRafJ67HFiaVTRx29Utz3D4B/DbxHpt1a3T6db2t48chd1j4&#10;meONixjDKS0m5AEXAy2FOeh9g8Za1rHhjVLS/wBN0awmks2crZ3WjrKkbCSErFIhl4IjkEgZ1+Ub&#10;clw2+sr4BeFFk8HxePfD13c6lJb3Hk2dx9ojHksVdoSCYtssjjkbgvyDjGQRj+Pv2gvhz4h+Gere&#10;DLW+kum0ndeX19faYyQ267ooflxFDOsQ+0OxLHa4KDkuol++yuh7HBxTe+541d81Q4n4wfHzx/4h&#10;8Jx/BOxTyJ/ETLc2KwfZpJ7m3YRStKyuN8MTSyRMCqoux3ILjcV+V/229V0zxl4QtV0w2/nSJZpr&#10;UNqyuv2z7DlIFjXAcM84uh5ePJUMgDoymvTvFeradpNnefEI3NrJql/bySzXUNvHNDDutEtUs4po&#10;5Y9r+WWV4YY2Ko0iyMOBXx7+058SrGx8Qx2upwTIsCmZpr6aZt9whO6SFBlTITtUyEgyALkgBXr1&#10;adr2OZuXLcx/C3iazvfB2r3eoePteutU8lW8zUrWIwwWuzAUvu83fvk27iUXcwIV3wE8I8RyjV/E&#10;klxcXSyTXEoHmbsrGC3AAbHyhcYA429x0F3xH401LUlktLWGG0S4kEksHklcycg464Byc9jk+pFa&#10;Pwl+H+r+OdY/tmQKtut0puLqbtyvOem0syrgEt84wOQDbtSi2RH3pJHtf7Nnwd0jQh/bXi6ymgkv&#10;7Pbp48n/AI+BtZ8KGVlyzRlVwCwPYjO30jxpp+u2Vrp1tJoUmsaXY2MyfZbVv332oySJGQPmefCL&#10;OTIFfCff5IDdnqXh/wAD6H4B0TVNc12O10zT5lRdvl+ZJFGj78AOQ8i4kG5jgLEWy7ZB5rwh8Z9H&#10;0/U9V8TeEfD63Vvo/lvNqFlcJ80YWQNGu5tzHLsvBKESFjuO528zC061aftqqs309DsqSpwXJAXw&#10;p8IvtujwePdS8VW8cpmgmu79ZkjuNMs0PltOqAYMxBfCBY5HkeL54wwZvNPGM9p44S58b67Zw3l9&#10;cXivatY3EdwJZSyfuTJHI4BConyZDlkznbuJ6/4y/tMT3ukSaHoPiOOzums3sdY1DS7oxrctIwPz&#10;DywVZIgQcA5mZmUjgDyz4L69olx8TdL8YeMdZ8nR9K1hVtWu9RKgYlLhwplAjURjYFy6ZYMxGQx9&#10;VaK5xmT8W7rwxZ+ErzwdbWktj4gs9SnN7Itw0q3tuyI8iy7j5ayRuyxhR8zHhiJETd4nJc3j2/mM&#10;cblyqjG0+pHXOCMdj+NdL8TIdS0rxLfafqWryNeNq9wLw26v5MzRSOolBYDf84ZcFRjbxkHjkGMG&#10;xgoIbg7mZTv5xt4OOjduBjr6VBcsSZbmzpuux6Xp9xpE0ayC6t0EkkkIZlbpvUkjbkcFgOVOOhzU&#10;rWT65o0Op29rD5sMaWawwrxIAMAqudxYBTnHA3DIBbBz/D2narrd+trFbCSRnysW4FSQMgc8AepO&#10;Bwckdvuj/gnN+xX4FsPFV/8AEP4662LXUPDYuB/wjf2MSvbXaqoWQucqH2yrJGyHcvyOj5OV4cyz&#10;Khl1F1Kj26dzqweFqYqokjj/ANgD/gm54m+NXiS3+L3x30fU9H8B6SsdzJbywvBN4g+Y7IYCV/1J&#10;wfNmHCBNoIZsr9tftNDQPAfw51CLw1HBZ6fptqlvY2lkqLa2sCW4VY0CqQGAxvVgylOBggivW/8A&#10;hB4PFPw+fwp4Y1zUPs8OjyPfapYtu+yiU5EgyQZGOSNo3EDjB4NcH8TfhL4B8NfBtv8AhEfEbXV9&#10;Jos1tL5tu7fariQZeeYkhycdBs4Vm5Pb4XC8RVMVmsald2i/dUeiv1+/dn0lTL6dPAuNNa737nxh&#10;4o8Vaj8N7Wx8GwalLAstx/aVxNDamNtRnIzFHErR7t2ZGYZCph1DBlx5e3pE/imfTo5PEz6gLq8t&#10;bW/is7XMhgtVhJV5UDLGjMsoJ3EM3nkjCvED59PrD+KvDfh+91USquh3F3Z3mmlFxBJsTc3loDvK&#10;J5TCN1PVhlk2AYHjn41vcC303Q1EdiF8uayut8gvF8524ZAWZcyOEy3R2OSceX9tOMpJWPBhK17n&#10;pXh280Y2ENxpXhyb7HZz3NymprdeXL5gRdkpcRsN/mFlABCszDbtbaycJ4++Nd1p15eXtjcR2uoG&#10;4k8y2iCN9mlaIjY4BBOI1G4E70CY3HnzcG1+Jdk0Vv4VuNQv44ZrzyLqTT4LYW8UJBWJI0Ujb1IC&#10;u5UBWLMy5ReB8fTL4n8fTW+iR/ad8kqmR8qt3Cp3CZgVAVGHzlumGI+UU6dO71JqS7M7L4m+P49J&#10;0qHUBd3Xkw4t2a6b95LM5Y3DsNpcMysrb8o65U5UnBzdI8U6paeBNPnt7iS2mtVxdaglxMwjlRpH&#10;Xdv3AuFfBK4UF1IwSzHhfHeuXN/o66fNepHFbSpDHY7tzGQKoEsmBknBdVXouOMjk5mv6ppt7oFr&#10;p2jxOFtbVnukmt1bynEhVWWRfm2lHjzkKSeDk4xvGknEz9pLmNXVb67XXNQuxBh1jUjy1+S3jdlO&#10;wFwSoDHYTxkvg8MRVDxn4xufFFqunzWqreC3KajeeXsa4ZHdgX5xj5kXaRhRGuMHcawrrVLmSBVM&#10;6eYyNM10SRI4wD8xY/eypx67jnIwar32ptNtkVVG1pC7rH0yvQ/Tk9M5LYzgGuiMbWMb3I9dvXvG&#10;lubm685toBk2benXjHTn06YOK+kf+CUvwt8S/ET45edoGk6hcw2drLcXf2eGN4Yxt8pXm3EfLvlj&#10;UYAYF9y8pXy/fXHySLnhmUs27qDjr9f1B/Gvo/8A4J4/HDTvhF8UreDxDatNYXrGCazCoYrpSrxM&#10;JWBDKuyaUl1IYKWwckmoxHN7GVuwUbe1Vz0n4w+Fbz4W/GC8jg0CZLK4uppLcyQmOMXS+ahJiBIU&#10;BW3DJA27doJJqzpBv7DxZqy6ZAqTPlomgj8xm3T+YVUA7s71J3Y2HzjyM4rvf2tLCbxZef8ACUWM&#10;ltHtuTc7beKOO1EguzBKqk5+Y8PtOMJKx3Fg23yC/mkeaXUJ7GdVuXt02SSszQoVWSQs7ckDYVAU&#10;5Kgg9ePOpyb9577HZKMdjrvGF5q+oXk15Z319dedbLNJbzwLtjwqmN1HI3KioCWBOZj/AHhXjPiq&#10;DTLW9dbZrWTy7oxLuARWt2RJYyoHCoQudp3HgDJ3AN219r0cWtahDdzQyrc3kCwxvHltoaZMKGCq&#10;I927GPlLKpGMjbjeJFimgfTbiKK6uJNODRs1iUYvErqo27c7jiNsFsnoD0NEZe9qXb3bI5bVbq1k&#10;0+CMX1x++kxBalNksZL5KnGSh3A4Jyxw7YGdtY9raLNJcT2lpbbo2wm2JmjVAMswyo4HDYGG6nI6&#10;GTxLf6lc2UeorZGJ03RRpHuURqF8sqM4A2hOMD+HkemXaTjT7TysK8W5Uk/dZ3OWXgMenysQGyMH&#10;Ixg5rojoRL3pGxc6ve6dqNldw+SyZ3XDN+78r52Z4uQo2/6zhQCM5DDJFdlosl5Y3kXiizuVjmSA&#10;rH5kLl5Eb5WGPQgRD73GeMngef2izwWUml6jLIrKS67ccjcwLIc5PB6knPTPrc8Jap4gGm3HhSzs&#10;I7i3ktGlXbbje+OQ3XcSuSuRu4xjnbuzqR7GtKXc9cPjmzljgt7ea/sVWZheXK3G5n+b7zHceoA+&#10;X5TlOoILH66/Ye0j4ifGvwxD4S0N4bDToL2ae4vpLU+VYwttcyMerAM6qAuCwOAFwK+KftVlcN5W&#10;pad5PlM6x+dMCfNG3eXdNwyGbb3GGXBckk/oF/wTx8LfEKL4V29ha3Vlp/hrWUZdW1O3tA7wXCke&#10;UPlO6Rty7lUnO7qDhc/G59JwwctLu/8ATPocsS9srOx6d8N/hhdeD11rwx8N4dPEPiaOGXWDp67Z&#10;TPO6sLooxyJR5chOWDAHHJUgOuf2TB4sm/tbxrJa6fqexIrraFAuXRApn2bf3RYg5TqCDnBJA0tR&#10;ufGXh7xNa/C63vLeztNPhe12ysZPtflzOgurvaoUeZbW4kQbyVDEYXv5/wCNPiZ8ZNU8S3Wq3WtX&#10;WntcFTulsriNrraoQykLtU8qU3AEHy8gmvh/rFSMr6p6avsd1aapxd/es7aaHz9458d/E7SvCFno&#10;2meO4dU1K6vIrRbiGEvDyxDsp/u5wwPGR05FT2epeIYtNsdGufD0nmTXkdlLPFasY3f+9uHOR6jG&#10;a6P4b/DiLR9dWQ6ssLSWqm2a7TzLdV6bVOeGCgE/Q8Hit7w7Pb+A/GNiNT1K3n0Nb6VrhbWYiPai&#10;9UyD/Hg44BAI5IOPoqkaT+H13t8jwqnLUjzSXS3c5jw5o3jzW7eJZrezsU0y6uEaynkZS7oGIXJG&#10;7JPsTgjuKf4Z+HetaX46vPEnjTwxdW1wyo1tHdSN+7kUqMYXuQTtI4JBGQSRU/hTxNdeN/FF94mt&#10;LS6jhe83SrcTOx3ANs+9tKFjnPIJDdc16J4Q+JnivQ9Ni8T+LfEHkx7lWSK1hBh3hwokYll37Qfu&#10;bgrEANgZNa4KFOeIjGTtrf1t0OarUp+zcN7f1/wx9RfA+w+Kmr/AuPwvcyXGl6X5bXU0OovCsMEc&#10;eD9ldpkZ0JU4xgt+7kAIJGfCf24PiN8IUstW8M+ME0XVrrQ4TeRrfwo0CtOYEDeRGXW4KK0svmyb&#10;WYBAJm6Nl+M/jr+0X+0C1v4B8BaWzR3WgtDbwzE3jXsfmsC2FLiGB0G0SBcHb95MYHzD8bvh58Wb&#10;fw2PEWreA3vry+1zH9oXGsw3lzf5uYy4UxHdFa4hB2Pu8yQDZJ8wQfoeH5uRWPPq9jxn9rL476pq&#10;vjKPUI7S5sxYyT28rLprQQyyxtLAwiLODEEjZUyEyxBU4ZnCeN/HbxD4b8QabbrHo/2VY9QvJLi6&#10;W9WZ1MtwGJeFlVv9Woxggts3HawkFSePNcv9bAh/sS3vdU1ZmF1YWcjEWEjLGVlyzFWYxoFH3Qiq&#10;wO8kSVx/iuGy0rxjqDWOrWd1b3E8xmhsZHaIKXyrRclvkZVwwbLEYJKnJ7KcbbnPL3mZFpbW+va3&#10;5lndW6qrKbdHxChwBjgAbRkZOQx9Sx5P1B4D07Q/B/guytdAt2xeWwe1GpMJmjQo4DZRgrbWWXPy&#10;KP3RIG7IXw34SR3uk+LY9FENu09w0gtXnjklkjYoMHKcjOMA4+XOTgZFfWer/sz67oHwxXV5tPEs&#10;10rTs0Mj3DPabSxCBGYjc5G4csBEx+Y5FYynGWIUWxqn+7utzyL4nat4y8fWtpZ+C9Hmu7C6t3bS&#10;7OZBHJd2wuUQ3BDFQ5Z143KchOWfYAurr3w78ReDvAtr4YubG7vI9DVJ/EE1jp7SqLp082dJvPY8&#10;xjygrDy1GA+FeZce+/D/AOC2ofDrw3NpOqeLLWRvD95HDbR37RQ+ZsTesKysyuYxL5kmAVV0OMF5&#10;8r5N8YItcvfCet3Qje3W60kmRo4luI5HNxDsV5l8tSnzNliWEbwKhO4QqeuPvbGLXLLU+dvFl4ur&#10;SwaO9jDa2azsoVk3yR/MEOVHzsECBsAccEEBsV6f4T8IXekxWvie8todP03+ybcQyWNwkM0MYhjL&#10;TbUA8x/MBwyFnR2cM+x0VOM8O+Eb+XxN4b8Qahp90LKctJd3MisySXzSXKxIkjBfLl3R7fLc43RM&#10;zEISR9N6PZWemWt9qfiqOy1COG/a3mntVdlsImIaOBIyhVglzCqySDHDRkcFKW+41pqfI/7Q3hPw&#10;7pvjZrgzR7723F0zO2xZgxdW2DAU4KgqFYABduDndXmWl6Z/bt1IttEpbOQQVfIyfmJ/hHuegGcY&#10;r1n9pnU7nxd490m3uvEDTSW+l28Uk0M24xrCNoYIqoItxOQmCVyBvYk13n7ON7pvwbksPiloHiHR&#10;/wC09NEsUT6x4Jmu7ea4JjKIZIlkiIGN+ThwVJC/drlxeM+q0bxV30RtQw/tqnvOxwvwL/ZW+Nfi&#10;zxxpcemaHe2tjdXyQC+W3lwm7B4by3CsNyMMgMvyEEcGv1Q+F3wn1bwlY6Ld+LrRNW1a08NR2Gp6&#10;lNYQ28LCIeZCZEUFpTHtZRk8eYTgAKDr/s3eJ9S8Z+C9D8e+Ir3wi1lqOpmT7V4dvftOmrJJsAX9&#10;5GsyzBl2mNAzx7UJwcFPddZ/ZqvvEevWFv4qtfseh6pbxv8AbrG6e6kdS4y/lnDFW4xweGyBxX5v&#10;mucYrHTtUikldb/1/wAOfUYPBrD026bb+XT+v1PPdB8U+ANP8DWejNdxvqF1J5gU3Dqs7Dk5RFOx&#10;WIJ2g4AXGW61i6l8CfCPizUZPiZqazxtptm0mn/ZpX3S3DZHkwxYO4klQfbjocj2j4lfB0fDLwHa&#10;2HhbW4pIbW8ku1ks7ANMkRAXZ0Dbue3QH1xXOeN/hdqF7oWkeKfD02r6Ctrfmezu9QIXK4DbDg8j&#10;G/auMAsMYzXz7ly1eZvpud08P7WSu9t126H53ftD/sv+JvhJ4r1jwJYLff2hr2uLf6THYwlJYraR&#10;oHeKSdDHkRSOHXOzPlKWYBVFfPus+Dbbwt4vtdI0W5mZo9LlXTZGspIjIpiw0qwynhA/3M7cbQZM&#10;qgiP7E6p8DfE/j660/wxrHh5NQ1po7szeINUUIIll3BSHZDHEdpVRjLcZ7ZHwB+2f8Jrn4eeJLnx&#10;kdIuFvklGk63b2Pyy22Szb4lWMM8YhhLLISp3GKTAwNn6RkeaRxuHVOfxx0fn5/11Pncwwbw9Tni&#10;vdbPl34NfCrX/Hfiu4uItUs00+GX7Mssl4rw3dxIQ0ca+WzOyYCtlQ/l5UuATmqnjPwvq3g5JY7u&#10;+tIbmZZIvtayNH50GwruUk7gJQSuwlt+4ZXO3b61F8Q9b8G31hqegeGbeO80eGG5bULq8llW6uZJ&#10;RNNe/IWXzvKLIS77Rhzuz1539pfw9/wkm3XdH1mTUDdaeirJBIWZobaEwy71UYRg5yU3FgIiWBZs&#10;D3o3U9djz5cvJoj5y8Ravb3DLp32lpDbjyoWaXKmMMW4DAgZY5OSOc9OAMpLzykYRIzPM+I2cA7R&#10;64292x82T93pU9/o9zaXc1vLEqv852NlSuDkLjJ54+ozmqupTwW93IYW2ncBuGdx53E5xnr78DA5&#10;xXdpY5dLkmoCNbp/s0zssUgX9++XAA+6SPvBc478Ak46Cnvby28if5vMY+W0fzA46nt1A9+M+lOc&#10;XMbxuka/Lu+Ve4PQdPQHv60MFkZtkKrGrfd4PPJwDyO/+cZpoOW6K06mEb3JG7hsKT29Byf8a7H4&#10;V6unh3xPp+sXFjFeLHPEwt5Gxn2JJ9cHqOnBHUcbNh/3fmeX/exGQCwPQ+mD9fwrt/hlfrpeozam&#10;kVvNNa26y2v2izS4TcBuw0UgKOMrhlYMCMjDAkGanwip/Efb/wAK73wl4r+D1rb+M0t7rUNYmsp0&#10;DX0bNMsszo8k8SsTEjPLMsPmBTtQgFVUtH578atH8SeH7G1E1vFNI8yW8Pkp/o+yJ1AYjs0Zib7q&#10;glEJBbnPN+APjvpHhjx74XhvvD/9sB9JWytLO8uI/nuJEUqgXylOBdxr1JADPhwVBb7X/aU/Zn0X&#10;V7a/8X+BbNrzRFWKC4naaNlhVnlWNI2Vn5I2SEAtlJwCTmQL4VTmoyXN1PUp8tSNj4b1meKykWGK&#10;xW4u7CGR/NhjVgVmBUMScZBba5O4Z3H5QcGuQ1zW1Ojw6YhUtCssgWPeAsmDuBYkMBknuCWwSOBX&#10;ceNNM1Pw9rN3Z6zYzQ+TG3mboSxG8sqBVBAYFZVORjnkFSxB8x1aQXs8t1CVfzJTNNby7XZWZj93&#10;r1zgY9eevPVT1IleOwX+qS3VoHvrhZriGHymmKlw0JABUjH8JJHHzA8ehqjqMMF5eSX9kPlmkVY/&#10;L3D+A7jyV2nKjOB1Kk5GKElSe6kc2/mK0p/dxuN2Nw3YB6DPHUnhuSBzFNItt5sh0/c32cIpWNVX&#10;5W3fe7EHByMnk9RWxMW5amva3MiFXldG2zEAyyI0ibgVBJzlgMZ68kjrjFXFh0uyhh12UqZG1BvN&#10;3FZBImFypX72M5OOPu4Od+Bg6JLZsLeUncysrx/aML5O3kAA5zk4OCOdnAODVq5u9+nSQrfNPuyd&#10;u77vIyAPu5PzYwSce/TGcfesdEZe6elWd/DqNhY6Vo1ixkvnjRZWkKvPJ5SqCctySqqhYYGAuQxG&#10;B+nnwa+Cl34M+EWknwufsskPht5ptW1C8URTeVCkssinhcK0jBRtIZhtB+Wvzz/Yu+C978UPGGl6&#10;r4kvJ7HQNJuYWvmhtXcFtnA+/ngKBnGWXaoBOMfcdr4M+JT6Z4d8NzavdS6Lqg1NNT1BL2Tbbgzw&#10;lJpoSSzLG7L8uQGErBVOGFfA8TShWksNGa0u3fv0T+R9BlsIyjzSbW2256T4y+KOueBdSm+M0mn2&#10;+tRXVnHNNbQzQM8VwxjCrHlfnURrJn72wbsggccT4o1+9+JD2PjnwjB8QJtN1LTYpbV9Dme3t8cq&#10;SEcAhiwLHgDLY7E1e+GXw71u/wDHHhvxPdW0OuanoOoTxaezWrtY2sjvcq7FD2ccgsONwXgqFO1F&#10;+018RfBjTeALPwLqWn2vh+5lsLe3tdNa527ZGZ1kZ13CRJXkjZCSUMe04YED5GOHjG0Vdtdelvmz&#10;0o1KMov3lZu+vf8Apnkvw8/Z4+IvjGGw0bTPFIsY3vRDcSNyw3cP948OCc9eO+RXVxeDPhr8P/Dv&#10;iDwD4ytoNYk1LULazXUL1g62MMOZJJ/lxtySF3AhiDnnmvpTS/gV4p1H4iQy/FXwrIui6bNHdTSW&#10;9pJHbyFVYxJHDbrvBw4Iydx2KpJY8U/2sPC3wLt4rHSrrw7DpWpW8reTazWRsYLmFhCsRbzQzZCp&#10;tZHOQUf+9Xc8befL+W/U8mhltOSc47rvt/XY8G034VeAbTTtWn0fXNKjm+3LDZnSXmunkhKq8fQ7&#10;D91lBOfTkj5ubj8HeNPFw8K/Ca31N7fQ9QvJJ7i7uSweKGSREFspyFR/mJZhuO35QVLNn2nRPhdp&#10;kGn3Xj/SPAtxPpAs7WZrDT7cSwiORBIw8yNgvJZDuGAMkkDNY3wY0B/in8ar7wf4L0x7VtK8PwrA&#10;v2Vd80g/jBZHVn5bHyEj7xyCwr2uH5fWMbzW0gtX57L53OPF05UKfIopX7ddTX+MXjzwj8NPCv8A&#10;wjfw20e30nUtKt1tPOtUSNRay7YkjmlXazZZGQZLhZJDsRNoaT4Y+JHjrx9q/iPVbnxF8Z/Du671&#10;KIWsVrM832BYUCEozpGF2eaZmePJRRIBkyll+o/2sfjp4j1rUI/A2nXD6hdCS5jvtNjklZS3mkSy&#10;sYkY7ocptaErvARkzwtfBXjKfw/42+Ltt4S8Naqus2q6rIzTRLCmXVFFzOkDudqEoGCn7qwPjDNX&#10;6JRjH8Dya22p4z8SZ9ACXvie3a6mhvby6DNOXHlxHLMpKEYctMhIII3O/wDvne/Zk/Ye/aY+PukR&#10;/E7wR8K1uPD9xdfZItb1K4cWtmxn2F3ABZl35BCgnIJOBzXH/Hm8s9E0m28IWEsbXd1cPNqD7cNu&#10;BVVHA4UJGrDaxXMrHng1+237Bnwr8P8Aw4/Yw+GGnXGmW9vY2/g3T9biitJEjlTU7izW4lluVlwZ&#10;MTXMq7Vzg5wo615nEmbVspwcHTSlKTa17JeXyOrKsDDHYiSk7KKufPv7K/8AwStuPhZfzeIvFnjG&#10;O4ml0m5vNQ1KazCtFMirIkKAnCKWkRwu3IxkAsoxX/aE8J698HfEI0bw3qt1c6VPp9sJ9V1G3C2y&#10;XUwYLmR4ZWS3lkmjh8soQUm4JHX1D4p/tbabB42bwN8INHkv2juLaDXrma9McBvGYq3DOyeSoUPG&#10;+3G8LgENC51W+JnwY+N/wI1XwR8Vblrdb++uNPhupIUkhj+zLMtu2ZixMpltmDRkxniQJvPXPI44&#10;yUfbYzeXTstN/P8AJBmH1aNqdHZdf66Hzlpl74dhS48VajcahNc6IkwksfD95POLOMLgWhON8ghZ&#10;kaNSCGdUDDM6+X5b8RdJ8PfEXTvGMgvG+y3dv9t0fU5IxGyubSUtbw4wxJtyu9l3AmAKVO7dHa+I&#10;c/izwx8Y9DstTtNKspI45GmjuBNbLPtUL5E6bvL3SM7H5VTGQh5zEeD8XeLjo/i/VdU1PVrGK4ut&#10;FZZtYmuZJRFcABnERbYHZzKxKcYkVhuC7RX0tOXLseTONzgfC3iTRND+HOleH/El2tpdaXqVvLdW&#10;N5psLRIsE008dyimTFxC0xcSMUxtZVEhHyhfj58eL/QvEupeFZrddThhtra20+GSxjjhkt2jWbEu&#10;UfNzG20kMCSZHcMd6tXMapZwWS6v4f0m+a0ikjlurHS7nTYpftMQlBMZUxjeVZCMkOoa3YkRMTXN&#10;/DT4W+J/jvd/8I3ptwztpYze3k93HCsEO6NOFDYkO5uMfeLuSOM0VKtOjFzm7LqFOlUqTUY7noX7&#10;F/wj1X4ufFW38S6NE2sTSFLbydSd5GTykhIPmbywZQ68Z3YUAKcZr9IPCf7LV5aaBqFnL42823jm&#10;tZNNi8vyYyxBllnR5GdlQE4PKhnOcKzPXQ/8Exv2ANN+GPwbtb2ZvNvtQ03zZn1C0jZIb6S2tXmg&#10;3EbomEojjTdnMSq28iVlX6r+HPg34maX4m0nTNa8F6G2maheG2vL7SLgtqdlErL5jkTxkNjkBScL&#10;jIJAxX5PnedfXMc1BrlWiPrsvwHs6dppp2v/AF/XyPnt/wBjjwbbaHp3ivxjBeLLqMswUaHfRw3V&#10;zGvyJGNhZ5YA+NqggAJkg7a9Wg8Ha/4L8Pw3HgTW9WurmO3V5I5o5ZLqygVCxmWTjEQYkHg45HpX&#10;vXwU+E+rfC/WGttcGn6noesPcDTdXe0tnurOCJW8uYMAVLOpUYHUsSAwzhvw4+EGt6hFcWuj2UzW&#10;3iSK4Rr46tJZXEVmHWRMHGUQkZ2Y6Mf4RivDrYiPNyvVvbq+m3Vo7lbfms++3rfp5Hiup+ENcuvC&#10;1hq/hzxo0k1xpIS/luLx5GS6UqfKKD7oO4EMc/d7Z3Vz/iXwjYa94C0/xV8ZtY1i8kfUjDaxrqki&#10;rbyImS3kx9IsjOSQC204AwR9neGv2MPhx4V8ar4g8YeK7i80uKxXyNHub5xGJ2jAe5Lg5lbaCo/h&#10;A3HHQilq37JXwq8b6X/YXhaK6sYrmBE8y4mf/T7USskqmQtncUGVfjIwc85HR7Ccbx0T2tu01b8+&#10;hzxxlCom5N+bto7/ANa+R8q/C740eIfCcMj2/hnUdS1hYpW2ZJjhXaCsimTgcYGRwowQG4B8I/at&#10;+GnxA8S6ouu+INLWDxNqlqLm3EFmsv2mYKYUWXOUmC7x+7KkqZMkYO0fqN4R/Z/8FfC3U77V/BHg&#10;GOG1Omx2OlxtfPO0WRiSXfOSzJtC8ZbOzgc8/Jv/AAUJ03TfBf8Awr77R9hbxFrFxqiwIybUuPLR&#10;ZEQ5kHzCV1RWHOdvBxmuzKZ1MLmlOF2+a669r/iYVa8MThHzdLdvu+X5n4ZftTW2uaHeanMBfSWM&#10;LNbQwXFuT9humVt8CM6EsrBifMC72DgNhsvXjPhz4i674aurd7qRbqwiH2hrUxqFdGK+b0xtPJU7&#10;QPm4POMfpn+25+zRovxnj1b4j/DhjY6tMJnt7W+v0EE9s+EEb+b+7WOVzIysQFLByGHGfgvVPhx4&#10;j+HX9va/qWmztpsN2LbVNJmmTbcW8srurxBwdzbVJLACRNyScdK/UsNUjVp2aPm69OVKpdHnfiqf&#10;S/Emt3VzDaXEMsytK0MijcJP3j4JyegK/NwDjHAwa5O50/EaxROyzFV3bXHpjGAORjt2zjFd9ofh&#10;631CWExW13qHh/7QBdT+Tuls0MwQFzkbfmaPkcEnC9fl5zWdL0ou13pFyzNvZm2jCHacoRlickZJ&#10;XGR6kGuyM1HQwceY5pLOOGKS3dP3kinKyN0wcEcgfKcemPqaS6SGRllS0ba3DSN1Pf72PT2wRWnc&#10;OFhaYJtbziSeBx6fzH0weKgYi3txczIrbjna38P13EdRj1FbKTYjKlRo38uUNHn7/JB55Pf375re&#10;8MyeXotxKH2t5YMjNJ8ozkD65LD1/rWJf73IeSHAyARz/PnPb3x+FbfhFPNsWVQjSRgqq7skNkZJ&#10;B/2d4/Wip8JEF77Q66llvt+qOZJLjYWNxJMXMrZO7nHXI+vI4r9ZP+Cf/wC1KPjx+zlpv7O1rYSK&#10;1mUmvoZIV3QxwvJJGmdxadSj3AVpNoBTKj95KR+VNp9ka+a2YSQw5YoZGV/K4G0Z43cDHQdM9+PY&#10;/wBhz4u678D/ANobQzptxDJY6pLFY6pp9xDGTPEWU70kkHyusqqFwRk8EgdfPx0I1aLtutTqw0vZ&#10;1F5n0V+2F8MNDtL1h4dtmtJprCWX7RPcL5czSLC7ANyjKu7C4G7BBPEgVfjXxJHfWM8iqJIftEfy&#10;CG43Yy3zABWyBkgbeD9cLX6Z/tN/D06xociS2em7bqzWKTUIIZFTzDOTulyxWIxKgbeqxpGDtG0B&#10;Qfz5+NOg2EWp3c9jDClxHdMl9aLIYxCGC7JOM/f+YsOCN3CKA4HDgKvMuVnViadtTzyfVrVrlrZX&#10;86ZtpPlRgsGPYL1zuzkHGT1BB5muLiN9PWK4Ekj/AHoW80JheVKY29cckEEjAHPWsvVGeS4iD3EP&#10;z5Mv7ncWIYkg9c5HOMc8jAxUaT4wiRNlXH90sOSNpycZA4IwM4xjg59ZxtFM44S1LEUssNyZY4vt&#10;DQgeYVjyGUEhh0GBkH5uSM8+la7eWQ8U0eGZVMUbKWcsAT7k5544JOM1z7QW1rIt3YXLCNR3DHb1&#10;ye+Cc+p78gZNbttcW15pcrreKqAEruJZ1Cg8ZUHjnOQckkHgEEZz6M6In7X/ALCX7Fng3Xv2CPBP&#10;xR8aaDcLpeoaQutSpp+oB11AeeJJ2mijIISNAkYzvZQmSY+EP1ZoP7Lnwh8YeIdJ0zWvBqm2uNdt&#10;9Ss7VNSa3tbGEG3xC6l0Zm2BwsI44kbZhUJ4n/gidr9r4X/4Jn/DfUL6K8m0u1s7iXWHWYT27Wxu&#10;Jy0S7mKRbsfcCxhpIGBy0m8/Uz+KNcvrTXNV8VWWmwTabqVwvhSbRJLjzby3ADRyYni/co5j3AB2&#10;jymd7Lgj8RzSVT69Vm5fDOSs+tn09dl6H10KkowjTjDdKzXpbVd1v6anNa54V+GmkaHofxJh+H7a&#10;f9jto4l0ySyjZ0uA9tLB5u9W8tgyBtzAj5l2k7g1bV38E9S+I1y/i3wpK2rWty7f6Zb6bZHc4Jzu&#10;JkiO89Wyucnqa4TUvAmqftF+ItIT4sXmj6lZ6D4ia5stFuJB5jMjFDcyrHKzSSh0UoqnbztZciRm&#10;9Is/Fvx9/s61HhaOx0tDaxve2mram+9Lp1DyhDJKMxqzbF2ZQbNo6EDyMN7H2jlUU5Reyjo72V3f&#10;b8AqTrUNIuKl3eqS7d7nnNprvxZ0X4aWmseKtRxDctvhmtXRI7IuMCERx43EIeCQQG/iYZB6i40j&#10;Q/iP4PuvEOu+Frua18caTBdalIlwkkNlFEWGySNmQks+TviDOfLJLAMqAorejKpHESipO1vuvoef&#10;KTjKC73/AAseeftc+DdB8B/BeXw1pvh0aD9u1NbPT7rTbhY1jYW27zGgVWjLBYwvUFtvBQtlfhXx&#10;FJ4f/Z/8Fatqfg7WYbPxJqKPb6hqt81zNNdNsjJ/eIoZmfiQlyFB6BQzpRRX23BVapKpUpPbR/ff&#10;d/kefmFSUld9F+Z8P/HP4ma5qvxI1Zdcu7iHd5mm/Z7NhDH5jIwhYbCdp2dONqldxG7O7zLwbr8f&#10;w90abxbrd+rTPbGN5o45DKqmJ0IJVlyCFwxycGRsA5Joor9Sil0PBc5SlZnD/s9+Dh8fv2yvh38N&#10;r+3juYfFXxE0nS5EkbaGS6vootvzZAX52HIxjHHY/rt+27+03r2g6lrX7NX7NmgWfh//AISJidY+&#10;z2/kyPaSGNI4c78bEeYFlWRd+1hnDfMUV87mNOFfiGjGorqMJSS6XTVmd2Fr1KOFqcjteyfofJ/w&#10;d8Tj4atFqNjLHqN99na4uLWXfseVtvDPhVJFvHuUhAOmcNkVc/aj+Leq+DfCE2keMVmurXT7ia1M&#10;EONsNxHBF58aDPzIPKYHcRvIXczgclFfRQhHfyOGU5WOX8ba/D490e28Q301va3ltdNc6ffR2SRW&#10;tr5R8+SJoERgCx3yjykULvjRTGYyzeQ/tB+KZLKzvNR0+0ljkOghbplujlhJcJNhl4QHY38KkEsB&#10;kAbVKKIpRlZBGTluec/sv+Hr/wCO37THhPwV4x8X3FnZ6lqEkd5dLeSKsMRRjOzN5UzbGVfLbEch&#10;ZTgowyD+vX/BMv8A4JUfCj9n7xlffEHxb4u0XxJ4Z19bdNPbULGea4icSTboETyU3w7l3GRmibMZ&#10;2xZKsSivz7jPH4mjW9hF+64xuvmz6TJ6FOVL2lvevv8AcfpB4x0HwxoXxAsPAc9xatJa20l3DZzW&#10;7JDH5SRB5QY0O35HBwAS4dlO0jdVuP8AZntdO8bSeJbvxfqGi3redb28el3TLDKJbg7Xjjw/kkM2&#10;Ad3O4llwMUUV8FGlGTrN/ZlZffb8OlrG1bF1404We8b/AIJm18QdM0y10S11bxX4olvL7SzAz7tN&#10;i3GF422R/KiryOSQex46LVS3vvD+sSQzaH4jvXh82MWerXeVdpfJ2hVjRRxxk52A8jBBIJRXj4+c&#10;vrsqb1V7a6vTTfzvr+FisLKcna/2U/vHeOPB+iaroWmx+J9Z1C60jS5rpL3UW8tZhGqqPmCKCyhv&#10;4UC/K2B90A6A8CeHfEd5Y6tN4l1aWaHT43urizvprOOaNywCBYnUqNpyOMgjr1BKK7qbjCtKMUvh&#10;v9y/LT131NFUqRVlJ2vb73qUfid8crPQfh3qnje+vmtdHs4JC0kdj526RAVSJU3KSzOCu5goPdlG&#10;DX5Q/t/f8FL/ANmz9o7x54T0r/hLNa0mz8HtOFiutGZDctJFArfNEJDyFJG4D951+XmiivtuB8uo&#10;YvD/AF+s3Kpqk29Fq9l8zyczrTw9Z0KekV5ann8f7YOg3dmPDep6TPp7SWbW8ckkjzMFjZUKoBu2&#10;bTGWIDBd7LsUKuK8B/bZ8NeEfijrureH/D2pNZ29vKEh2wtH9tmt42JeX75biTaSeWZlzkbnBRX3&#10;WGguZtd/6/I56z5qcb+R80eHr63+GHjTUfh18TPDEOoWMd4F1OFHILzW8cmwqUYZJLM/IGTgFl6i&#10;h8ffhte/DzVbfWbDxFZ6loWu2kd/od5bwyRkwTSylF2SDenCsMMTgBeTgAFFeh/y8j5nDf3pLsec&#10;z332mdtQEgWTYAW2kduG4PPTPbHvWdPqTSbXnnb2ZWbjHTHft+XFFFdUUkiXsU7ucEZRdsbYwpJy&#10;Rirfh/VGspPObdsjlDbMcHuVIB9PTrRRWkopx1Mk3zHUWkUMVlcMysvlyK/mcHBO3p3J2+oxzjA7&#10;U28ST6Zqq6kkCu9u6tFG24qSpDqOGGOepBBG7I6UUVzxjHU3lsfpH8PfEx8e+HbbQ77xRfahpv2G&#10;GGG+axt41ckI5Zk2iRmJCkyZDNGTEVAGT8y/Hvw3HZ+LtUii0eWFvMNtFkQyCS5hY/vjkk/M5K4O&#10;eCM4AwCivDoRUK7SPVra00zwDWrCGwvdiXAIWTZHIFJXcCW2gZHy446KR2B61jxTJLcM8C7UYMzF&#10;gOMKSemO469fzoor34/CeQOkuMT7ZLgqiq7Qll37j2xnkc8fz4q9ZXaRWKeZLIyuQqtnhRjGeDno&#10;305PFFFRU+E1pn9Bf/BBXxbp/jn/AIJn+CvC174tkax0PxJfW2tadNaloUg/tNXWRQUZWdHuYiFw&#10;cl1beoRoj9Q+IP2krvxr4nvPDnhjRIIhpat9hvo9WmkDTRx3SNARJBG2C0cuWPH7pSuQi+YUV/P/&#10;ABBJ088xMI6JOT+d5fctOlvyPp6FWXNSXlH9P61JNP174m/2TrT+L9a0dfsOn28lpZ+W0t1aXEl1&#10;G11Etw0Tbd/z26yAsQI43PK7m4HwB8RNH8ax6t4h8R/EnwbdTTaxIYZ/FHw81C7uDCY4yiq8V8MR&#10;qpChXy4KtueQ/vXKK8T65Ww9ONSNnps9Vq2d1+eXLt5rR7eR/9lQSwECLQAUAAYACAAAACEAPlqp&#10;JwoBAAAVAgAAEwAAAAAAAAAAAAAAAAAAAAAAW0NvbnRlbnRfVHlwZXNdLnhtbFBLAQItABQABgAI&#10;AAAAIQA4/SH/1gAAAJQBAAALAAAAAAAAAAAAAAAAADsBAABfcmVscy8ucmVsc1BLAQItABQABgAI&#10;AAAAIQBqj9aTAAIAAAoEAAAOAAAAAAAAAAAAAAAAADoCAABkcnMvZTJvRG9jLnhtbFBLAQItABQA&#10;BgAIAAAAIQBYYLMbugAAACIBAAAZAAAAAAAAAAAAAAAAAGYEAABkcnMvX3JlbHMvZTJvRG9jLnht&#10;bC5yZWxzUEsBAi0AFAAGAAgAAAAhAEbLBInZAAAABQEAAA8AAAAAAAAAAAAAAAAAVwUAAGRycy9k&#10;b3ducmV2LnhtbFBLAQItAAoAAAAAAAAAIQB4/nNVIdcAACHXAAAVAAAAAAAAAAAAAAAAAF0GAABk&#10;cnMvbWVkaWEvaW1hZ2UxLmpwZWdQSwUGAAAAAAYABgB9AQAAsd0AAAAA&#10;">
            <v:imagedata r:id="rId11" o:title="" croptop="-750f" cropbottom="-1144f" cropleft="-306f" cropright="-275f"/>
            <o:lock v:ext="edit" aspectratio="f"/>
          </v:shape>
        </w:pict>
      </w:r>
    </w:p>
    <w:p w:rsidR="00DC6F11" w:rsidRDefault="00DC6F11" w:rsidP="00227A7E">
      <w:pPr>
        <w:rPr>
          <w:rFonts w:ascii="Comic Sans MS" w:hAnsi="Comic Sans MS"/>
        </w:rPr>
      </w:pPr>
    </w:p>
    <w:p w:rsidR="00DC6F11" w:rsidRPr="00227A7E" w:rsidRDefault="00DC6F11" w:rsidP="00227A7E">
      <w:pPr>
        <w:rPr>
          <w:rFonts w:ascii="Comic Sans MS" w:hAnsi="Comic Sans MS"/>
        </w:rPr>
      </w:pPr>
      <w:r w:rsidRPr="00BC0A73">
        <w:rPr>
          <w:rFonts w:ascii="Comic Sans MS" w:hAnsi="Comic Sans MS"/>
          <w:noProof/>
          <w:lang w:eastAsia="tr-TR"/>
        </w:rPr>
        <w:pict>
          <v:shape id="Resim 9" o:spid="_x0000_i1032" type="#_x0000_t75" style="width:108.75pt;height:87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RKC7P2AQAA/QMAAA4AAABkcnMvZTJvRG9jLnhtbKRTyW7bMBC9F+g/ELzb&#10;WurUlmA5SG0nKFAkRtF+AE2NLAISSZD0EhT9985QipOeCqQHUUPO9t7jcHl76Tt2AueV0RXPpiln&#10;oKWplT5U/OeP+8mCMx+ErkVnNFT8GTy/XX38sDzbEnLTmq4Gx7CI9uXZVrwNwZZJ4mULvfBTY0Gj&#10;szGuFwG37pDUTpyxet8leZp+Ts7G1dYZCd7j6WZw8lWs3zQgw1PTeAisqzhiC3F1cd3TmqyWojw4&#10;YVslRxjiHSh6oTQ2vZbaiCDY0al3lLJKhqMDrIZWid8IC63/rqZPOyV3bigtH087x1Rd8YIzLXq8&#10;ndrUZrp7fCBZqDuFUAJuE9r/lb/vlL1XXUe0yR5xorj/vkTTNErCxshjDzoMN+mgEwHHyLfKes5c&#10;Cf0eEJ37WmdRW7iEbz5QO7QGdX/li7s0LfIvk/VNup7M0vl2clfM5pN5up3P0tkiW2fr30QniVkx&#10;H03CS4V8cBBkS2aDVL7jvAyxV0fk/UqVVPCWJBTlpXE9/ZEMu8SRer6OFCGUeJjN0k+LAh+BRF+W&#10;5UWe5yOcl3TrfHgA0zMykC5iiHTFCdEOaF5CqFunadWGpB+8wwnEaR8F8qYJ2/oAzAlUEPvepHHW&#10;SYXXuMhtYBNNJBeFGt8DDfHbPdpvX+3q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trCXnaAAAABQEAAA8AAABkcnMvZG93bnJldi54bWxMj0tPwzAQhO9I/AdrkbhRJ5XKI41T&#10;VUhw6QVKDxzdeJtE2OvUdvP49yxc4LLSaEYz35abyVkxYIidJwX5IgOBVHvTUaPg8PFy9wgiJk1G&#10;W0+oYMYIm+r6qtSF8SO947BPjeASioVW0KbUF1LGukWn48L3SOydfHA6sQyNNEGPXO6sXGbZvXS6&#10;I15odY/PLdZf+4vjkXl3iG/j5xzqHAdpt+edfT0rdXszbdcgEk7pLww/+IwOFTMd/YVMFFYBP5J+&#10;L3vL/InlkUMPqxXIqpT/6atvAAAA//8DAFBLAwQKAAAAAAAAACEAVkIgVIj2AACI9gAAFAAAAGRy&#10;cy9tZWRpYS9pbWFnZTEucG5niVBORw0KGgoAAAANSUhEUgAAAOYAAAC5CAYAAAA8skOZAAAAAXNS&#10;R0IArs4c6QAAAARnQU1BAACxjwv8YQUAAAAJcEhZcwAADsMAAA7DAcdvqGQAAPYdSURBVHhe7P33&#10;W1TZ1jWAfn/Afc/pZBvJOeecc84556xkkGQgKKCISBBJgigKioqKGQVRVFRQMeds5xxPn3O/ceeu&#10;clu7igK0u897w3N/GM/ee82wVu1ao8acRVXxf/7v//2/+P9jOv744w988cUXuHfvHi5evICjR49g&#10;584ebG5qxJqKCuTm5CA+Nha+Pt6wsbaCtpYmpKUk8dEH/8Q///H/mBMf/ON/OGCuBeD68I/TbVy7&#10;4Fq8r/Bcc2OumHfJy7cLg43jxorm4frwbaKY7ssd+zPgzvfn8nHXx4Jvmym34JwbI/D5/3li/vLL&#10;L3j58iVu3riBs6OjOHTwILq3bcOmuo1YvWoVMtKXITIyHJ4e7rAwN4O6miqWLFoodCPFnc8E0RvN&#10;Yrof+6QK5xe9FpwLYgVjorF8Pz4E+d8X4nML28WNs5jNLmp7tzxciPf9K2DnEcw3fZy9Fl4L1y4O&#10;4vPz/QU2cXH/X0PM77//Hk+fPMHVyUmcPn0Ke/f2o729DRtq1qOkuAipqSkIDQmCi7MTTIwMoaQo&#10;j/mffiL0gLk3ZC6I3kDRcYFd+Fxorn9SzBuwPrNh5jkE8/9vgJ2TOz97Lg6i9ve917ODn08AcT7/&#10;PXAfF/vY3gXcxz89h2BcXCxj+18l5n/+8x98/fXXePDgPi5dGsfx48fQ17sLW5o3o3LtGuTn5SIx&#10;IR4B/n6wt7OFnq4OZGWk8MlHH/IWKx6CByT6wEXB2ubyY8D1EY0TB8H8jB8f3Hxzx8/sx7X9NyFu&#10;LtG1iELUl/t8cG3viul5uXP9uZzvA9H52WvBuADca3E2cWBzsvlnwp8i5u+//47PPvsMt2/fxvmx&#10;MRweHMSO7d1oqN+EstJSZGdmIiYqCt6enrC2tISWpgYkJZbgQ0Y9eItiMX1B3MVzIerHgm/jQjAu&#10;Gsdez5aPC1H/t3H//McbMOesPyfnmzHB4+VfM/HiIBQr4ivO9neDP4/gXNz1TJgex7UJjqwf68u9&#10;5ttFIewvyMmN+++BO6dg7tkwc/xstul2fr7/8/z5c0xdv44zIyMY2L8fnVu3orZ2A1auKMGypWkI&#10;DwuFm6sLTE2MoaqshEUL5otNJAyunYvZ/bgL5S6cHRMHgf3dfMWNzwU27m08kfLjjz7Ap/M+5h0/&#10;/OAfmDfvQ0hKLoCmmjwsTDTh6WoBBxtDeLpZwdvDBk52xrz+dfGiBZj3yUdEWiI2L59g3eIg7j79&#10;b2P6mqaPsWAfkyim+3HnmO7LPReFcOz74V1zsD6svyBuJkyPF8QI5+Ta2WsB+Pn+z3TD+4KfSBji&#10;/BiI9xP3AETB2sSBtc/l92chmn/hgk9QtGoZUtLD4B9qi6XZwShYHYXc4iDERDhiabInCvPCCKEo&#10;XxmLsuJorCyIRG5ePIqKU1C1Lh95BfFwcjaHjAxVEkRs7lyiYG3/LYibkwvWRzSOHRf2nRnCftw8&#10;031ZcP1FY9lrwbjANhu4OUQhyCV8LRifCdNzCMfNlUsQz+C/Rkx2MbP5Tl8o34895479b0OwJsGR&#10;hcTi+Vi3Ph/ZRL7s5QEoKQ1DzaYUIps/UtO8kZMXgqVLfbE8JwRpCR7ITPFC7lJ/FBdFIDs7EMuW&#10;BWDV6jSs21BIKEHq0mgoyMvwSmDuvHyIW99c9vcHO+9M4PqJixNnE16n+Hzi/ATg+vAhHC+cUxSi&#10;cdzrucD6T8/HHEUhHCfwFQ+Bj/gcDP52YrKLmmtxfLBx4mzv9yDfxVcUs8UJxgVgxxbN/wTr1xSi&#10;dGUysrL8kZXtS0oYQooYjLhED4SF2SEh3g1Zy/yRHOuG5GhXLI31QFZ6AJISPZGbE4rqqizs2LEB&#10;Xd0b0NPXiKrqUliYG79VT8HcwuvirkcAUZ/3B/vYxIG1i/pyr0V9+GCuRcf+GrhzzQTRGK6/ONvf&#10;iZnm4Y4JfLgQ9n9LTHHJ3g2iE7zPDWBjpj8g9noucOfl5nsXCOfh2kTnEPgzto8//AfMjdQR4GOF&#10;mChnRIY5wM/bDCEBNkhI8ERsjAsiQu0RFeaI9CRvJEa6IinSBfHkm0bETE/zQ242n5xd26qwZ28D&#10;tu9owIGBHiTGhUNyySLeG0f8N49EwT5GLsT5zQ3uY5wNs8Vwbf8bmG09f+Ve/F0QrEX8OBfc51B4&#10;jIgp7Cic7N0hmIA7CTcv93x6HHdMAG4OLrg27rxz5RMFNyc/l2CcySM6zowxZFFRlIKWmjR01CVh&#10;YqAIB2tdhAY4IiLYBXGx7oiL84S/jyWiQh0RTMfIQDukRHsgLd4T8ZFOSCCCxke7IIMUNZ1QWbUM&#10;LW3lRMxWnBnpR3dXPfWp0ZBcvFAMOdnHOBMEvuzapz+OmR/7XOD6v2/sTBDNweadOz9jE4U4v/89&#10;zLTe6Y9JGMLjbxSTPzA92buCO5FgAuG83PF3Aes/F9h5hfF++bh29nxaLiLIJx9/CH8iX0tbMfJz&#10;Q6GjIQ1tVUnoacjC1EAF3q4W8PayQEyMO4L8rBFIpIwJcUCotyXiQ52pzwxEXLgTIoNskBjtjIQ4&#10;V2RmBCBtqTdWl8WjubWEStoM9PbU4uzwHlSW5UNJXkqk9xRdnyiEHzN7ZM9F7bPZuEdR20xxohD1&#10;ExfLPeeOifqJB2PnQpwPF+/m9+7zvxu4+fg5hSEY5/u/VUxukvcFN56b76/kZmNnAuvD92eO4ucR&#10;+AiuRcdExwXngutP532EnIJEHDnbgoNHK9G4OQP+fuZQU1pC5JTikdNASw7G+kqwMFWHk50efD0t&#10;EOJji2BPK/g4GiPM2wKhPuY0Zo7oEDvERTgimkre1HgPZFCJW5wVito1aYQMtNQX4fC+zcjPCoHE&#10;4k/562HUk8Xb9YmD8GN6F7Ax4uK4tveFaB7uNXd8phhxdtaHf84cuZjuy0CQ6919BTHi/d4H03NO&#10;B9f+N7z5w71J3Bsw9wOcyyY6xo7zbVxM92MxUx5xYH25c7Dn5uZ6KK9ORd4Kf6wo9UNJiS+Wprkh&#10;yNcCOmqS0FJZAg2lxVBTJpJqKcFIRwU2FjpwtNGHnbkWXKx1EEUlbVaSDxJJNcP9LBHgZowofyse&#10;WdPj3LEiMxileZFYUxSN5aSkm9ZnoGNLEcKDnDGP1Ho2YrLr5UP84+GCGysaxwXfV3R87jgWwnNy&#10;7634dXHB5Oaec+fjj4mfUxxmyiMOrK8ghrXNHMMHN7d43+k5GQhiWPtfIiY7wfSJhMFONtP4XHb2&#10;XGBjzkUhHCtuXNwcM4GdmwHzZk8Qo3y+pvB20UaonwESIq1RmOOH0pJoZKR4w85SA6oKiyAvsxCq&#10;1INqq8kSZGCgrQALQ1U4Ux8a5muNIE9TeDrowNNeG67WGvCw10FkgDWyE72QFumA/GQvIqkrkqMc&#10;UJIXiuZNOWhpLEGgrzM+/uifb0nJPhb+Ufz9mw6+78wQ+LKPnT0X2Lj+LARxXLA5hOPFg+vL9+dD&#10;9Hq2+WbD++Zh/d8vTtRP2FeQixvDQODP+rztMUWDuOczQZzPu8SJgp1bOJY552O6XWBj7aK5hH3Y&#10;nO8HNs+i+R/D38sKfh6G8HHRgq+LOvxcNEkBzVCQHYh1FWnISw+Cs60OFGUXQldLgUpaFWirU3lL&#10;xDTSUoSFngrFmMDXWR/BXqaICbYjxTSEv6sRvBz1EE3KmUClcaSnMTKinVCw1AcF6X4I8TakPtUG&#10;y6nMNdBVnYGY73rf+Y9nZgh8mXwz557uPxfmWh87Hwt2jpmvhWNY+0x5RcffB8L5Z8sl6ifw5a6T&#10;Pefm5doY/2l/LhEEcCecHVx/0VhxNnE+omPsgrkQ7ycAa+f7cCHef068KRslF8+Hl4s5/NxNEOJr&#10;jHBCqIc+POzUSf20EEhkYspRF1sNUkkJqCpLQId6Tj0teZjoKcPOTBvmuioI9LBETKANooNsiXDm&#10;8HLQ5RE1xNMEYYRwNz3E+VAv6qYPH1t1hHkRKYMskJnkgqxUNyxLDoSM1GJa2/T7wF7PNM4Hcz4d&#10;jI9o3N+NufKzdv5RANFrPoTjWIja/i5MX4OoTZwPf5zrx/qw56Lg+vLe/OEOsOczgU3C+opevwve&#10;zZ+xC2OmOO644JwLYV/utQDcOLrmKRP/b4nKClLwcDFFAJWhWUneKCuIRXacB7LjPYg8JnCxVCWS&#10;acPf3RA2ZipQV5XkvSmkqSoFTRUpGOsoEzHVEOBqxStbo0gto4mggW5GcLPVhrudNoJIPZMDzbE0&#10;zAbJwZaI9jZGrL8ZEkMtkb/UE0mRFkhP8kJcTAAWfPrxmzVPh+Dxzz0uzu+vgp2HC3F+fxeE55l5&#10;rr+yDkHu6TnYvHPlZ+xsHvZcFFx/oXdlhY38JO+a6H3wbvGC+cWtg/ERl4d/zYKbj2ufPi7k/0Yp&#10;P/rgHzA21oKTA5WwpJY+pG5GmtJQl/0U+ooL4WaiDBdTZXjbaMLZUgURRCRHG3UYGihCXvpTKMot&#10;hIr8YqjKLYG2kjTMiKAu1po8OFNPyvSYXrZaCHI1QGKwLVKCrJFMCHPRRxQpaIK/NUJdDUlBDRHr&#10;a4LUSHvkZQbDzdmM9wkh3lfLeB+Gf7Nugrh7Mts4i/exsblYzGTjjv+3IDyfYF7BmLCvuPO/Au58&#10;ojYuGDvfhw/2eiYIfcCAgXDC2ZMI+74ruPHTwc0v8OHHce1sPu75+0I4lp+fISTzrRFtHVUEh7kg&#10;My8UFpbKcHXSgRMRSUN+IbQVF0Ni3oew1JKFlZYU7AwUYG+iCE8nLfh46JECakJFej5kl8yDjMR8&#10;KEgvgrrCYugy794qL4EhkdvaSAkOJirwt9cmIhpQCWuOeCJirK8VEgNsiIxGcDZWgi+R3tdOC/F+&#10;psiNd8HSBHfkpAdDTVn2rapzwd4f9rHNdH/446IQtU8/Z6+54Nr+PGbLw9i4EOfDx1xrm2n8z4LN&#10;xc3JziEOc62fAeMnVMpOBz8RNzELrp+465kguLnTIew3Pd+7+L4LxMbSJl+8aB7c3M1RW1eIzq4K&#10;VFQkItjfEnbm6rA1UYejhRY0iGCaVKZaaMnBRU8eNhpy8DDXgZ2xMhyslREWaIClIWbUI2pBSWo+&#10;5CQXQnLRJ5CjcwMdeRjpKMDGVJ2IrAonM1XY6MnBwUAe7mbKsNGVgzORNcTFEKGEQEfqQW20EOyk&#10;h2AXPURReZuT5Imywmh4u1nyymzRx899bFwb91owzhy5EM4j7py9ZiEuTtgusE0HGz+Xv8BPAHF+&#10;7zv/3w/unH92HYz/Oykmg+k2YYjmmQ3cvFyI9xXOz/XlHvk+fPBjpucQ5OEfGR+mJJQk8ri4mqNy&#10;/TK0dxVgU9NSFBYFITrcGr7UN/q4GsHJSgfB3pZwttaCjbEilbCKsCVSeVkReewM4GmrgWBPbWQm&#10;2yAv1gKFSc7wc9KHmvwiXjkrReqppaUADeo5VWjM0lCZiK4OF4If9ZheVhqUh+ZwNkCMtzkd9eFK&#10;ZbIzlcsBDrrwsFJHoIMmlic6Y3mKO4qopFVR4n8jhfv4ZgL3XojeE3Hg+kz35987FmxuLsTHiWJ6&#10;jrn8uL7iY7jjwjZRX9ZP4C+w/Vmwed43J+vPYo6/YzKJWYiz8yGalMVMNuG8Aoj3FT/n9HjuzZjF&#10;9mYjM19UlpZaDA9PW+QVxqBgRRRKSiNRszEV8QkOCAk2RUyEJSJCLBBHvV1ClBPiohwREWRJJas2&#10;rImc7rY68HEyhK+jHpLILz3eGpXFXlhX4IlV6S4oSHGlPlITilTWMoqpKC8BVSUJ3udstVQkeCWt&#10;raEinE1VYG+oACcjBTgbUV5zVdiRGtsS/Im0gY76iCCyRnqbICnACCXJjlhTGIGEWD988tEHvMfD&#10;BftY3z5mkTHutSCOOWchnG8ucHNz83LPxUMw52y+/PHpvuLA9eNjej4W02PF+70fhHMKcosfZ8DG&#10;cfFexBSfcDq4dv6RvWYhPo4Lbg7x4OYT9hMXy44x5Z+09GK4e1qhoCQR2fmhSExzQ0KaI1IzXYik&#10;voiKtkVMlB1yMjywsjgY5avDUZQfiKXJbkiOdUZUiA31nHpwImIGEmGyUrxQkuOL3KUOyEgwR3aC&#10;JZan2qE01x2rsj2InGpQlpkPVSKmguwiaKrLwMxQhdRXB14OBgiifjKAlJIpf4NJZX1tteFEpTFD&#10;Si9LNTgaKsHdhhTZRR8JvnpI8ddFTpwDVhUnQ1JiIT2+ue8FF1y7AOLj3wUzzcE9FwV/XBTT/Riw&#10;eQT5ZoubzSaM6XnF+70fBHML5xa+5o8Jr4EbK0RMcQ58CNv5PoK4uWwz5ZsNs+djIJqTj2n+bKlH&#10;RykqWW2o7Exa6ofkdB+ExdgjPMIccQk2SFvmiNzlXihaGYLlhaEoL09C7foUVFcmoHRVGPJzfYmg&#10;kWiqy0VuRhBS4r2Qlx2C4oJwIm8YKssisJJIvYxK2aR4ypdojeRIY6RFGiCB+k53KkW15BZDXnoB&#10;ZAnM3zjNDVXhaMm8S6sFHypXvegYTL1lYrAdEoJsEepmCFfqPZ2MlRDhaUjlrQ5CibjLqMROCbdA&#10;oK8p71NG0++D4PFz7+PM95LF9Ph3wbvOMZedC1Ff9lowzgXXXxjifEXB95k+/i5g5+WCOzd3jHvN&#10;HxOOF6yR02NynbhJuIuYCzPFsOMz2VmI+s3mOxt4v6dDRGSOzJ88lBWl4eZqgaRkP8QneiCUNnZQ&#10;qBli4mxQkOuHilXhWFsegdWrQ5Cc6oJ8ImbxijgULw8n4oUic5kHUhIdkUBE9vc0hYeDIbyoB4wK&#10;tUVupg/ycnywhuLXVcagqiISK1eGozDfF+mJNsgkBc2Ms0JxhityUxxhoCULWSpr1VWloE4lraGB&#10;CoypZLUylOepogOVsT5UGvuSIvs6aCHERQ/pUQ6IDzRDgp8pIt1NEEeETAgyQbCPCdSUpekx858z&#10;AQT3gnsfuceZx/jXfxZsvrkgmE+8nQtRP8E6Wcw8L9f3Xef7axCej4VgXPDY2XHBuSDPjMTkJpob&#10;wnFsPhZsXhZcmyjex2/aOKOOPEL+D5YsmgcFhSUIDLJH/vII5JOypWcFIL84FGvXJ2NL+3K0dxWh&#10;u3UlGmoysZ6UMYtK19hYe8TFuyIq1h3hwQ7UY9ojJtIRYcFWSEthStsobGksRPX6HBSuiEVMrAuS&#10;ktxRty4NzRvTsa05D53N+djXuwa93SvRvCkVtWsj0Vwbh/WlgfB2MYC5sSap5kLIyS6EhoY0dDUk&#10;YKErDRtDOZjrydK5DJzMlOBhTSS1UUesjynCPHThaamM9DAnFKd6UfmrSX2vPUwNNemxC+67OEy7&#10;Txyw9nfxnQlzx/LXJ9gbXMzsK2r7c+vj55p7jbODjZ8rz1x2Lvh+gvVxbX+DYvL9p0Oc79xg532X&#10;ud++u0pE/PSTD6GiJAkXRyMszwvDluZspC51QUq2G5YTGSvXpaKjaxW6tpcRKYuwdl0yVlXEoHRt&#10;MsoJxUUhiI+xRXQE9Y+uBrB10IebkzE8nI3gQeWjNZWU1mYq8PYgxaSeUE9fAWbm6rA0V6OS0gxN&#10;tdlo2JCFNSWxqFmTjB2dJdhStwztjcuwvTUL3c1LkZ9mAwt9WZjqq8LaUhcmxuqwt9WlklYOThaK&#10;sDaQhTmR0lRbCg7GivCyUUOAgw6cyO5mJk8kVYWrkTK8rNQQ4aXD+7upo62RyD15v3vPvd/vG8tC&#10;NFY4D3M+GwR5pvsL2/7MGln/d4lj80/3Za5FwbULID5+JvBzcWPY8zne/JkZbAIu3mXhc0FcPv45&#10;Y+PbmQ8AmJsbID8vEvWNSWjbGoW9uxNw8kAorg4F4frhWOzaQH1hhjfWbclAz+5qdHSWorQ8AZk5&#10;vsjM9Ud5ZRwqqYcsrYlGYWkAUpOdERloiwB3SzhYG8DRwQTudipwMpeDi40Scpf54GB/NdpaCpGU&#10;6A4PDyPY2mpCT1sGGipL4EkvCBVFCSgn1KxJwcDutdjeUYDmuhQUZrqjkHrYzAQzWBvKwExPBWaG&#10;6nByMEaAH5W7Kb4I9zFGoCv1mY66cLVWh5ulGvWlqkRCdfgSQYNddBDhboB4X0uEuxvC31EVduby&#10;VAYrv71v4u4hd1wcROO4tr8K7hpYCO8RcfOJt/Fjp5/PBdb3XWIYHxbCNuHHMN0uwGx2dpz14V/z&#10;wR1j8KeJyYCbeDbw/bgx03NxIZyXxt6UqB99+E9YWhhjb38XvvjiKr54eRhTl9fi4pl0jB0Iwqmd&#10;1hjqscDZfVFoWBOMndtXo64lm0pYL8TG2SIn1xfrapLRRGO1dWkoLYtGYqYdgiMMEeJjhlA3O/g5&#10;WMDNXg9mJgpwtJBDaa4b2jdFYcOaMIQFGiI8xBTp6Z5ISfZAOKlroL8ZEVkd+hqSMNKWR2FWJEry&#10;ItBYm4bK1ZHITnVCXKgxkiNMsG6VP4I8dGCiI0clrSkMdJVgb02KqacIc00p3ps8jtRjetlrw9ue&#10;lNJUkaeYgdRrLo2wRZibDsJdDKnPNKLSVhuOloq8r5YJ7pnwffz/BDDrEgV3b4iLmd02O8TPJ95X&#10;FLPHsWN8zOw3M7gxM8WxtvckpmBhfIiOz+THt820mGl4Q0Tu+fxPP0Z2ZgxevjyPr14fx8ObmzB+&#10;YhkuHorG1cEY3Op1xIVOM5zodkdbUwDW1yYgj8rTvIJAtLTmYPfuMvT1lWJbdxG2bMlFWWk0lqV5&#10;ICjQFO5OBoj2c6KNbwNvWz1YGcsiLNwU7ZvjUV3iibgQ5juYWkiMsyRC2iKUbJHRFohPoNI3yhr+&#10;Poawp/7PkohlaaSC2DA7rKa5U+MdkZ/uioxEO2TEW6CiwBP+1BuG+ZnCwVYdRkRIXQ0ZGKhKwUpL&#10;jve3SzMqZW2MFeBgoghXSxW4Uq8Z4KCJICdN+Nmpwc2YFNxIGtFeeojwsYC+uhyvp552D/9LYJ9D&#10;dgOxEOfDvRb2Y44sBH5/F2Zaj+i4KNg1shC2C49Pt78b2BzcXOJsfxMxxWG6r+hCxEHIh0fKf/D6&#10;x+VUIj57cACPb7Xg8ukMjOzzxuhuJ0z2e2CqzwtT7Sa43GGDTSussH5jDKqaM9F/tA4njjWib+dq&#10;NDakYW15JPKplE1OcEF4oCV8XPRhb66FYHdbBDmbwcNCHQEuWtQrxqOhLgqJUaYIIGUK8tHlKWVo&#10;EClrkAHCIowRE2OMYiJtcbE3EuNt4O9rCDdnHViaKMHNQRs5Sz1QsSIMm0mZq8siUV4chNhQE/h7&#10;GcCVFFFTVQKGpJzm1DMaqEtRiasEMx0ZWDL9pI0GfJx04EE9pZ+9JmJ9jamM1eMR1MdKAZG0pmgf&#10;I3jb6f7NxOQ+X9OfK+7GEYWoLxfi/cTPMTv4MbPNN9da/jzEr/d95+PeB9FY1saAR0zuAAOu83S8&#10;60IYPz7mzjkDaMN99OE/EBXpiOtXmnDnfBEmjsdgbJ8bzu2ywOg2I1zqNsWFVhMMN5mgtcAE9eXh&#10;GBisxf6hTeg9WInNm/OxacNSVFfEUs/pg8ggKwR7mcHNWgu2RsyfJozgwvwt0UoJy9PtULvGn3pB&#10;KwRRuRhK/V+gnwUR0gqRYdaICDNDVLgJosKMEBNuhGVJ5sigvjE9zoRghuQoC7jbqsGWStDMJFdU&#10;lsYhI8UTyXFuCA22hZGhIkxIUTVUJKGuvARGuqSQ+vKwM1Xh/ZnE1liRR0wHUwVakwqVs+rwsVaF&#10;Px0DnTTgTyVtuJsughw04El2fydDyC4R/ZcVDAT3ng9R+0wQjRPEiu6R93lOxccI52f9uEdhsP6z&#10;zz19nvcDGy+ag3/NH+P6iPpx1zm3rzC4ftOIKc5ZeDIWrE1wnAkz5Z4VREpGCeztNHFxdDWujSTg&#10;8gEXjFIPObzVBKMd5ri0wxqTOy1wolEFHZVU2vlqYUtjPhqaS1C2IRbZRR5Iz/DD8uwQJMUwb+5Y&#10;wY9RSVI1eyKBq4UGnMw1kBbljIqiACRHmyDURxsxpGwp8XZYnumKtBhTJIYbUo9ohHQibGqMBWJC&#10;jJGdbI+iDCfqQZ1RVeSGshx7pFO5GhNmgbQENxTlhSE2woEU1hpenqawslSHrZ02jE1UYGWuDhN9&#10;BRiRQuqpS0BLaSFMtKThZEFkc9FGJJW6EV6G8LNRQ5CjFu/dWHcz6nlpzWYaEjBVXQQHIzlE+dti&#10;8XzmXw2K3j/2OWLv+7vee0GcAHwb9zlkz7kQ5BCP6T7C+RmwPuLzsf6zzzmbTRSifmysuBzstTib&#10;MBgbC/7Y7P4CsLkZzFnK8pOKg/BiuTHi8C4+fLzxI1LKyixC784c3DiXigv9FjjXrY6RFjWcaTPE&#10;aJsZRluMcGaLNkba9FGSqo7CnAAcP9qBzY3FSCPFCg+iEjDQmHo6CwS4m8PDTocIqQAbAym4mlMf&#10;6amHVVk+iAmgEpN6v3A/A8ST6iXGWVO5a4P4aEskRJjy3rxJijBDYoQ50uJskJXigIJMN+Sk2qOQ&#10;VHZVtj2KM22QEmVMpLQnpTWDp5sxXBz0YWakBD1tWejrysHaWhvhEa5kM4SzrRZsqH801pKEua4U&#10;zPWk4EhKGednjGWRNoj1M0KAI/WVPLWkcpoIaq1HOXSkYayyCPb6cjCk/vSTD9nfARKAudei4NrF&#10;QeDHxXQ7F1z7+2P6HAzYvNPzs/6zr0HcGBdcu6gvm1NcDu64OLsAjI2FcE5unOg1F8z4O/SY/EkE&#10;iVgIFjjTBHxMX9RMYH2YT+ww/0UrPd0Gl84m4NJgGM7ssqbSVZNIaYChdksMNetgtEkOow2KOLHJ&#10;DCn+GnCmniss0JZUi5SKyOjjagBPR+rVqKdzslSDJW1+E61F8HJQRWmBL5an2cPXUR5hPjrU/xkR&#10;Kc2RQGSMDDOm0tMQkeFmCPU3Q4CnAeXSRoiPPqKDTREdYoJ4sjFEjgnQRWKIHjLjTElxmTeS1GFq&#10;IAct6hsNiYzmxiqwNlODPZXOzPqiQuzhzqzJkclnCn9X5vOy6qT2RMhoe6QE0DHEDEmBJkgIoL7W&#10;RQeeVipwt1KGmZYMkVMebhZqMFJbwvtambj+kr3fXIj6iOJd/QRgfLkQ5zMbxMfNtGbuuDhwfWcD&#10;1/d941j/ueMYu/h52Dws2HFR239RMbm+4uwCsIthwbzho6EijcF9MRg97IDhHQ4Y2mqKoS3KGGpU&#10;xbHN+ji5WY36SilcbNfC7kpSPFtpKCsugrrKElibq8GN1MrTQQ+uRAhXKzXYmcjASGsxIv2NsIpI&#10;GeanRSqpiIgA6tsC9JAQZUaktEAkqWOArx78iXS+PqRsjrpwpHLa3UkXXi66pIam1KMawdVWHZb6&#10;srA3koW3jSLCvbSpT5WHJZWYliaq0CcS6WtIE6RgaSCPAFdDRPubw8tGA+72NLeHAfW7Frwf2wr1&#10;onNSyMQQc6TS+qJcNBFgo0SlrDJ8bVTgTDmdGKXXV4SFtgxMNCShIb8AC+cx3yxh7pf4+yl6/lfB&#10;5hLk5EJ8DAN2fuHYmX3F+XDHxYHrOxu4vjOd/zfBrlfcfFybWGJyHRiI85kbTBwX4nz4EJ3vow/+&#10;B5lJzjix1wMne7Qx3KGP061GPDIeb5DFkUZlHGuSx+B6CRyuVULTcirztBdATmY+lOQXwtxQEbbG&#10;ynAyU4GnNfV2BjJwMJMnRbPD0lgrOFnLwNdNBcG+mogKNkA0KWR0mCkCSRE9SRmdHTRgx8Qxn111&#10;MYATlZ5Mnxjga8X7GyfzCwY6CgyWwExTlvo9BZpHlfcrBuYGSrAxpxz0gmBjpAgXUupQ5u+OhBAq&#10;SUNdtBDgpov4EAt6UTBGLPP1smATJEdZITfVBcnBZghyoBcCc4o1locNla72VMKaqUnAXGUhr7/U&#10;VlgARZkFb35ehP+NGXH3U/RcHETtgnPmOHOc8HM7ly8fs62DAbsWFrPZRPG+a2EhnEO8z98J7nzc&#10;ebnnDN6hlP2zYG+QOAj7ii5KVvJTtG/0wrFu6iG7NDGyRQ2nNmvi9GYNnGiQwfHNyji9RRGjmyVx&#10;rl0PFalEAn1pSC/5BGoKi2ChJ0Nl32I4Gi6Bh5kUMiItsW5FCCJ9teHtqEg9oykplQ6vNA0mhQr2&#10;NSA11IIDlYw25sqwNFWBmbEqrCy1YOduAGtSSz19ed6XnNWIECZqsvC00IGvLSkrEdWdekV3UyW4&#10;WakjlMjLfB3MnfpDJ0slUmWmzHVGGfW/q5a5oiLLCauzXFGS7oqCNCfkJNshNYZ5U8kS4f66CHRm&#10;3uxRhwvzAQcqiRlYkkKaKi+GFZHSQn0xNEktF3360dt7x943PrhPOB+iPqxd4CdsEzxPwjYupueY&#10;2ZcB30d4vcKxM62FvRb2EwXXzocgz2wQxIvO9/dhpvyic3Ptf0kxZ7Pxwdj54PtyzwV+ovOYG8tg&#10;91ZLHG1RwdktujjbrI6TzUo43qSEk5uImNRXDjXKYaRhCfZXKiDFWw52xhrUc30KA+q9zLUXwcNC&#10;EpGu8mguc8f6POZHragstFdAAvWHIZ7aCPLUha+7LpWo1PvZUg9IpHRx1IK5KfMnDXlYENmsLJVh&#10;Za4CHdUlMNWSho+dBpWahigm1a3Nc0V7mS+6qiKwPtcP6WHWRFIthFKJGk59KfMl62WJzliVH4L6&#10;NYnYUpWEDcWBWJFqi2URxkgllc6KI0JGmmFplCUy420R4qWLIOZ3a0mpbXSlYaEpSZWANKw1pWBL&#10;Jay1hgQsNSWgRYrN/Ai14P4K32vxmPl+i9pmiuOCzcGFOD8GM/mJjrPgxgrArkcA4RguxMWLh3AO&#10;8T5/Bdzc4uZhx0TH30sxxSV4V/Dj+BDNIZrXx0MdO7fqY6BBGaN1lhht1MHBemns2yiFo+ulcKJe&#10;gSCL4xukUJ8qgQjqLx1NtOFhqYoABwWkBcmhJl8Xuxu9UbbUCEGOUqREVMqGGSI+1AABnprw8yRV&#10;c9aGk70GzM0UYGosR0dF2BP5mHNTUiwLUk8Ha004UlnrRQq4nBRua10Udm0Ox962SOxrScDGYm9U&#10;5fqgtjAMGczfOt21kBJkhLylbqgujUBxdgAqC8KxNtcf65b7Yl2eC1ak2aMoxQGVy32wKssDxenu&#10;yEtyQU6CE6K8qK+lkpghph0pv4OhPByolLWhntVeR4bIKgVFyQVv+krB/eTeX/EQ3O/ZwM3FfU7E&#10;gfV9Hz9RX8HYXHn4PizYOEG8uBg+Zvfl5uWOz42Zc4qHON+Zcrx3KcsmEJdsNvB9+RCNE+TiI2up&#10;FXo26xIZlTBUZ4Cj9Ro4tFEGgzWSGCAc3CiJPZWS6CySRmWMLGJspBBprYzsQA00FWrhaLsBhraZ&#10;YWeVBRJ95UnFVBDtr0nKZEylpRo8HVXg5qAGN0dtWBEZ9aiP01BdDBXFRdBkfslOTZr3SwMSi+Zh&#10;0YKPICXxCVQU5iOTys7ejhRsbwrGznpfNFd4o7bYExuWe6FpVQiaV4ejONEGedHGWJXjSf6OyIi1&#10;J4W0xrIQU2RHmqJ8mR1qCt1Rne+B0nQXpFFZnR5hhQR/5h1YXTgYyPL6Si9LFVgTOXmKSWptqUGq&#10;ScR0pr5ZXoL5UMGbe8gQVMw7s+y9FEBg497/mZ+L6ba/Am7emcbZc8HYXBDO9efw5/JNXyvXzs0p&#10;zj433hJzpklEx2Y6Z6/ZMVEbH8wYC/HjzBs/pVm2ONBoi8O1yjjWoIC9RMp9VUTINRLor5bErnJJ&#10;tORIojpOChWR8sgLUsXu2iBc2BGG0S5rnOrQxLE2HWwu0kWctwLCPLUQHaCLcB8tuFkrwN6MFIgI&#10;aW6sSCSUgKrKEsjJLsCSRZ9g/ryP3ryZwlkjXX/0z38gLsIBJ/asxMneHBxoiiAyOqOlwguNJe7o&#10;Xh+NXRsT0LYmGOuXuyA3xQYZCfZYnuyK7Bh7rM3yQnaECYoSzImUrlib44I1WS7Io7J4Wag54n3N&#10;EGinCRcqo71JoYMcdeBC67PXk4UJU0oTrIigJpoymP/x9N/5eR+If27+fnD3AheifqI+7DV3Xwgw&#10;PXYucHOz+QV497xs7PQcomBzshDnMzt4xOQumgXXaTYbF+/mN9Ni+eOffPQ/WJFhjAObzXGoThYH&#10;a6XRu04S/WulcKRSGrvLZNGaJY2WDAXUJymjLk0dw9vccLbPFRc7zXCG+tJTrfI42KCFikRSSuot&#10;/UkdI7x14UNKaW8qCzNdKVgYKkCTCKnK/Ebsknm8j/4x6+Cvm7NGIiRD1PmffIiyghAc25FFipyE&#10;1kIH7Fzrhr4NHmhb5UgvDOHYvj4ch7syqdRNRGdjMjavS6DH4o7KfH9sLotE65owtJb5o3SpHZbH&#10;mSMnygSpQYZICTRFOKmlk4ECAuy0eG8kORAhzelFQ19hAYxVFsPeQB7GmrJY+Cn/kz6CdfLv38z3&#10;e2aIi2HHuDbm/H3zc2Pmjp2+b/hHcRAXPzuEc4r3eRe8Xx7G58/PJ0RMUaOojT3njonzncnOBzPO&#10;QjDG9+cTs3CZDgaaGWLKYf96Sewlcg7UyGKwQhrdebLYlCiD5nQl9JUZkULa4zSVrSPbDTDWroHR&#10;VkUMtSijv0YfWf7yiHHTgq+1CvypR7QxIvXRkoCe+hJokQLJyyzAp5+Q+rwpBYXXLngMH3/wD1iZ&#10;qGBTRQC21XihY7U1jtb54kCNC/bVOKK7zBF96/3QXx+Do93Z2NeRhu5GIucmIueaWDSVxaEqyx/5&#10;MTZIDTBGvJ8O0qOMEOWtiWAXNQS66MBOn3pJYyXer7sHUK/sQiUt806sHhHTgI7W+oqQXMD8awTu&#10;Gtn7x18795oL9vHwIRgTF8OOi4Oo77tg7jj+ukTn4R/FQVyO2cHNyZ7/GQivTbwPg78yB4t3JiYX&#10;XBv3ps3kN1ce1s4cmVI2N0ULfZtINWvlcLBGCoMNyjiySQ39K6TRGCuJhngZ7K3So5LVDEOddOzU&#10;xFiPPkba1Egt1TC6wxRda0wQ7SiNICvqJ4mQDgRD9cXQpj5SW1kCUos/4askkZL9ArZgXYIj85tB&#10;thbKqF0TiIZKD/Q1++FoawCONXlioNoO/ZWW2L/BBYNNAaTyITjamYSDHYnYVhuGLVWh2LQqCI2r&#10;Q1GV54t6OpbnOGPrhhhsrghHfpwNkkNM4GmtBmdTeXrxUIejkQw8jKThbkzEVFsMIxUJ6CpKQlFq&#10;EU+5uevjgnsv2fvJjvOPLIT9RMHGvQvExbNg7bP5cXNxIc73r4DN+Vfzc/OIs3Ehan9fzElMBtwJ&#10;hf2Yc2GI9xNA1C7uOtJXBTvXWePgBk3qM+UwQL3mwHpF7C6RwvoQCWzPU8PxLVo4tEUBh9pkcbqT&#10;yNihgxPNmjjeTsdua9QXGcHfUgIeJvIw16DNrbwQWooLYayjAMnFn4q8YSK8fp6NwHw00MVGHT2b&#10;Y3DqQBYunMjH1VO5uLgnCiebPXC60RknNtrhVKMrRoisp9qDcbw1BL0bfNBS7oqmKh901UXwiLi1&#10;JgoN5YHY0RCP3uYUrMn0RArzCSPqeb0tZBHhqQ1fG3k4GkrCy4xeSPSlSUUVYKAiBQXJBbzPxLL3&#10;iAvuvRM3LrCzEPYThWgcGytunIG4HO+D/0ZOUbA5RfOz19wxLrj22fwYvKvfXODHcj75wyYTl5g7&#10;JmoTPOHCCxP1E7WJs7NHCz0p7KhyxGCtIY7UKGN/jQoppAr6imRRGcD0mro4ukkJBzfJ4UiTDoba&#10;jXFyuyb2NcricKs6dm7QxYp4VQTaScNCRwIaigugKrcAsks+wacffyD05g7/l9v562cJySfl/8BY&#10;Qw79W9Jw6UQBro4W48qJDEweS8FEfxgub/fF5a0eGK6zxsVWJ0zt9MNwE/W5XUE42eCNwfogInQc&#10;WqpC0LEuDs3lkdi+MRV9TUtRkeGM9EADpProIM1PHwWxVkjw1oKflSxiPTXhaUJqqbIQ+qTuqrKL&#10;Me8jPilF7xl7v8SNc218u+BcFG8fP2dsLru4+d4VwvHCc82eW7AOPsT5TAc372xziNrYay64/lxw&#10;7Vx/7vhM4Prwj2KIKXrOXgsHCmyiN4v1ne43Pc9MfgryC9Bc5YHjtUY4vU6RVEkDh+t00VughLoI&#10;GRyvISXdIIkD66WJoDo4Vm+Mo01aVFKqU99niOZcHRSEqsJelza36gKoKy2A9JJ5vF5RMM+bNRMB&#10;366BQ0ym1O2siMK5namYOpWJyZPLMHE0AdcPR+PG3hDc6fXD1XZXTLa64OIWeyKnHUY32+JCmwdG&#10;mzww1BCIng1ExnXRaFsVjqo0N2xdHYnNhX5YHWuO6gwHbC72xpbVQaTuAQgmtfQ1lYanMSkl82F1&#10;DRkYq8lg8ZtP+Exb9xsI38Pp43NBXM7p4M7/58HOJzw3g3edi+v3Lv58cOebPrd4sH5ciPObCX8l&#10;jnlc70RM7hhznAniYt7FLjr+CSlEfooNDlSb4lSNIobqiJx16tidJ4eqICn0V2igf50UdtdIY/9G&#10;BRyv18e+NZrYtVID7VTmrk9RQ5qPAiw15kNHZTEWL/yYr5Is2Lk4YwL7PyC55FOUEoEmDmTjwclM&#10;vBhbjnun0vDkTDpuHgjH9R4f3Gh3w6V6eyKnBy63OeBqtyPGO2xwttkB56jMPd8SjAP1IdizPgh7&#10;1oWhKccJG9MssSJUHeWxmtiYa4PKZZYoSzJHCqlkkKUsgpmP8JkpwklfEQ56ylB+01e+XSdv3cz9&#10;4oIdn25j76+4ezwzhOP4seJz8m38OFE/PgR5uf7sOXv9ruDGvU8811c0bqZrcWB93gXvGsu1CXx5&#10;xOSfiN7I2cCdTDQxe85ec8G1ce2i4wxsDOTRVWqFA+uUMbRRBqMbFTG6Th3VwTJYH6eOpjwVtBFB&#10;N5fLo71MCVsKFVCbqYDSFBkUxskiOUiRckiQ4nz4lnDT5uFu+jcbf8mCj7C2JAiXTxbj/ngxnk8W&#10;4d6xJFzdH45r+8KoVPXCZIcbJomUk3V2uNTqgQtbHDHV44KJbQw5XXBuizspZxDOdIZgcJMndpY5&#10;Ys9aZ3pBscf+clu0ZOkhnfroCBspxDkrw11nMTwNpOGmJw0fU0VY68tCSXoBX+E56+Pey9nuHYN3&#10;8eGC78f35b8ZxkJ4Pi64e0ZwzYX4eYRzTPeZCaKxbDx7/KsQzflX8rLxfzbHnyKmOMy0gJkWx47P&#10;ZGf+iB7uoYaOUgMcXqeAs7VyuNpiiKYUZVjzvmWxEAGuKkiIUEZqrDySAuUR6yWFUE8J+DgxX7da&#10;iAXz2H6SwB5ZcDY8H//APJozK4EIdqwQd8/m4uFEEa4MpWBqfzSuEymv9wfj2k5fHjGvNNjjJpWx&#10;17dSX9lkhauttrja4YALzbZUytpjtMUFo1sDMNoegIPVTjizxQeHqmzRlaeHlgwtFASqI8x0EXwM&#10;liDGQRmxrtpw0ZWGs64Mld9Sb0gpuC+8e0TrnOu+seDbmSMfwjbRa34ecfkENvHjwmDGuBDY+OuZ&#10;jplsouOiucQd/w6w880EcTH/DfxJYnJjBHHiHggLcXZBPvGY/8kHiPHTQM8KbYxtUMGlFk3sWKMO&#10;XUXqF4lIzJ8yPv3knzx88uE/8MkHzPED3jifkCLr4xBRaA1vcoX6m2P0yHJcGIzGhT0+ON/ph9Ok&#10;eKdbmTd1PEgJnXChxQlnG2wwscUV5zZZ48wmc5ymvvZ6iw3O1+rj4iZjnK0zwVijDcY7qeTtC8Op&#10;ehcMVtmjOUMDe1ZbYXuJGRrSDFEeoY210UbIDdTD8nArOOnJwkxlCRYyf1t9s2YB+I9lrnvHJyLX&#10;zvUXziFE2jf35eMP/4mFCz6FtNQS6OlqwdXFER7ubggJDkRgoB/8/Hzg4uwIA31dsmtDU10NcrIy&#10;kJGWhMTihbyvojF5mPvPziOYWzDGBbsuAfhrEtjnvuaOvy/+Sux/C2+J+e6L4/sLQ9iHvWFczDTO&#10;QjQHz5+e3EWffoA0DzkcXKFCSqSEg81qcDFfzCPSRx98SBuB89Mab478fGxewVGQW3hOZhMZ68hg&#10;b2c6zh1cipG+QJzpIkI2OeLSVh9MbffHjW0+GFpngfHNjrjQYItJhqAbzDC+hQhIinlvqw2Vt8a4&#10;1mCIR922eLTdGbepF72+ndDjj3Mt3jhZ74xTTZ4YaQ3E+NZQHK3xRFmoNsIsJeFhIAVbIqYUldLs&#10;+maC4HGIwxs7cy8IDFEWzJ8HSYlFkJGRhJqaEkxM9OHj647QMH/EJ0Qib3k6SsuLsHlLLQYO7cLh&#10;I7txcmgAV6+P4d7DG3j46D6ePH2Ip88Jzx7i0ZN7uHPvBh49fYB7925jYvISLl06j9FzZ7CteyvK&#10;ylehtGwlcrIz4evjDQM9XUhLSvB+F5i3floX+wIi+ri451yI+nDHRCHw4UI43/87wa5xNszxH6Vn&#10;AvcBC8ezN4eLmcdFIcjP9Vn48T8R66aCXZU6GG5TR1GIKk8dP/yA+dQO0zu+8eU94YI47pF/ztgp&#10;P2/TCl7ZNZSXYFudL64cSsGDoUw8PpmJewOxuNrtg5EmGwyVGWNvrjaGVhvj6Eo9nKuxwCVSxBvU&#10;T97e6Yn7O90x2WSJizW6uN6gh4fbrPB0pyPu95JibvfERJc7zre683rPsTZvXNjqj8mtwbjcGYpd&#10;q10QZisDWx1JKEgzPxXC//Izd91cCO4RF/zxBZ9+TKTTg4eHA0JCfZCcEoWSlVno3dOOE8P7cPrs&#10;QZy/dAJ3Hl7Gk1c3ceveRdyl84dPr+L+o0u4c/8CbtLY7fuXiXhXcPvOJdy9dxWPiYxPXz7G0xeP&#10;CHT+4gEPj5/dw/NXj/D8JYPHeE5jL1495OH5y4d4+fIJXr56ivsP7mDs/Ci6tnWgoCAPbm7OUFSQ&#10;56srrZv/2ARH7mPjPnYGojauD3eMf09EIYj98+DnEl3LdHDnndl3pjz/dWLObhOFwJe5fhtP5FlA&#10;5Ixwk8MOKhvbK3QhtZD/pg7/iRT4TZ+DffB88InJlLr8cldBZhE66uJw/VgULvb5Ynx7AMbafXF8&#10;owOubPXEWIstLm6wxjhhot4BI5VUpm60wLUWsjdZ40qbPaY67XF1ixmubTbERKMelbmmuN5lh/Pk&#10;M9Joi0vUk97uCyb19MNUtx+udXphpM4Rh9Y44HBdEEpTbKGpMP0dWMFj4K9bsGn5v1qwcME8aGoo&#10;wdXdGhXVOejd34ChszswNLodR4facfx0J06d3Y7h8z04dW4n7jwew5PnE7jz6ALuPrqIazdHcOHy&#10;MVyeHKLrcdwjck7eOIPJ6yOklBOYujFGBJ0g0t6kuPtExLukknd558+IhPce3MDjJ3f4JHz9hBSV&#10;lPXZfd7xLWGJyC/o+IKuX5EPgyekuBOT42htb6YXERcsotKZ/7xwH6MA7H3g3wvhca5deFwcBLHs&#10;GBvLhbAfF4Jc7+PLhzgfwWMQhcifSwRgA2afnIVwHBdcv+k2UYjzpes3RJpP5LQyWIwVabrQVF70&#10;dgML5hXEiwfHh2KllsxHU1UMJo4tx8U9/jjb7YWTDY44T6o2tcMPkx0euNLigmttLnR0xvUOV1zZ&#10;TCRsscN4vSUmGqww0WqLuzudcG+HA251kop22eDqNkdc7/Ui1Q3HVF8QLnd7Y7zDHSeJ3EfWWOLg&#10;ahMcLbdCb74R9pQ7obs6HJaGKrw3n+Z9/CGnR2bWySg7X92ZHyhTVJChns+BysVcdHSuo9KzDYPH&#10;2nHk5FZCBwYON+HgkSacG+/FkRMt6Ouvwb6Dddg/2ISRC/24/fAsHr+4ROQiRbx/DtdvjWD88lGM&#10;nj+AKTq/PHmC1O0Qbt4eI9Jdx4MHE7h56wLuP5ykmNtUxt4iQl4nAhJBiaTPXjAkJSK+JBWlscdk&#10;v0/2R09uk8893Ls/hcfk9+o1KerzBzxCM7a7RPwXr5h8N7F3Xw9sbCw4z6cAgn3Ax2w21s4/ioKb&#10;VzDOjZsb7xMn8BWFuFj2mj2+Jaa4BALbbBCOYSdlwfUVtc2Ft3k5m5PZsIvnfcD/iJrQE8nEcK9n&#10;AMUwuZk3OZJinXDl+Cqc2RGKi7sTMNwVhvGeUNzYG8z7s8dYI6lhqyfG29xwpdsN17pdMbbJEjfa&#10;HHG53gL3O91xe6sDptotMLnFGNfbzXB7mz1uUuk6tdUDN0l9b/dF4HKHL65tC8TTw0txf18azjSH&#10;4nJLIBGc+tZ6dzQvt0F6oAXC3KwR6mOP3MwohIf4QFZ6CW+98+Z9RCWqLlatzkBrWzm6d1TiwIEm&#10;nB7uxvDwduzduwn79tejs6scNbXL0NCYgwNExoOHNqG/n8i7fwMOHarHkeNbcWnyEBFrhAgyjtt3&#10;R0gRR0kZTxH5hjF18zQuTxzHrdtniVzjePTwChHtGh4/n8SDx5eJYNfw4NE1TE2dx8MHUzyiPX/J&#10;KCSR9NltIi8R9jkp6CuGrMzYXfK/SbmmeHjy7A6PxAwZHz67jHtPxnHj7jk8eHIFx0/sh5GhLu/x&#10;ss8Vfw8I75u3z+NfAmdvvcn7bnNMjxHvN32vc2P5mO7PPc5KTFFnFtxr/rlgcuY4s7+wjyhYX+45&#10;P4ZiGWLycjDk5JP0Ld76vfGdDW9izExVMTiwAiN7k3GlNwznOomU3eG4vI2UstUFF6iPHC43wq0m&#10;F1xq8cBosyMpoz9e7AnCq73heL4zGLc7vPF4F6nqZmPc3UYlb6M+rrZaknI64+JGS4zVkqK22eHW&#10;TjeMb6XSttMB57rccL7Hh5Q0Evd2x+L2vmhc7UvGUEcO6nID0bQyFG01STg+2IzdfQ2kjDkoW5OL&#10;nr469O9bj77dZejtW4XDRzZg9Ewb+nor0FCfhYZN2djckIPNjVnYvm0Fdm5fiV07VqN3RylhJTpa&#10;8tHRUYaBgUacGdmBqxOHMH5+L86N9OLU8W46P4CbU6dw/doQrk+exN1bZ3Fl/BhOHNuF4TN7cPHS&#10;IJF3FFevjvB6z+dExmdUxj4gMj5+dgsPH1/nKevde5eJrNR7vrjHI+ELIu6z5/f4CkvEfEJxT4m0&#10;z17fxNNXt3hEfka+j4nARw/vRoCvK+//1Ag/v2/APf8LEOyxmfbNbLZ3hbg5uBD2F97zsxJT4CQK&#10;7rhowtnB+AiIODOm+7M5uKXoB2/emmf9+HhjFwOW0MwvzHXUx+NkfypGtoXgwa4QnK93wpFVehha&#10;ZYCJjdY4tkIbJ6uMeW8APTiYgOeDiXjeH4m7XZ44t94YZysNcL7GBFeabXG+2Qa3iXyP+jzweLcn&#10;rrc64Gy1MS6SfbLBCDfbqezdaokLnVYY63bC2R5PnO70w+U9SbhzKgtPxlbj+XgzJg+tx8HWpehp&#10;isXOrgJcn9hDG/siLlwZQP/+WnRszcPWjizs2J6H3p5CtDWnoyjPG9nLXFGQ7Y38TG+UrwxDV2se&#10;muuWYX1FNDasjUX9+iTUViVga2sJjhyiMvdMDy6M7sKdG8fw5D6Vr1Tijp3tx6ULB3D+3AAdBzFB&#10;vefF84M4R9fnxw9gcuoEbt4ZxY2bRNiJYSLhRdyn/vPyhcM4caQLO3fU4uzoXjy4exGviYwvnlHf&#10;+fQ+XjP95tM7PIVl3hRiyPqUiPr0Fakt04cyPSjjS73py6ekrPfOY0vLRqiqKEwnolhivttzz+4t&#10;0XPx4Ofj+8yed2awsTNB2J+7NubIIea7g/ugmHPRa/acey3wYyEY42LmGOGcXAhyTvcVAj2xTP+W&#10;7GeOs22xuNQVhSttoTheao2REkucoJ7vRL4ujhRoYWyDBS62OOJilysmu/1xf2cknvTH4NImO0zU&#10;W+NynQVutNrhzg5v3O0Px9MDEXjU74v7PS4YraI8K3RwZZ0Jhongo2sNcHOrPW71eOASlb9XeoJw&#10;93AWHp1bg+eXy/Hk/Gq8uNiAqaO1GNu3An1b4rBn23JMXtyBh/dJwa4PYvDgJlLGFNRtiEFNZSQa&#10;auKxriIcqwr9UVUWjpq10airisW68khUrg4lQkajszkLXVty0NqwFGtXhaG6PB6bN2bgyL5anDnW&#10;gpGjrbh/8wQe3juNS5f24siRDpw82cPrMc+PH8HFK8dx5foQbkydw7VrI7h7l8rbRxO4ffs8Lo0f&#10;xRUi7/3rp3B/6jTu3R7GFVLVO3fOEgknyI9K3Sc3CNdx6+YY+Z6mHvQevdA8xovnT0lFmT+9kLI+&#10;f0TXBCLvnRtnMXHlCK1lEEeP9MHHywXz530stAcEzznznLLjXIg852IgnGNm+1x+s0EQKw7iY7j4&#10;E8QUXqzo4rnnXLuonyhYG/fIxUy+/HNRCOfmQmrRPOws8ceZSieMVtpiqMoJg2scsafQHBdrXXF+&#10;vS2u1tljrMIAV9ZbYGqTNUYrjDHZ5IkbnQEYraYSt9IIk/W2eEp950Pm75Rd3rja4Y7xzRa43emI&#10;65vN8YTK2UvVprhB6nt3ixMe9XjxSHyt0xv3eiPxYE8CHlG/eWdPOO4OJODFyRX47Ew9bh9ZjYHm&#10;KPS2ZuPkwXpcGNmJB/fO4MThFvRsK0HFqkAU53lheQbzLxqcUZTlieIcQq4XVub5oGl9Ana0ZKOZ&#10;yuGN5VHYSKrZVE0kphK5osgHJVnOqCz0Rs/mNOxsX45Tg41EqpO4cLGX+rxW7O1vwskTvTjPvAFE&#10;Cnnr7hkqcYcxdKyHSuNNOH6kG9euHMPE+CCuXTqCe0S6xw8m8Yz6zxevrpEKEl5fx6MXV/Ds2QUa&#10;v4Cpayd55Hzy+CaeP3uEl89fkErep3kn8PjhLZ5afv7yIaYmRzA6spewG7emRnB1cgiNDZUwNzPk&#10;vfE1/fl8v+eehbg9xQVrn8tvNvyVWAZv/1wycxJmXBzE+U4Hd4Gic3Cvp/swR+Gbw56LQnhdfF8W&#10;fB/myPyx/X/g6aCJ9hwzHCrUwVClOYYbPDHaEoixjiBc2uaDsXo7nF6pjbESNVzMV8aVfFVcLNbC&#10;cKkRTpcZ4NoWdzzYHoTbbe642eSMp10+eNzthRtUzp6r1qEymEhcZ4pbVOI+7HDBPVLK21ttcLPT&#10;FlMdtrjQYI0b7TTnOhsM5mlRnB0midSfD5fg/sF8XN+7DIONAdjTnIaJ0y2YOr8LUxMD2NNTwVPC&#10;tHgTZCU7oJDK14QwM6RFWyI9zgbFmZ6oKY1AZXEI1q8Kx9qiQDoPRH6aC9ncsTLHCxUF/qhY7oPy&#10;HHe0VUdjV2sm9vWU4OiBGhw7Wo/jR6mv3VmD48e6SOEO48L4AE4N76Cyl4h6ZidGTm7D6NAOnD/d&#10;i4mxATy6PYr7ty/j3p0JPLg/gfsPLmHi6nEcPdGFE6c6MX6xD5fH+6ksPkAl7nkqa+8QKYmYz57i&#10;M+ozXzwmYt6hnpTK3M9ePMBr6jVfvbjNU9nH9y9RmX2JyHuGFPQ4yssKoaQoy29HhJ7bmZ97Llhf&#10;LsT5icP0uLnn40IQJ94uCsaXR0wuuMbZwE00GwT+4uNmzieIEYU4P2EI7Nw46UUfITdCG+sjZdGX&#10;oYojZWY4stYRxyusqZw1xZGVehhZqYuhHAUMZ8rgTKYszuXL41qlBq7VGOH2Fkfc6fLFxTo3HFtp&#10;gluNbhhZoYfLawxwY4MZHrVRadtsjefdrrjf7oSrjVa43WJISqyBM9VE9o0muNrmgtvdfri3Mwg3&#10;qaS9sTsK31xZi9eXavDZ5U04vz0V+9b7YUdNOPa1ZeLaaCduTe7FoT3VONBbirQYY2Qn2iJ/qRMK&#10;lrkgL8UJq3O9iXR+WJHpRiR0Q/XKIFLLcCJo8FtsKA1FU1UiWqoTsZlK321UEvdtSUNf2zL0tKZj&#10;/57VOD64EYf312HPzg3o27Eep050Yni4C/2967Fvdy1On9jK60cvntuLU0e7MbB7C86PHsKV8ZO4&#10;OnGKlHUE1yeP4tzodhzctw7HBjfR+H48fjRCJDuPF0S4F08Z4t2lfnISU0TYSVLmJ3cn8Jr60ReP&#10;7uL54/t4RSXu4zvjPHI+uEd97fXjVBpfwOlTAwgP9uX9q3/2eebvh+nPuzhw9wI/TryfKIRjRCE+&#10;hgvh+OnrYMe5/kLE5Bq5k8/mM31MFKwPC4GNjZ07Bx+Mn3hfNjcLgY2NYWChuQh9OfoYyNTCoXQt&#10;tEepYHu8NnZFKWJvtAwGomRwJF4OZzPkcT5XAaeyFHCEcGalFi5R+XosXwd7UpUxXGKAOw0uuFVn&#10;h5EibZzOU8dwsTZuNNjjTrsLHuxgylZ3XO90wu0OO9za6oiHfUTGviDc2hmKCx0BONcWiGdDJUTG&#10;jfh8sh0/3d+LlxfbcfvQOhysiUPzCh/saUrByN5q7GjKRm9HPq/vXJXnjOUptkiPtkB6lDkyYy2Q&#10;EWOBvCRblKS7oCLfCysynFBZ4I1KKl3rSkMoPhXbm5KxrSkLOxqz0Eml7XYiZtvaYLRXh2LzmmA0&#10;1cZgG5XA+3aWYaBvPXZ2VmB7Rym62orRu6sS+/dtxMiZHUQ6Us+zezFBZew1IuPE+GFcHNuHM6d6&#10;MTa0CyNHtuLkQB36t6/Aof5qnDm5FZfGduMmKent68O4Sb3qjatnMEXl8HVS5Ce3z+Lzp1P4/NlN&#10;3Lo6gsvnB3H72hAe3RnBrWuHcX1iL5XOe3Fj8hBePiYVvXsRtTWlkJeT5rwZNP15FwV3HzAQ5zMd&#10;bF5ufnFjc0N03rnWMisxuTZRcO2zL5C1i/fjxwuPiQM7FxcCOzc/1/bm+Obd2EgXZezL00f/MjX0&#10;xSuh2Usa+2KVsTNIBnsjFHE6QxGj2Uq4UqyOiwXq2B8ni31JcjiWo44jOao4X2GGYVLIsXIjnFmh&#10;i9NFOtRHmuNynS1Ga8hGqnm61hxXu90xSf3kJeozr3a44VKLM14NxuLJ/mg82BeH0WY/TPXF4zrz&#10;fc8zZXh0cSO+utGJV+c349FQHU40p6BzTRB2rIvE0a7luHpyM3Y2LkUPlbeFGfZIjzTE0lADZEQY&#10;IZv513/BeihKsMCKFBtUFbijPNsRFTnOqCnxpGsPNBHx2muiiJxL0Uol7OpUO6zLskcV5arMdMBa&#10;IvLGMj+01idiZ8dyDB2qx0DvOnS1FmHntpXo2VGBE6ScV64NYurWEK5NnaL+7wSVmefxiOlBiTTn&#10;iZinDmzDyGAndneWY9O6RLTRmndvW4FjA6S+VCpfONuJiYtU2l44iNuTp/Hs9iU8v3sJz+6PU1l8&#10;FlfO7sfNK0fwhHrqh7dP4e7UEbx6chZfvrqEr15O4ofP7+Cnrx7ii89v4PChHpiZGrx9zt8+17NA&#10;/N4R2Lg+/HE2LwvhmD8DNr8oRP3e+c2f6Yn4EFyLjxN+YNP9uDnZPOLyifqJQtSf92r6Bh998AHv&#10;a1QZgZroySKFTFPBjhhZ7I2Rw0CcEvpC5bAnUhGHkqUxnCGHI0TGg7GEGHkcTFTEhVVWpJjmuEM9&#10;5YUKI1JNefSlyGGIVPJshTFG1plhvNEew+vNcGqdOY5VmOBauxfGGpxxs9UdU2QbKzfG1TorjNda&#10;4eoWN1xu9SJ1TMPpFl/0lFmidbkRTrUEYWJPOg41BGJTvhNWxpqicbknuirCsC7bFY3lgSjNdyEy&#10;GiEjVA+rU6xQQD75MSbIiTRA6TJbrM11wgYi5BpSVoaca/OdUU+k69gQiU0UX7PCGxsKXNFQ5IZN&#10;eS7YwBCYclctd8PGikB0bIwlJKG/qwj7e8vR31eJnb1VaNtaig5S0P1763Dp3E5cGu3BxLldeHTr&#10;KJ7dG8brh+N4cOUM7l4exu0rh3F+pAO7u1cQ4aOwZUMithJJd7TnY/+uKlwepb754gEi4xk8pj71&#10;5uWjuHRmHy6N7MeDqbOUawI/f3MP331xDd9/NYXffrqPf/3yFL9+9xTff34P3357jfrRixgd3gcf&#10;b1feh+PfPud0nLYf3ozPBjZGeD8xRy6mx707BHnYOYTnEsbfQkz+ufg41o8Lfgx7M2YaF87DjM0E&#10;UV8eOMRkvoHCfJwvP1gTLTGK6IpXxI5oeWwPkUK7jwQ6faXREyqPwTQZHF0qi7F8FVzIU8NgvAIG&#10;yP9EBvWeVL4eL9DC8Xw9dFCPeiBHDftJRbclkapSvzpE9mPL9XAoRw/7l1GpnGuEEwVmOLFcl0pf&#10;HUyU6+HiKl1cWKOPsXWWuLbVH8erLLE1RQmb6UWgI1kJw7XO2E89b99aV3SU+aJ9tS+6SgPRtcoP&#10;G7JdUFPghrw0K+TGGvMIWRhnimJSyoJYE+STcq5MskJJqg3KsqnvJDUsz3LEyqV2WJvnhtoVvqgp&#10;9sK6fDdUkG1Nhh1WEbFXp9mgrtATq+iYG2eEzeV+6CQSt1YToepSsKOrDEePNOPS+B5MTR3GsUOt&#10;RK5aHNvfiCN7N+E0YzvfwytLn5Py3bx4ElPjR3Br4giuEAE76zKwYXU4NlN53t2ShW3NOTjcW4mh&#10;/ZswfLwNF87spD5zP+5R+fqMytQvnkzx8OPX9/Ds4Tn8+O0t/PbjXSLpFL4jxfzqxTV89eU4Xrwc&#10;w727p3D/3gWEh/jyPsrIfWPofcHfR9z9x91fojbBfmTj54YgjyCnOD8+xBJzpgnZxQgSz55cGIIY&#10;Nr9wHmGbKNh5ZwLrw/N/+wpJ1zxy/oP32zkrwtXRHquCPWna6AiUxhZPCdTaL8FmNwm0MuSMksTx&#10;dHlMrNTB8DJl7A2XRbePFJrdJLHZVwrbImXQm0w952oTjFaZ4/AqHQyQag7kaGBPhjr2ZmihP1MX&#10;fUv1sCtVH1tjtLA5QoWU1RAjhboYLdHDWVLOPQV6aMvUQ0uYPHbHKqGXlPnkcn0Ml9lgV74F+svd&#10;saXAGWWxRlhHRKtMsEFtljtywk2xIt0ZJSnWWJFoSaQ0R1G8OY+cuRHGKIm3xioqU3PjLLFqmQNK&#10;MxyQFWmMYipxyzKdUE0EXUcKuS7XGZVE3vKltqjMcuCRMzfaECnBWihKtkDL2iB01sahpyUHR/Zt&#10;wNFDjRjor8WVC714+oDIcOsELgz3YOrSAK5f3kf95k7qIQ/i1WMqSW+dx9ULxzB+5gDOnqSec7AR&#10;x/dTz0pqebB3NY72r8WR3VU4e2ILzo104sThZpw91Y2710/i5cNL+ObVbTpexucvLlHPeQDPHp/C&#10;56/G8MPX1/DN60k8f0CK+uwMXr0YxeXx3Xjx5Dxev5xCTmYKPvnoA8EeeLtn3uyDt+DsjTfX/Biu&#10;nX/Oj2fH+GDHxNlmB+vPhTg/PqYRc7YJWdtM9tkhWBAbzz8KQ9jGj2XOxV1zIRojpJhEzEWffIA8&#10;X3lsS9BAB5Wuzd6S6AyQRleALHrCFIiUqthNZe3BZEXqMQ1wKlUVw2mqOJmsRmWuHPYlKOBYlhbG&#10;11rgQpU1ztVY41qbO5WrdjheY4Wj1RboyWd+MMwQbanq2JKkgZZkLezOM8f+PBP0Uq7+pcrYlUgK&#10;GSKHDe6y2OQigQOkuKcL6MVgnQGVx+roSDLA9jwrbCt0xFoqWauJbI35vlgZZ4ucCHPkJVijONmK&#10;1NESJYkWPHIyyrk82hR5ESbICDGkstaYyltz5BLyosxQnEhKmmRNBHTg/e+UdXmuqMl35/0ifFW2&#10;MzrWhKKtKgx1pb48MteVeGHjCh9UFfqhriIWg3vW4WD/BuzdVYl91HtOXOjD0/sjRJ4r+OL1Fbx8&#10;NYq7t4/jxdNxfP/tYzy5f4X6w3O4fe0MTh7uwMjQVuotd+DQ3kqcGWrEicGNOEl97PhYDy6O7iBi&#10;biPV3IvPn17GD1/eJQJO4evPxin/MF4+O4GJ8W7cvNaPzxmVvHEU18b78dXrcVyfGMBnNP8fv73G&#10;N189RXlZCeRkpHjPP/OVsoXzP4GinCQM9VRhZa4LR1sz2FmZQEdTFdKSzH9M4/6bfNo77J7h7SPO&#10;XuJA3L6bGWwePvj+XIiL4eNPlbLi7HwITyrsKxgXhrgxYYiblzsmbGeOBPYm80BP0kf/xJoIVSpD&#10;ldHkLYE2P0m0eElhRxCpYrA8usJUcCBFG3sTlHFqmSaOUbl7IU8T18tMMbHKCMeytbEvVQ0nigxx&#10;rsoGE41umGrxwPFSY+wq0seeEkP05urhQKE+erM0cWCFEbqo3O2IU8X2eFW0kvrW0ny7EpRQ6yKJ&#10;dl9S3xAZnMtXxHipGkZL1TGYr4+mKE20Zpmjo9AB1QnGqF1mj23l4ajOdMPKNHtUUy9Yv9oPZUSw&#10;VaRuORGGpJoWWEN+mcGGyAjSI2KaoJBUtohInUVELYi1JJV0p2tLrCYFLowzIyKboJjUljkWxZth&#10;1VIH1KwMwKaVfmhc6YvKHBdsWhGI2pIQNK6Jw0DfGoycaKG+sxq1VelU4lbi5LFO3LpxElcu78f1&#10;60dx/doJPH00jh++e4IvXt3Bd988wePHl3H8WDfOjfXiwMBG9O+pwvBQC86cbMMoEXZqYj/u3DiC&#10;F4/O449fX+E/v32Ff/30GX77/hH1lPeIrBeIpFeIlBcp1wlcvbITwwdrsbutEDcu9OPOtSP4/bfP&#10;8Me/vsYPPzzHyaEDWLY0GgX5CWhtKUNXexkOUl88ProT1y4fIgW+hBfPbuL65AWsKF4ONVWlt98L&#10;nQ7BnufvLz6Ex8TFsRDE8CHORzyEiMmdSHRi9poLro27ANbG9fkrEJ1PdIw954L/ykfgvSP7Dyz5&#10;+AOsCVNFg480NrlT6eovjQ1OS7CRSLLFSx6bPZXQ6imLbQHUZ6Zqop96y1HqJy+tNsXZIj0MEtl2&#10;xMlhd4oKjhYa4kyZBfbmauEg9ZC7md/xIcK1U0x3PJXAzE+IZGqgM0UerbGy2BhMRIySxdYIRpnl&#10;cYjUc2S5Mk6kKmMf9bojy2VwcY0m9mfrYN8Ke/Sv9cK2UleUxhpiLalj1TInVGW6YGmwLrKjDbCu&#10;wJVXwhZQr7ky2ZqIZk5kNEK6P9lDjVAQbc4jZCahLI0pWR1RlmqPIiJoJtnzo/g9aYqvJjICdZAe&#10;oIuMYH2khRoiyV8HWeEGyCXV3Vjoi3XL/VGe7YO1K8Oxu3s1Tg5uxuVzu6h8HcAk9ZG3pk7hxrVj&#10;OHemj0hzGK9eXsHzJ0Sih2P48ssb+OHHZ/jqq7u4fXsY4+N7sX9/A3bsqMQg5Tl+ZBNOHad8RNrn&#10;D85RL/kUv//0Gr98+ww/fHEDnz07h4nzvXhwawj//uNz/PH75/j1p1fUyw5jXWk80uJ9saOjAj99&#10;fx///v0Vfv/5Cb7+4iZePB7DhdFu3jvK+3rLcPFMG+5N9dO6Rnhl+MM7w/jq81v4129f0gvLFSTH&#10;R2DRgnn8fcPZY+xeFtpXPHB9ZgPrz4U4v+n4C2/+cMkhDK6dm+PPQjCPcM6Z5hEaJ1IypawU9Zgl&#10;virY6CGNRk/qL/1kUWG7BCWmi7DGRgLr7SVR78oomTR2R6oQFHCESsvBJGXspx6wJ1wavbGEaFns&#10;SZTHgXRVHM3RQk+MLLZHK2BruBzaqUTeFavMG+tLoPI3TRH7c1TQnUrED5WiMTUcSCZS5qvjWqU6&#10;LpRo4TyR/Hg25cuSR2e8EhqoL23LplJ2tQfWpFihOMYM5amOKI4jBUywRGqgFpL91Xgql0ulbj6V&#10;sKWptlhOZFtJZW5htAUyA/WRzSgnETM32ACpnhqId1ZGrJMScoiYhTGWyA0nclLpmxNmggIqd5P9&#10;dJAcZIAIR0WE28tgqa8WsgL0keqlh8JYe6wtCUZvZyGGj20mpevAzRuDuHXnBO4/HMH42U70dpdi&#10;f99aDB1twIVz3bhzc5AU8xpt/pe8UvPXn57h+dNLFHeC1JV6UCpdTw5uJbJvwGB/I64Sae/ePMzr&#10;V69c3EYlL/W2g2uwf08Fr9f86ZsH+OPnr/Gff/2G3395jkcPRtHRVoHxc724c/UQ9aWj+P6zCXz1&#10;4iwe3BjAhZE2yl3M+9vssQNVOD/ShOHj9Xhw5wCeU996iF4gLo72Uvl9iff30d27WmBqrCtQzzcv&#10;7MweEgW7z+aGaNy7x743Mdlz4TFhsGMCu3AOLljbu2CuGGEbfw1sKauy5BNU+aqi2kESVUTEtUTK&#10;GicJrDBdiHKrRaSiUqh1lkSdixTa/RR45W2nnxSOJRC5qAzdFyWDg4lyOL5UBYOkhL0RUugMlKLe&#10;U57UVQlbA0hNoxSwi9BJJer2CEKYNPYvVcD+LEX0EJn3JimSXQa742VxhMauVhri5kZ7XK8zIgXW&#10;xNY4FfRlWaMzg1Qy3hhLiSwpXjqIcdJAkrceEr11eGXphkJPXrm5NsOelI8UMtYEWaH6RE5GKY2o&#10;HyVyBughyU0dS701EeuohGh7eSS6KSOVrmOclJHspYU0fwNSShPEuKgj1k0T2YGGSPPUQpyzGpFZ&#10;GykeuigMs6Z8TqhdFYnWugx0thQRAWtw+fxu3L9zEqdOdhIxu6jUrUDdulR0U4l5ka7v3z2Gl9QT&#10;fv/9Lfz843386/cX+PabO7h6eRDnz+zFvVtncffaKYyd6qUetAvHqOccPd2G4ZMtGKHj5KVtuDRG&#10;R+pNnz84TRjFN59P4fdfX+C3X5/gh+/v4OWLi/j680lS0NMYGWzGnq5SbGvKwUDPKlwZ3Yr7U3uJ&#10;kK08Ql4410prbsfdq314/eQ4Pn9+Ggf2VuPQwDrcJjW9PtmPyWuHEBnmw+s9eW8asVXXm70k2H8C&#10;zL4nBfaZfcTjLxFTAP4ixYGNmw3CuWbHu/iz78SxvsyXq5UXfIwVdjIot1yMEuNFqLRZTORcjJXm&#10;i7DWbjHWOS5BOY1V20mg2V0WrV7S2EkEG4xVxIFIaQwSmYZIAYfTmQ8eKOAAEfZAvAJ2hsmiP1wF&#10;+6PV0BMmR4pKBE1QwEAy2VNIQYmgPYQ98TJoDZTAQKoiTuRr4XSxEc6WmePyRhvcbLHEZJMZhkrN&#10;sS3eEM3RRmikEjXJQwsBpjIIslQkUmmRGlohN8IMSwMMkE795FIqQxM8VZDgpYJUX23kRVpieaQV&#10;soK0iWS6SCayJbtqIS/YGOVJVsimUjjOXZ3KV31EuaghnAga4a7J+y/W2bEOKMvwQnGyC0pSmP96&#10;7YX6snj0ta7AoR1rcXgPEWdoG86d2o6Dezahp2sNjh7YjAunuzF5fjv1ev14eOsQ7k4dIkUaxpOH&#10;w7g6eQBPnwxTCXmGlGkMj++fwZXz+9G/qwH9OxswsGc9kXAzkbEZd0mBvyHF++Wb+/j9xxf46es7&#10;+OrlZTy5PYRXj0epxzxLLwSDuP/oMB49GsL9eycwNtaDS+d34pfvblDsOEZPtKOuKgmba1Lxiub/&#10;4aspKmvpBeDOESqjd2JqshdD+9dhcmwrntzbh7HhRjQ3phA5SzF4eC3OX+zC8HA3IiP9+X8bfUtM&#10;UUzf3+L9/jzemZhzQ7BYLtiFzwbx+cRD4D99jul+b8ZIMWXmfYhVroqkkItQSmSssl+M9dRjlpJa&#10;llouwnoHCdQ6SmEdKelGR+o7PaWwJ4rIRX3lgThpDBAxDxC5DieRAsbKkU2eoITOAFk0ksp2+sih&#10;P1YFh7O0MZijgYGlijizXJUILIcTKZq4WGKIk8vVMbRSGxMbbPCgyRNXquwwVmVBMMZopRlOVzvi&#10;4EoXrA/RwZogfeT5aWOZsxLyfdSxhsi6gsrPVCJrYYwtKtJcqGc0J5JSaeujhnh3NVJYQxTF2KAy&#10;3Q7VGY4oibFAmpcmCsKNUcH8fTPFEktD9BDrpY6cOCs0ro1Be30aThyqIeXaTKTZjhtX+3nHa5d2&#10;k1rtwdVL+0jJujF0jJSRysa7N47i6b3TePXoLB7dOk5KdgqPbzF/t9yDR3eP4s71Qdy7eRSfvbiA&#10;7767iZfPxnBn6giODDRhJ5F5+Hgn9ZT9GDnaiSHqL1uYjxtuL8P4aA/FncSj26cxMbYf48M9uE5r&#10;uETq+5p6w5+/vYrvv76Kp0S0B3eoFB7txN5e5l3eFnxByvzjN1P47otJ6ktH8JSI+OXzs9Sr3sIX&#10;z8/j2cOTePb4BG5d24uJCzuxviIFK3IjEeBhAQt9OYT7WyA+3AIRIWaorIjByeEdsLExEiGmYL9N&#10;h2DPiduHXHBtXIj6/Y3E5EKwaNEJueD6CSAunzhMj+PnfGPn3VT+NdNjzqdXwHQHZay2WUI9JaOQ&#10;i7HRdQnWOS8h9WTGlqDJnVTNUwI9QTLo8pfE9hBZDCQqoDdGBsfTVNEbLoOOACp1/aXR4iuBNm9p&#10;bHaTRqevDA4RYfcmquBIjh71nro4Sf3nCVLHM9mKuLiK+shiA5xca4lzG51xvMSE9wbQYKoyRgq0&#10;cZJwrFAPe3L10V9oizIvJSynXq/ARwNVkYaooT6zOsYc+d4aiLGVRxyVnpEOKghzVMXyWDNST12k&#10;eFMJSqoa76pJqmmAUlLIXBpf6q2OokgjFEUYURmrijg/TVQW+2B7awYa1sdh17YCbN+aiyMHq7F3&#10;73pcuNiD8+d7MEUKdvPmEVydGMD1a4PU9/XhCZWMj6ivnLzQi4d0fEWEeUqb/sndE7h6fheunNuJ&#10;86e6ceXCbipVj+PLz6/iuy9v4NndM7h34zh2dqxFd+sq3CCyv3h4Cl8+myQSXcH50wOkxH0YPdmN&#10;sREqYc+Tch3fhAujrbh+pQ/ff3sdv//2FD9/9xhfv7qJZ/dPYZxUby/1n4cGanh/1/z28yv4iYj4&#10;2bNR3CZlZD4KeOroBlwZa8fUpS7cvroDt6/vwOmTTfSC0E7leBM2VhcgJtQDNobKKM4NQXlZBKqr&#10;47BmTSJWlMRDTob/0y7i9xsXfB/Bvha+Fh0XB1HfP01M0UQMBHbBtfA438ZCEMcF13c2iMYJYnk5&#10;mRv6Fv/g/at2V83FyLFYggKThah0WMxTzdWkmIVmi7GcUGa3hFR0MZp9pdDoIUEqKIm+YGn00nW3&#10;pzS6vKSwxYPU1EcadW4SaHCTxM5ARQxEKuN4ljLOriBSZupiME0Le2IUsT1ICmN5mhgrNMSeRCV0&#10;U1m8Z5ku9Z066AqiPjVUFkfTlLGbVHlblCx2JGpgS4QGOhKNUBOqi9JgTVRFGWJbvis2xVujyFcP&#10;yc5ELiJkJL3I5IQZ8f6OyfSXsa4qiLBXof6R1DBYHxUptsgPN6BeU4t6RRVE2kkjwUUFWTGmyF9q&#10;j7q1kTxiNm9Mpr4xE1vql6K5KRd7+2tweqgDx49sIaXchmuXB3hfpj5ztB6nBzcQYRpwkHqzqxO9&#10;OHuOFPbmYdyaPIh71w8RIQ7gHqkj87dJ5qtqjFpeu7QfV8724Ycvr+Pr11dx4Uw/nj66TIp6Gy+f&#10;3qUS9y5ev3iIV8/v49G9q6TI5/Dw9ii+enEVv33/lPrJV/j998/x+78+xx//+hJ//PSabBPUM3ah&#10;rTkP7c3FlGsMX74cp+M4lacd2N2TjxOH12Df7mK0bU7EoX0rcXxwDU4dq8bwiQ24MdFD67mM3356&#10;gG+/vEsl+l7UVeehsjwa69bGIj3NFcVFEYiJ9uZ9sV50f/23wPKBwd9GTHF27pE7zh+bCcJ5ZgKb&#10;R5BL2Pb2+g05mT5TceEnCDCURbjOp8gxWcDrKXOIpAmGC5BqPB855guRReMFVNpWO0sQeZlPBMmR&#10;MspS3ymNdiJii6sEmlwkeATtItuhaHUcS9TCkWXq2Juggp5wBbT7MZ8qkkQrkXuQFPdovBJ6IxSI&#10;7ETqQFnsjteknPLo9lfAvhhltPiQ+gbJYlucFlqjtdGSqI9D5d7YXxmI7cUe2LLMEaUBJshw0kK4&#10;hSKCLBR4/4QoP9IUmWH6vHI2zk0F0Y5qSCDFjHVQJTJqIctfD8t8mXdklRDvqIIkFy2khxohN86c&#10;9wmiDauCsXtrPvWP5di3YyWGjtTj6MBGUrAOnD5M/eNwF26M78UXT8/j9sR29HbmYWtzBvb0rKSS&#10;cAfu3T6Mq5f7MXW5D5fOdODCSDtuX9tD6COy7sLjOwMYO92MocFN1C9exM8/PKJSeRjPntzCq5dP&#10;eL+s9+z5XTwnUjJflv6Mjsz3ND9/cYMU8C6VoTdIde/hl59f48efnuHXX17g959e4ldSzp++vYNn&#10;D0bxgMrfbz+fxOfPx4nUx4h4rdi/u4xHvs9eDJGyD+DFo2Nk20/krMWurhwc3V+Bx7cPkgLfwh/M&#10;u8a/foHvv3mCsyN9SIlzRxbTZ+cGIjs9GBJL5gvtrfeFYI+y+5KLmX3/5O/Kzg3hxXBtAkKxmG2x&#10;M2F6rKjPmzFWNemc+SC7vboU4vUXIll3PjKp10y3XYwYo/lI0ZuPVZZLkGG6ANlmC7CCes1ywgbq&#10;H+tcJNFMpNpGZNvhJ4NuX2ns8JdDX4gi+sOUcThBCzsj5UkFqdQlUja5SmE7kW5vpBL6IxVxMFoV&#10;A7HqOJysi0ZXGdQ4UKkcpIMd1Etu9lJAHfNmU5Aa6nyVsCFAHe3LLLBvtQe6S71Qu9QWJYHGyHTV&#10;Q4S5KnwM5OFpqoQwUseyZAfkUqmbwZSyvlrUYxog3k0bIWaKCDWXR4S1PEKtpBFpI4cwS0VE22oi&#10;O8IM+fFW2LohAeXZHqiviEDHRuZrYVnYsSUTPS0Z6O8qxEXqOUeONmDsZCsunN5KaMPVC1RmnmHe&#10;2dyNqfFeXm95b3IAQwc3Yn9vKYaP1WFyrBOXRttwbP866iU7cOJgDSbPd1KfeBo/fcf8fMhJIswU&#10;nj+8ilcvbuLp85u4c+sSnj++jWePbtHxJqnnLSLnbSLqbUwRkccvHCQyj+PJw/N4ReXvV69v4ZtX&#10;1/HZk0uk0NTnPmRK2Un8+sNdfEMlLfMu7rN7p/CcemHmzyjfklL/9sMD/PLNTXz24ACO0gsRs8b7&#10;Nw7hV1LN/zBK/Ps3+PfvX+Lzp5M4tLMGCSEOyEz04f2INrt/hMHfd/w9KBhn96Vgf7IcmAncnAL8&#10;14g5G7iL/vPgPjgW0/3479C+Ad1gmU8/QrDaYlJJUkqLBYizW4BoIuIyowUos5SgsnYhSswWoYpI&#10;uclZElVWi9FE6tnlLcX7sPs2P1m0k3r2BSmhx08Ou0KUsCNUEfWeUmilUrfdQwaNTlLkL02lrCy6&#10;iMhbSXE7yNbmRaoYqoYyW1mkay9AsZkE9bnyqHKUwVpHeeRbSmGlmzLqk03RlmOLFVHayKaeMNVZ&#10;A8GGSvDSloODljScjeSR4m+IinQHFCUQ0ag8zQ43QRSpZbAdkddUFv7msqSsMkRSafgaLoG7ngTC&#10;HbSxNNQC+Un2WJHljIrlnthYFoSu+hRsrU1Fc1U01hR4Y9OaCBzZXY7TBzfg5IFa7NtZgZ2dxbw3&#10;iaYu78CdyT4c2bceJw/W4VBfFQ7sWkMKW4tzJxtxjUh46/J2jA9vIVI3YnxkCxF6K0aoZzxGBD56&#10;oB7PH43i6vgAnj2+gMdPruDy+AkaIxV9ep+IeRePHlyncvc6Xj++QeQjAj8co570DO5PHcONK4O4&#10;NXEUD26f4L0RdevaId6bTa+fncMXzJ9PXl+hsvYynt9nvrkyhBuXD+AOxb18doEU8g4eTe7DKXrR&#10;uDOxCxPnu6nkporg9TX88uNLUuOvSI2f4Zunl3B5eCf83Szx0Yf8D6hw9xR3z73bXhb4T4c4fxFi&#10;ipuEHRMF1+d98edyCa9TMMYHf0yAtz+YzLsWnH9IR0OpBYg1kUEsETLeegFCDT9FksGnKDRZhDJC&#10;lcViVBMh6x2XoJGwxWUJ2twlqRSVwlZfWVJDRSKaDLa4S6GZCFdPqHOTRr2zNBrsqR/1JiUNoRKV&#10;CNxE5W8z2VrJv57O2wOprI03wAorWWRpL0QBvUDk6y/CClNJ1FMPuTXRFu0Zdqim3nK1jwqKnFWw&#10;zEIJobpy8NaSgSP1yZ5EuHW5dqjJt8OaDBve52RjPDQQSqWsD5W5fhaklHZ0NJGEH+X20l2EUBoL&#10;tlJFMpXE6ZGWyEmwRgmVyJWFPli/MgilOV4oz/XE1o1x6Nm8DPu2FaGrMR2tRNjKklB0Nmeic0s2&#10;dnUW8tRm/64yVJdGoX5dMg72VtBG3oyp81txZaQZ1861Y5wU99zxeuzfXkxlcgG2t2bi+P61GD+9&#10;BY9vDODGxe1EvFO4NXUS/X0teE7l7WfPmV7zMV68eEQKSQS9fh53Lx7BoysD+O7pMH76ghTyKhHx&#10;+iDu3tqHM5Rr9BQp+mg39cL78IRU8nPqNZ/cP477t8nv1gHqaTtw7FAtdrQXYPe2EirfY5AaYYsr&#10;Z7bi+uUeDO5jvsy9maeeL+9exMNrx4jQRynfbqyjvnPh/Hm8Nw8Fe4jdUwJw97IoZooRgJtXwA2h&#10;HnN6sj9LotkhLqfoNTvGfRBcX9aHC0G8wF8wxvjwxxd89AH8DRWQZSeDRFLKCL15iCFyJlJJW2S8&#10;EBVU0q6xXoKNzrLY4CSNGuaDB0SyzQGKqHWTQbuPIpFNBps95VDrKolN3nKodpREjc0SdHnIYn+w&#10;Mk5RH7mdVLU7VAW9pJK7w1XRTspZ7yKPtaTM3d4KaLOVwyZSyp3hxhhMtcPgMge0hxmiMcYYlaF6&#10;qPbXxFoiXLqpAsKJlL5aklTKSmNZkCE2FrqifKkliuOpzwzRR5qfDuLctRBN6hpmp4xQa4phFNNY&#10;At6kzgEGUvA3kkWkizYR05qIaYuseAvkJFqiutgPFfm+qFkRgLqVASjNdEVhqiNKMlyxmsi6ttAP&#10;baSqR/avwZ4dxTjUX47RE/Xop750V1cJxs+0Yl9XMXa35+HskY0YO7YJo4c34HDvauzfUURqugbn&#10;TtTg6rlmXBiqw6WhTZgcbabycoL6RuZztVOkaDfx+asneP3yKV4SOT8jcn77mErWRxN4MkkqSeT7&#10;6v4xfPNsGHcudGCCSHXhXAf6u1eit60IbZtycGm4B4/vnsGd6wO4MrYdk2e76AViC/Z0LMeetlw0&#10;lEUgOcIGFUURtOYuTF3agWMD1Siikn5NSSB2bVmFE/s24WB/KfbTYzx0oA6hQS5v3gB6t33GHRdA&#10;sPeEx6bnZMEjJj+ZsCML0QDWlz3OBq6/uPGZIPBlzgVgbcI+wjlZP1Hw/fh2pqTVkpqPZeYySNNd&#10;gCS9TxFnPB/RpvORobcA+caLUEp9YIWrAqrd5bHOTQ5VDtKodJBCNZG1xlMJdf7K2OAjT6SUR6On&#10;AtZYLUEz9aO9zJ9OghVwgPrPTh8ZtJJPf6Q6r5xt8aQSOFKToIs2yn08xgBnltvjEvWTp3LssDvW&#10;CI3eqthEvWelnwYqPFSwxp2IaUYKqLEY/qSWXrpLUJZog9VEqJJoE+SF6iPTTxt5wYZI82A+5aPC&#10;hz2RkxQz3HAxIowkEGokhTAiuKeBDKI8dJGbaE+lrBeWp5HiptoQCR2xNt8bS0OMkBtjgZVLnVBf&#10;FoquhhQc2F6E4/sqSJ024fSxGiJoJQ7srsApIuE4keMk9ZGniLRHelfyjkf7VqNrUxopbzr62rJx&#10;4sAqnD1ZTWpZS4RswNMbO6lcPITfvjqH33+4iq+YDyRMHcVvPz7Bz98+xtef3+f9Nu3L50/x4uVz&#10;wlM8fXIHT2+dwqldK3Dj6FqMjXRgdKiNlH0VqgqCkRBghnWrErCtdRUpYylOHtqEM0cbce5YA4b2&#10;VpPybse1My24RHGTY924dWUXzg014Qqp+z5S9Y1ro6k6SMf68khs3ZKGXT05aG/JxpaGfKgqSL7Z&#10;PyzYPfWu4MaKh+h+fUtMBuz5bAEsuD7iMJu/qE0UAl/mXADWNt3vfXLyMY96B0dVCSTrSyKPysks&#10;6i0z7Zcgh0iZTz1mMZFwrTcRg0i51omUzl2Zek45UlEZUkk51JNK1lE/2U4E7SQF7QtVp75TEXv8&#10;pHAgUBr7guTQ5iGNziBl7I5UJrWURpe/ApqI6JWWkmh1UcII9YfHUg1xPNMEh5L0sS1IjeaRQyXN&#10;s8ZdAcWk6JlEriSdRYjXX4IoWmuSDdmpDN1A6loUaYaiMGNk+eogxkYWEeaSSLSl/tNJFQl2Sog2&#10;l6JyXRKRBosRbyGHBGtVeOpKI9BOHUnBJkRIexQto14204F6S0+so7K2Jt8Ha7I80FQehi2V4UTM&#10;JFKcLOzpzEZjbSw6mN8PastCO+9nQwpwmAh7+nANRgerMNC5HGvyPLC+2BfFVAGUZ7tgR1MajvYX&#10;o7cjA8f2lODE7hV4ML4Nv74Yws/PT+DF7X3oa83BUepTv3t+jlTyHH55PYnP74zg0cNhPHs1geev&#10;7uDFs9t49Zj6zqkRnNtdj61NeWhan4LeljysWOqOWF8DhLjpIcrPDHFBpijLD0AP2bY352DP1iI8&#10;mOjDleE2XD27FVMXtmFqbCuv1D68uwxXx9qxLNYBSeHWKMz0Qnq8FYry3FBeGoyNVUkI9DTn/blN&#10;sH8Ee1Ic5tp7whDYuTHTFFM0EddZHLi+XLyrHwtxvvxzLqb7i16LQlwsD6SasvM/RrKxLMpsJbHc&#10;chGy7CVQ6CiD5dQnFpEylnsposRWikpZRayxlEKTnTS2UGnbQuXqzlANtPnKYxcRciuVtL0B8thL&#10;SrnHn1FNSezwlUa7F/l7yWFnhDw2U4+6wVGC1JXKYXsZtBD5+gKYD8iroidSEb3hKmj3lMF6KoeL&#10;jOiFwZyORKwM/cWI1vgUkZrzkWgihXw3FZSFGaAwkPrUKGvkBRoh2UGJemUZpDooItddFUsdlBFj&#10;JoNoInWcyRIq0xcj0lCKruWprJWEq5E8Ijx0kJtkh8KlDrzfmq0o8CDl8Ubj6iBsJGLVFvmgfV0k&#10;epuS0c30nQ2JaNsQifo1AdjTlYH2+njs30kl4rZ8us5Hd10idhFpt6wJR1aUGTIjjVCSZo8uGt/d&#10;kY0djSlE9kBsKQvEZ9c78cdnh/GvL47ip28uUyl7Cd99cQW/fHMVP395lZR0Cj9/fhWPbh/kfbD9&#10;+dNJ6j3v4DMqd7+k0varR2O4cb4Ha/P8sGqZO9YVhyI3zgHF6Z5Ii7BCuCe9UPnpU6lujzLyYb7w&#10;fW+yD/eu7cGJvWsxQOX4vq7l2EkvCP30YnLj3DYM76+BnbEK9FQXw4l6+gB3HXjYqiIp1Bax/tZY&#10;PO9Dzv7h7isBxO0/BkL7jnctDlyfNx/J4waLJuJOwNqEr8VD1Fc0H3v9VyAurygEa+LG8q8Z1fTU&#10;kMBKB1mstJdGro0kCp3kUOwqj9W+aiilkjXfcjFWWEig3kkZOzxV0eetTGonjQ4iZVewKrb6KKHL&#10;VxnbSEG3+8mjl8i5zU8GnX7S1D9K4mCyDpWuyryP+K2lvnUV820WiyVU1ipgd4gCDsar4ECyFrr9&#10;5YiYCqixkEQBKWSJkTQpuSQpuBQStBdipZMSVpBqr/BWxwofDSx1VkKcvRribVUQQ/1kppsGCn11&#10;keOiiDgLKcRbUflruARBlMtHfSGCtJcgREcCflpL4Ei9arCDJuJ8TZAZa4/EYDMEu2ogJ86S99Mj&#10;tcU+aCO17FwfjW5Syd7GJGwuD+b9llDz2mBUr/ChstEffVuz0VqXhPrKCCJwKrpJXfe2ZaCHSNhe&#10;Q2SmY2s1kXlVMO+L2QUxRriwuwA/32zHrzea8cutVvzy6ij+9eU5/PvHa0TMCXzxdAxffT6Fr76+&#10;j29fX8Orh+O4MzlM/eAp6h/P4zXZXz45gW/uHcTDS7uwjsrYgc4SDFCvWVkURCV0KtaXBFEPbYeG&#10;NTHobsrGeSpZb17uxe3JflLJOtStCUFRmgMKUuxQVeiPa6PtpKi92Lu1Ck5m2rAzUoa+ymJoyc2H&#10;rsIiGKtIQGbhJ2L2kADCe47rJwrhOAGE/TjE5EM0Mfd6+vnMYH2ZIwtxef4K+HmE87PngjEWwnEM&#10;mHdodaU+RZqZFNZ7qaLIVgarPVRR6EYE8FJBvqMsCuwkUU795noiQoe7IvaFapFiymFHpDY6wjSx&#10;I9YQu+NN0Baoho5gdWyP0kYT9ZUbnCWojFXAoWRNdAfKos5xCVabLEKFpQTWUYnaF6GJw8lqVOYy&#10;PwSmhp5ARbS5yKHJnvpVI0msJcUrNZVCsSm9cNALRoOfCuWl/tNLE0XMJ3lsZRFI5akvETfYRBZh&#10;ROQ4CxnE0BxhBgvgp7MYvpqL4K22AMHai+GjsgA+SvMRqrmQ+lQJeFGlsDTYEgmB5kgOJoSYorrQ&#10;D9tJ4bpr40k1/Ql+2FIegk0rAlBT4IXG0gBU5rmiNNOJNjQp6sYktG1MoI0eib7mZTjSU4xtmxJ5&#10;6ti7ORVt1VHYuCoAFVR2r0qwRP/GaHw+3oSX5zbgi8kGfHGhGp+frcQvU6346c4u/Pj8OO5fO4Qf&#10;mA8Q/PIZ/vj5M/zrh9f46ctH+PL5LTy4yXzc7hge3R3CV6R+Pz44gonjWzBMPeSNc51oWhuD5soo&#10;UvdldIymMjoTo4fr8OD6Xt5neRmcH9qEpupwIm0Iyqmn7tiYghtU2t65TKXu6a0Y3FUFN2tdqEh+&#10;CgXJ+ZBY8BEkFn0i5p3Z6fuJv9/E+4iH6P4UXPOIyR3ggxs8G0TjBGAXKbpg9poLURt7PRf4vu8X&#10;w4A7j+KSeUi0VMQKOwUUWJBKUfmYbyuHXDtZ5NnT5jVdiEIqZ9c4K6Ceest2byW0B6mjNUIbdYHq&#10;2BBAZAnSJGihlohT5aaADW6yqHWSQqu3PPWf8qinvrSUlDBbdwFKzZZgizcRPEoVg4mq6PCURhOV&#10;xw12UthgLo1qU1JjN1XsCtJBb5A2tgZqYkuQCjZTH7srWBs9oYZY7aKADCcFJNsrI9JYGqH6Uogi&#10;YkboMR+WWIwow0Xw11oIP9UFiCfVXWYhjzJS1BpS1C3hJtiYaEtklkasO/Vk3kZIDLVERowNSpe5&#10;YV2eF+qIiBsKfFG/MhjN5eFoLgtDZTb1oPme5OOIkiRbImkY1uR6o4zGV1NP2r4+Bj1NKejYEIeW&#10;6gg0lIWgpSoC9asDsDHXAcdbE/H5lRb8dK8HPz3ow4urnbgzUot7gwV4NrQaX0y04PrJWuxvW46f&#10;PhsnQt7Bv369gz9+f4A/fnmK3394gX//+g3+9fPX+P3nr/DbF5N4enk37p7pwtMru/H0ai9GD65D&#10;W10a9ZWk2luWUumdQqVqCS6caMbY8c04y7wRdGANRo9UUk9cTccNmDy3Ffeu78f9qUOYOrcdN6kH&#10;vXi0A87mOpj/8Qd8QlLbw90zomBtXIjz40Lgx/Vlr//rxBQ+igM3n7ix2cD3fb8YPsifudkE5j9V&#10;BxjIYTmVfnlU+mUbSVD5KocsK2nkkCqlEJGK3ZVQ4auKclK0Ripn++OtSAX1sInIWuehgEpfRax2&#10;lUGFozTW2khhs4sslaYaRDpVrLeVRg0pb44elacmi1HtIIWtAdRP+slie7AidgQroY0IX2ctiWoz&#10;CWwh0u2N0MVAjDb6YzTRG2eA1jANbKF+tN1DEZ2k5k1e6qgP00OFnzZKXNSQZ62CPOqHUkzlEU+E&#10;SyJyx+hLIIEeT7mnJjrirNASro/2UG1spheTTdEGWBWsi3BbJQS6aMPbXh2+ttSXumsiPcQYRQm2&#10;WJ/njc1lRKySQBTE2xIZHagc9cKaDFfez5ZkR1qQErojL9aW1+ttq4tHA5W7ZdSv5sdbYn2RN9YV&#10;eqMi2wUdq13x+FQ5frrdjp9ubcNvzwbwr1dD+NfXF/HLV6fx4+tj+ObxAXxxbz9eTPXj15dD+P7h&#10;Efz45TD1oOfxx/e38K+v7uHfX9zHf358hv/nHy/f/qLBj19ex5f3juL+xe2YGG7B8OAmDB2sRl9X&#10;DnZ15PJ+s2j75jwc76/CwM4VaN1IPW97Lm6MbcX9yV48mRrAk5uDeHbnGB5c2YMLB2pwbqCRSvEi&#10;uNlbYMGnVMLSPuGSk9137H7ijouD8N4TjhEeZ/OKvCsrzpm9Fh0XYLZxYcw0hyj+jN9cvsJg18S/&#10;lqDG3k9XGol6S5BhtARpVB4uJfVMJVImM2/CeKqgOtoQa0N1sDnBFI10rHaSRx2VtsyGb001QnOq&#10;IZqTdNASo4s25h3aaH10EAGZDypUWi7BWsrDfHih0UUGbb4K6CRbm78iaqkP3UikLDNYhFIiUruH&#10;LJFVFQNxWhiI10KzvzI2k2JupP6zwVEO25xV6UVBBw0BGmgI1sFGf12s89JFqbMWKb0yljtQCe6k&#10;gmxSaEZZt0QZoCVKF5Wk0g2BqmgOY36HSBNNicYINpdBnL8pQj2NkBpqhcwwS6xKccHyGFsUx9uj&#10;dKk7Vqe4Yk26B2+8NIXUkkhaSEgm9Y331EFmuAWR1hklqY4oTLRGYZIN7/O4K1NtkRWshTVJxpjY&#10;lYJvxkrx0+Va/Hq9Bb8/2IPfiXx/fH+VylXm5ynv4PefbuAPUsh//3oPv355Ed/dP4wf7vbju5s7&#10;8fO9Afz2dAj/ph7038xvzP72DP/57Qn+8+sD/Of3xxT3EJ8/PYvxoXYc2VGGk3vKcXqwAgd6StDf&#10;XkhldzDqyqLRVZ+GuvIIdNdn4vqZTip/t1NvOYCnt47i4dRhPLl+AOcHNuDQ1tXYUV+C5w8ncXpo&#10;EB5uzvj4I8H3M/l7TbCHRPehKNh9JoqZbTxi8ieYyYkdn2uS6eDn5eafbQ7Wxp5zIc5fnK+o38xg&#10;fAX+zKeEtCQ+RYS+NNJJcUpd1VHipIQMcwlkUE+4wkMZu4q9sYaULJ9IVeAuSxtdGTVeyqj1U0VX&#10;sgk6l5piZ54FerLMsDvVGN1BVKZ6yGMz9aibrSVQZ7sE9fYS2GS/BBvo2Eg5NjhT6Up2hpi1hE4v&#10;eWwPUMD+aA0cTNREf5Q6lb3KqCKCrXaiOW3l0eSgiu1hhtgaqYdGUs21nurUGysiz1KZ+mFmzVKk&#10;9tTH0tzt1O92xuuiOUoLW2K0sCPbAn2FtjhaYI4jK12wNsEK7maKCHDRQ0KQFdKCzLAs0JgU0Qmr&#10;SQ3XZHqiIM4OhYSyZa7ICjdHoo8elgUbY1moGZYGmdC5GXIj7ZDsb4QYVy3eV9Gyw8ywLtMBjdn2&#10;GG2Nxs2+NDwYyMTTwXx8d3ETfrreRsrZjd+fHsRvL0g5v7lC6nkFf3w7hX8TSf/1w3W8uLGXyttu&#10;fDlWj8dDZXg4XI6Xk5vx6+uT+M/XN/DvLycpbgz/+u4KkfkR4TF++OoajnSXoas6Dn0d6Ti4owgH&#10;ulZg1+ZclOX4YH2JP9pqEjEyQCX0eC/GT7RQSVuPa+e348Kpdlw7243LR5sw0FFCful4/Wwcv3z3&#10;EM/uT2Dj+gosXvTmA+08ggrvN9G9yAXXjwvxNv7efEvM6Q58vOsk08GN+TPx4sHNweae6zFMx/S1&#10;fPrhP2GvIoFkC2UqSzVQ7KBAvaUMyql8LHGRRyHzJWsfdVQRIaoCNbDWVQG11AuuNJVEjbM8asle&#10;76+CBl8l1JPqbaESt5nK2m32MugmtDtLoMWFylwnSd43VRrouo7ONzlLoclRhkfiDg856iOV0R+h&#10;SaWwMl0rotFVFZX0QpFhvBhLNRYgR2sRNtDYGm9VlHqrochRHstMpUghZZBDKr+ClLya1LSFyZFk&#10;iH25thjIt8G+LAvspxeN4/mWGC6xwinCwSI7hJtJw9VMHn5uugj10EFOPKlimjuySTVXLnUjpXQl&#10;9XRAVqg5cqMYNTQnlbTE2mxfKncDqbT1QrK3PqIYlQ4x4P28ydGuPDw924BvJ1vw5Xg9bu3JwrUd&#10;qbi3Jx0PDuTi6eHl+Hx4Fb67UImvL6zD1xNb8NuTffjx8SB+/uw0vnx0ABdOrsOXTwbx7Z19RNIO&#10;3B5ZiWuHc/Dg6Ar8NNGJXx4exC8vjhChz+H7R0fw++dn8a9vL+GbZ6MY2rUaawvc0Vgego51iWip&#10;jMe22lS0VsVgd0s2TvRWYmq0C7cv7sC+7hW8f9Z0cbQFD2/048HVfupFGzG4pwIXhtvwmNT0SF8T&#10;Nq3Nh6+vCxbMZ9+d5e8fdh8xR9E9xbW/Oxh/IuZMCVlw7e8zCRsnLuZ98swG7hwsxPnxwdhEQeNv&#10;Xv0Y1Vz8yYewUZVCsqUi0i2oLzSXRIWbEqmSKpWJsjyscVVCqZ0squzlqGekEtVKFhtdSNWol6y0&#10;l8V6Z0XUeamg3lsFddSD9pGq9fipoctLmv/5Wldp9AQoUskqjVZPIiURs4WI30T96VZPGTQQWTuI&#10;2M1EsA2WMlhpsASJavMRrjIPEYrzUGAsgzJbOZTSi0a2jRJSTWQQpbUY6UaSKHemdXiootpHExsj&#10;9LE13RInyr1xpTYI+5aZoj9BC3vjNbErRgM7o1TQGa2FEMpvprYY7jYaiPE3R1asHbJibJASbIpE&#10;f0OEO2siksrkIOpjw+w1keBjgrxoe+RFWCOLFHOplzYyfLRQEW+GzjI/3D5WjWfnm/BybCO+ubgR&#10;v0w24NeJJnx/uRFPDy7Ho/05uLYtBle7o3BnVwJencjBs2PL8PXFanw31UUkO4CbY01oqvTCnYtN&#10;+P2zEfz29Qj++OoUfnpBPej5TXgyuAoPTq3DzeMb8M3d3Xg1sh4/nKvFz7d6yG8Mv3xzAb2tqVib&#10;64oNRYHUK0ejtjgYuxqX4mD3cpw/Wkdq2Yjxk40YO7YRI0drsHtbPvbvKOF9BniYVHT0cD2uDDVh&#10;c0UkloZYw1xdBg4WulBVkObvGy7elLgs5t6LM4MfNwsx/0pyBoJ4LgQ2rq8ohO3ceP64wM6fgwtB&#10;nCi4OTjg3FTmzyfMV8P0ZBYixFgBSy0VUOZCqmgnh1UO8iggQpRYy6GA+rdSR+r5QvVR46+ONe5K&#10;RFgFrHRQxHo/Tazx10BTkgl2ZFnjfG0YWkNJwTylUecggRoqYzt8ZHm/xtfqLYW+CGUMxGqhm/kB&#10;MG857PRRQyeRv95GBvWUr8RMBglEzBi1TxGoMA/5ZrJYYSmHYnpRSDWQQbjaQkSpLUAF9Z51fupo&#10;CNLEWi9S2UBaS6gietKNSRlt0JOiSz2mMup85NBA87T6KaElRBMeqgugIfEJjDVk4GmqhjB3baRE&#10;WGB5ihPSwswR4a6LGDd9+FuqINBWHVEehojzNkK8O/N9Tx10rQrCZF8hvhirxXcTm/DD1GZ8PbUF&#10;ry/X48WJEnxxogg/kjr+cHYtfjhfg58vb8QXp0rxbDAX17qjcaHZD1e7QjCxLRWX+0pxqCkHWyui&#10;sXaZHc7uzMJXE4345V4vfn9xCv96cQ6/fXYev305gm+fDuLlzX04Xp+EB3tycLkpDDe2JeGLC5vw&#10;y+N+PL3eibXpdqgrDsD2umXY2ZSJynxP6je9sWVdPO/jgrvbcnB2fxV6G9PJLxBlWa6oLAtCS00K&#10;+hoLcOP0ZpzaU4aUMFuEuplBWXrhm3dq2f30vnt5OkTt/Os3b/6IA+MwV9LZwZ+AzTM9H98+k5/A&#10;V9iPD0EOYX+ubS4I/Jl3Z3nHN9fMh5Y1pBYgzloNJbThC5k/+pN61XipE1GVqbxVRa6DNFb6qGBV&#10;gDrKA7XpnAhKRF0VrIdV4ZpoWW6LU5vDcGpjAGoC5LCelHKtrQTW2ixGPZWyzBewmZ/LZL6x0kzK&#10;yXwyqMmZ+k0rSaw1XoJV+ouobF2AdEKc6qeIUp2PIMX5KLRRQbGtMrKMliCWlC5KZSGWW1DJ66tJ&#10;Sq2M+gA11AeqocpXEZVE9nUBKqjypL7YcglyTRZhBfWfK6lvZj5iWE3lt6vCfKgv+hiqkp/CWGER&#10;/B00Eealh7gAU9qQ1oj1M0KstyGSmC9qR9qjMMkdCX6GWJHgjIt9RfjiXDVeHi/B66FCKk1L8e1F&#10;IiCR86f7HXh9ejVeEAGf7E7Eq4Op+OxoLr4aq8L3Vxrw29V2Kklb8NWpKhypCEC5ry6iDRTgTe2E&#10;r7Y0tuQF4NnJanw7ko8fx6kvnejB7w9OUMl7HN8/O4CfPhvEH5+dw+8vz1BvegVf3z+ES9uzcYDu&#10;+1iNN+4fX4uNzO8exdliw4oItNUuQ3tdMjasZv6xUgjKqedsKI/A3tZcHGgvRHm6C+9d502r/bAu&#10;3wdtaxNx7eQWHOwpQl6aDxZ9+jHv1/NYUrL7TbD3uHtrOt7Fj2v/W4nJ9WfjuRD2EwbXzoU4X66N&#10;hbBNcC6wC+edKQ/ryzwBhoqLkWCjjAxrIqWnGppo85fay6PESYH3R/4SPw2sDNLG+mgz3qdx6iPN&#10;sZyUtYxK14Y4A3SnmqHWVwFVTkt4P1tS76+INU4SqKRytcya/5u2ZeaLUGHH/DCYJNbZLEG58SIU&#10;6y1EjvYCpGl8igzdBUjRnI8IImecjgSWmsgi01QaqfqLsUyP8tL6toYYoc5NEbUusqilPpV546fK&#10;XZX6YDUUWslT/EKEyZHa6kmj1FQGq6hEr6aSewW94LjJfwptUkzVxZ9AS3IetKTmwZyIEeCsh5RQ&#10;GxRQv1mS7oH8ZEcULXOj3i2UyrtwXNy/GneOr8CdA+l4fDAFD/bHEBLw9EgmXhJJL+2Ip/N8fD28&#10;Aq8OZ+LerkhCIp4MZOOz04X48UotfrrSip8mezDcRupV4o+uBFu0x1hjL6nci4tb8O3tLipTS/D1&#10;6Bp8T6Xq9xc249fbO/D7s/34mVTxt/v78NPdvfj16Qki6Rn8/Pwkbh7agO5CP+xYG4p0f314Uv+c&#10;GGCOYuqFK4iQOan2dG2M1BBzUlB/7NyUjv7N2dhI828s8kVtoTv21KegtTwKt89swQEiZm5m0DSV&#10;5O8TwpsX9b8D7N5jIPaL0twxdhFccH254Nq4vuw51y4gz3S/6TGiEJ5D1Ic7LrCz8wrHiYIfz/eR&#10;WzIPHsZy8DOQQJIV8zUxZRTZKaLYSQlZDjLIcJRFLpWxq4iUJaSiJXYKWM30eXRdSn1jmbM0Khwk&#10;UekoQb2qFDYGUn/qIoUiImCB2RLkG0vw/3bKfCfTeCHvK2f5+guQrbMAuXRMJ+SQegZRb+ku+wkS&#10;DaWRYkKkNKSe0mAhyqnnbfPXxM4QXWz1V+H9OsJ6UvK1DrIoYD5nayiBZI0FiFL6FKvNZdHprYHt&#10;zAsI9b65Bot436LxpPJYlwipvuQTqC3+GJoMSelaV5FsdlrITnLFiixvrM5wR2GiA/JTPbEy0web&#10;SW0uHSrH8zMVmOwKw92d4VRSJuJBfxrGW+Nw59AqfHV+A5FwJX68VElqWkHlaxFu70zGnd5YvBii&#10;fvNEBa70lVPJaY9TbclE8FV4dqQCr8434rtn+/D9lyfx6+cn8fx8PV6fWYPHxwqoF63Cbze34o/H&#10;A6SgPfj5zjZ8e70LP94f4Knpvz+fwG+fX8GPL0dw69JuhHlaw0RlMYLddBDha4AwP314mCsg1Fkb&#10;5dl+qMoNQHGSI7bVxGNFii2aS/3QuykZu+vTcbynAKNHqtHZXAhpiYVv987bI0PKdyAmGyN6Lu6a&#10;hdgeUzSRKLi+XHDtXH/uuLDfdJu4WC7p+GB9+desD9eXG/8uEM3F5F+y6BNYGirAzkAWftbqsNWU&#10;RKKFHJbZKyLeSgYhJoup3JVCOqlopq08MuiY56mK5aSmxVQqrvRgfu1OCsssFhKh5mOZ2UJkWCxC&#10;muECxGt/igSdhTzlS9abjxTdT7FUZz7StD5FqibZNOchVnseUoiYgeoL4aO8AAnGskgyonxGi0i5&#10;ZdBGZXSbjzy6g5SwK0QVvWFaqCHFLjRYjEwqhZNJbTOJgF0hOjicZIrTaabYH6qOTlpXBallPilz&#10;KCmxseQn0JGeB2066hJUqbRVIpKqyi2AnZkqQtwMkeZnhuwgC6SF2CKFkECqU7fSD/dPriJCLcWj&#10;PdF4ObgUXxxfju9HKnh95KvjRXg4sIyOefhurAzPT5Xj81NleHEsDw+OZWNiz3KkUk+bF6aN6/3L&#10;8fxYOb44swHf3OjGt88O4bfvqVT94iJ+e30CPz7Zjs8mqvD0VDF+oNL22wvN+OZqA35metqLm/B6&#10;rBE/3dyNX5+cxh9fXMLvX43h928u4sXdE1ga7gRXQ3l4U5/syHyQ31IVYS56CHbQRgKV7fE+OlhP&#10;ZWxXTRzaqyJwoC0XJ3tWYV9bBga2Z2J352rYWTD/JFdk/7LEFENO/j6afv6u+NuJKXo9U9xsNpYk&#10;M0PYjx8v/vguYPMJxuicbvYnn3wAAwMlmBgqwYyOStLzYSo/Hx7MZ031peCmJ4kgKivDjUnFqKSM&#10;JTWNspNFuOkSRJssQYK5NBIsJRGivxCBVJZGaM9HDJ0nEFkSiDwJRIxoKlNjaTxedz6RlAhM5Ewk&#10;csZozEMEkTNEayG81BbBS3Uhkk3lkW+riApnJVS5yaMlSA1biZRdgYqkhvKoYz7XSy8WJaSmq6gH&#10;3Uhr2R6ogsPJ+jix1AjHEvXR46+BHT6aaLBhPgYojRJLORiTWuqQUuoQKQ0JWkRKFSKn4pKPoU6P&#10;11xLCl6mygghBY2mfjM+iPl8rSlqirwxdbiEiLkMj/pIMXsjcKcnArd3ROIm4c6uONzrT8CVbaG4&#10;1Z+Cz05QDzpahW9GS0lNy/HtnW50rw7Dybpw3N+VjS8Pr8b3Q+vw3dlGPDxegy8nu/Hzs9NETiLb&#10;N8fx++v9eHZ+Pe4MluD5iXLc2J1Gx2J8P7oa93uS8PpQHr4YrsKvd/vw2xdHCUP47dlxfHn7GOLd&#10;zWBOVYCVujR8LDQRZK+DMEddJPoZIyvCAin+utjdvAzdm+JxdMdKjO6rwtihKhzrL8T2lnwkhXnw&#10;3hjk7hPBPhSGqJ29Fozx96cAwvEMxJayohAknb4g1ibweTcb1y46Lrpwbg5Rf/61OHDzvRu4+Zkj&#10;838stDTlYKSnCC1lCSjLzIfsgo8gv/BjKNDmZTauoeJCBJsqItFWA6luuoiyVUYoETZaVwoRGksQ&#10;rrEYgWrko74YIRqLEKC2gPdB8ijdRYjVW4QYQiSVrhFExgg1IiQpWCrzUyB09Ff/FB7ai2BHxGQ+&#10;kM78+abUTgpN/spoDlfHpgAlNAcpo8FdHk1UNjdRed3mqYj+SF0ciDXEQKweDqfo41iqAY6k6GF/&#10;rDbavRVRT+VuK5WzzIfy61yVYcWQkh6PLhHUkB6TAZFSm66Z8lZF4mPoKy+Gh6UGYrwtkB1rj6z4&#10;/1dzf/lmx5Fli8P/wMy0bUnFzMzMzKUClUrMzMzMbMliWcwsi2WRJdkCywyy24zN3dPT3QPvfZ77&#10;Yb1rZ1Yo4eSpKtnuub8P68nM2Dt2ROaJdfYOyMhyzB1fizWzuuP0i33w9cUZ+P4M+5QnB+PXh3rj&#10;7e0NeGNjNT460Ad/ujYFP16chCfHh+Ojw8Px9bkp+O216fjDa7Pwxwfr8PruqfjjpaX4/tgkfPLy&#10;YPx4egr+8foa/OmN9fjmxgr8nuHw3xm6/u3XJNsP1/Cf313BHz7ajz+8swnf31qOJ0dH4NM9vfGX&#10;syPxw+E++PJgP3x7ZiT+/NFW/PdvGe7+cAn/8+NN3Dm7CqXsOzdnx6IlPxY9i6IxhL/XjEHF2Lt6&#10;KNZNb8DmBT1xfOdQ7N/YHyfZ77x1Zg3uXFyDE3tmYv3icfDV5jCd26EdZrlVV86tcLLndvDHDCOj&#10;1YDdmB0qn4I7uVO6vdJm2PUNGPmc5c5wZ1c6/FFhfshMDENssAeiA7shyPsFhPh2RSgbczAbbyhJ&#10;mh3pi+asCPTPi8DQvFD0T/ZFPxJpYJIfvSTJSfRN8GNaAAnpj8EMX4dm+mII+5cTCsIxLDMAfelR&#10;e0Z2xeBEH4xMD6S+DxrjvVEQ7oGcUA8MzgrG7MIQLKOnW1sVig2N0VheHYQlJX7aTvLriwOwnX3e&#10;Q00xONWPxByejjODY3F6UDQujErFtYm5ONQ7DpuqArGywA9by0NxmDb2NcehT6yv5jWzeE85PBbQ&#10;a+YG0nOSpFE+LyCJf0ilqeForcjC2L4FGNIjG0OaMjFjSBGWjcjH65v749P9Q/Hp7r74gv3NLw6R&#10;HCTp9+xz/k4Gey7QkzF0/d3l6fjm9Dh60iF4f39PvLl3CHaMr8Bf7qzEP+6vwY+Xp5G8g/Dh0WH4&#10;4aaEtjPxu7vz8N0tesi7m/C390/hHx+dw39+egL/881R/M+Xp/BfTw7h+ztr8em56fjhAkn/ygh8&#10;e6gVn2yvx2+vzsF/f36SXvc0+5wnsW5eC8bI8sOmbAyujMeE3tkY3zMDq6c14OqhedguC+9X9cL6&#10;+fVYO6sVGxcOwOm9M7VF8Yc2z+Yfs2+H7dBJ7k5XwSnPMxGzM3CX157+z4GUo+AqN9fDWidVR9d8&#10;Pl5dkJ8Vg6gQekt6khASMZTkjBSSkpgBPA/0eh659IgN9JQ95f3HRC+SSl6/0t/6GJIZTK/Ic2JY&#10;egCJyL5phjdGMtwdnROIgSm+6B7dFT0Z1g7PDkQLiVwR7YXccE+kBnVFQ2IAJpbGYF55NObmB2Fm&#10;tg8WFgZiTr4/Jmd5YUamF+YxfF3C8PhFhs4vFgdiU1kADvQMw9G+sTgxIBGH+yZiDT3qNIbP4xM9&#10;sYJl76T33Sf94NwQlAR0Q6GGrsgjQbNJ0HQeY3m/0ueUuc6CmEBUS1+tkGSuZN+sIQtLhhbhxLxG&#10;eqqJeGtdEx6sqsXH23vi7ZeaNE/27eER9Ibj8T2J+huGtX+6MgX/8fpc/O3BHHxFIp7fNAg/3pyL&#10;Pz9eg79/eQR/+/QgnpyZgfsvNuOrHQ0k8QB8c2ESvjg2Fl8dn4G/P9yJvz5k//KdXfiP9/aSrPvw&#10;j0+O4L8+2Y+/vbURHx0djvf39cLXh/rirU098GTfZPz1jZ3470+P4ZMba7B4bClmDy3FrCHyndAS&#10;TB9UgLUzGnFmxxSc2zUZG+bScy7uhVVTWzF5UIm29+6WNUNw/sgq5KXEuG3Lkm6Gk44T3OUzEVM1&#10;TGfDepqrgX8mVDmqTKNsM+z5rOmueY1067k9n46uXZ5DWXEqUhNC6ClJSjbSMOl/sRELMf08n9fe&#10;bpcQN5yQflpZnB9as8LRIy0YQ/PZ78wKQb9kf3pQekmGroNTPTGQGJTqhaHpfux30rNmUZ7LfivD&#10;3GrqFjF8zQz3Qn60N/pmyHuWQZhYSGLlkqQZPpgg0yXExCxfzMoJwCyer6LsxSKGqTXhONzC/mdz&#10;JLZWs+9ZGY4NFZGYSzKOYog8jR56Y1koNhcGYBs97VJ64qogD42cpfzDyffvpnnQNCKRHjOB9xnL&#10;P6BkyvOifVGZHo663Dg05MdhRF0Kdkytwm8uzcd3ZybjjQ1N2NwnDrv7ROH9VeX4fmczvthShW93&#10;1+PLAy347OQgfPnKcPzl1lT85f5KvHpwMh4dH43vb87H7x+sxX9+tBv/8c52/HBxNt7d2hcPV1fh&#10;8+1N+JH91O8Ypr6/vQU/XJ2LP9xlH5T43c2V+PLKQm1l0X9/tBP/9eF2/OXBKnx9fgIuzy/Di3VJ&#10;DOerGWYvxJ8f7cTula1YMbUGi8ZVYPmkaqyaVoftS/ri1JbxOLxpDOaOLMHGBb2xYGQD+lawH8r8&#10;B7aOxbUzq9Fcmf20fdhhbmPmttUZmPOoY6eJ6Q7PWgkdrmXo1ypdPyoouZK5wmzbatMMe7r13LCl&#10;pkvkWsLZ1KQIZKdFIIwNNZgNVTxnKBurhLX+JKafx/MI4jFAO76AKDbsyuRg1KXSUxZGozU9SNtB&#10;oDfD01Z6xYH0boL+9F79kv3QQu8qhCxl/zM/yhM59JYVyQGoywhFa3Y4BuaEoh+JOySHHrYgEKOy&#10;AzCWoe2IlAAMT/HCMIbBU+ipV+QFYV1+ILaWkZzsPx5sjcXLzTFYXRSG2WmBGMs/jAH0wmuqovBi&#10;WRh20GPuqZTvr0RiULw/ivmnkk9iFhA59JCZvN9kesx4/uGkyjnvOZ06WWGeyE8IQnFaKOoYDUzu&#10;HosvT0wmmSbj65Oj8OORwfhsSwPeWVaEB4tz8WRLJT7dUYvHmyrxzo46fHmoBd8f7Y3vzs/E7cML&#10;cGX3SPzp/gr85sZM/P76LPzjbVledxD//sE+/O7qOrxJr/rO1l74aG8TPj/SE49fqsV3R0bhh9MM&#10;k6/xD+HCdHx/aRb+/Y0V+K/3NpOcOzQb37K/enpkMZbzD2szI4M3d43AzYPTtN0ZNi9swZoZdVg3&#10;sx57Vg/EzuX9cXTjWEwfmIcp/YrQsyARxfEByEv0w8HtE3Drwhr0rsvR2kd7UO3J2qb0dvUs+FnE&#10;NCpgvVZpZpkO3b5TGfq1Sjfs2PXMNpxhtanyG+cGzHJzfjMxZSg8NMgHGUlhCGXjDGG/K7iNmCFC&#10;UjbaEBJUkdSf5BSvWsQftYREqGCIW01Slkd5oTVVvCJD24Ig9KeX65XujxYSsJpeqDCSxEygpyQK&#10;2R/N53VRhCd6k5z95ZMIJGMLPeVQ2Vlddr5jX3QI845mP3VMshdmZ/phEcm7lsTdXB2MvSTlztpg&#10;bCwPwWSSv29wV/Rhv3EhPeu+ymAcqI3C3qow7CI5N9JrTmEYXEbS5VBHQlnpZwpUSJvAexLPmc7r&#10;LHrOdHrYcvaZ5ZMNByaX4/5qkmZvH3x7bCC+2duK7/Y04w9H6OX29cAH22rp6brj3W11DHEr8cW2&#10;avx+fxPe2dIPE5qycGjNQPzpwUr85eY0/OGVUfjt+THsYy7Af3x9Cv/nj4/wf757QKKewR8erMfH&#10;p8fi4z198OaKMny0tSee7B2Ar48Mw9fHhuK7c+O0Ed+/v70J//X+S/ifh+vx2f7pWF0fi9kM7VcP&#10;ScMO2bVg+SAc2zIM+9YNxMENQ7BuVgNemtcTSyfWYFKfHG1gqCIxFKWJwRjfvwjnj87F1ROLMKgp&#10;92m7sLYdJ7S1n6dw0nGPn+0xzVCVdZffkCmY5UY+pWeG0tPPXaHSzXJzPpVmhZK5wmzPq9sLSEsM&#10;QxgbaggbaSAbqXjOCDbUaBI1jOfSzwwgSSMoC+NRQr6iOB/k0EMVRZFkkSQm+5s9GUa2ZPijB0PY&#10;prQA1MT5ozTCF3lRvihPCUFtThTK6GmLY3xQGe2DYXkR7IsGY1x+GD1lMPupPvSS3hid5oPp9JBT&#10;8+ixSM6ZJNzCLD8sk3W8xf5YXhWEJfLKGr3FLIbKs9j/3VQiL2VHYG91CDaXBGFNnh/7pH5YRyzI&#10;8UdzKD19UDdUENoxmH1O9nFlnjNeQtq2Eds0IoMEzSE5WxMZQjfG4/acOtxdVIL3XqzEWyuL8d76&#10;Yny7pxHfH+7N/uUgfHdiCL49PhhfHO2PT3c24OHKQlyYXY7m1ECsH5OLHy9NwJ8vjcPfro3D7y6w&#10;X3ppEj46Ox5vn5mJbx7swn9+fxn/5w+38F+fn8RvXyNBD4/F6xvq8eG2RjzZ3kgv3Ref7+uJj/b1&#10;wxfnJmoDR3+5OQ+/eXUVLq0ehPFVwZjQGIE5/bKxeUYr9m3oj/PsfwoxF48pw8wBeZg9QD6r36At&#10;Kmnk8549sgynd03Cg0vr8PjqVkwbXIPnn5P2obcLa/uyw9zO2tNzRqcGf9qHvQJ6JZwrbeiY5erc&#10;fHQ6b+9aTzOOBlTZgvZkVphtdn3+V8hIjtKmSyLZWEPYUMNJ0Fh6Dpnvi2KDjfDX+5+xPE8L9mAj&#10;7kqP4ofiWJKS/UQ5H1oYSY8ZihYSsp5etF9BJBrTg1Ee74e8WPbdMsNQR2JWZYShTPaRTQ/EcDaQ&#10;ifSyMwrCMCk3GFNIxOmFYZhbFo1ZpZGYVhhOcoZiakYA5lNnXkEw5hXLCG4AJmQx1GWIPCK8G16i&#10;p91W6K8N+GwsDsSGUhKThFyV54sVJPAcknsYQ+kGeta6EA/U8D4rhZj0oBm+7G/yfnN4LSO3+UyT&#10;UDeDf0wlJO6ARE9MYV/3wNAUvL60HB9sqMVXu7rj480V+HI3+4T0Zn84NRx/ODMaP16Zjh+vzsAf&#10;Xp2BX5+ciJMLG/D+gSH44Xg//HByAH53aQz+eG0y/nh1In5/eTS+Od4HT3bV4t2dvfD1Kwvxjydn&#10;8f/73W38z2+u4E/vbsMb6+vxaHUpnqwpxPfbarQ/hjsvMYw+OhSfHR2Gf7+yAP9+eyMOLG7GqulV&#10;WDC6HCsn1GPH8lZto7Gdy/pi3vBiTGjJwIoxtdgyszdG9cjC6mlNuLB3Bi4enIlzu6fj6uHFWDKp&#10;Jzy6PPe0bejtw7n9dKattWfnZxPTMKxDFaLS1bVKUzpOUHp22OX2c0NuHA1YbbmDsmk90h5DWZnP&#10;TIoPR1yYDxLoAaNDCSEfkcb+VjbT8ohMNlhZOSOLwqU/lh/qge4pfqhlCNuUHUZiRjCEDWGfMxAN&#10;DC8b2fesTw1iqBuAQhKxgAQtSgziMUDzmL0zQzAoKwjTSMYp9HziHSeRpBNzAjGOpJtMQk5h/3NS&#10;dggmUm8qbY+TwaRELwxJ8EBfeuy+shwv2w9HGyJxpDYUu8pl68xIbKfnXEGPOT/NGwsYGsvWJ7J8&#10;r5Ves4reUvqbRbyfYkKOQtBckjGT91UgXpTnudQTb5rJ+y1imgxs7e6fjHPjM/H5tmb8Zn8LSVqJ&#10;R6sq8eH6WvyeHvP7q3MYkq7Fnx+twp/vLMXj3UPw+dGR9KLNeIt90E/298SPZ4fgT5dH4a83puLP&#10;V6bgr7dm4etzo/DR0UH44bW5+P2HO/Hnb6/grz9cx18/OYBHLw/DnXkFeGdRPn7N8j58sQYPVpXh&#10;K4bUD5ZV4NPtQ/Bw7xhsWdQdm2Y3YeW4aqyeUY/5Y0uxfXEfzBtRjJHdE7F4VCXJWYM5wyupK3OZ&#10;03D50EJcPTiPnnUsFozrDn/vblrbUN0dM+ztyZ1MR1v7ajva5Y7ENJTNsMrNMMvscCfvbH477Hn0&#10;c8OWuran6elGfdTRaseWTlIqhLCfmRMfiOKkQGSSOAkkZxI9SxYJWRLji+7SVyQR8sKYRs+SzYZc&#10;wEZeGOGBsjhvVCb5M5QNRmtGELrTW1bGeKORYVxNsj+q6E0rUgKRxXA3iWRPYoOvTwvGwLxwDMoM&#10;xGT2RycyTB0jo7Ak5gT2NwUjeT04TgZ/6BWTvRnisg/K/uYgEnNAvCcGM31KBr1jRRi2VARhb104&#10;9tdGYk9FBLaXyfueAViQLt9N8ccs2hvBfL0iu6E2ohtKpO4kmxCynF5UPGh3/tGU8Sj90AxGCFmU&#10;Z7OusloojZFCAaOEHuwXT8/1w+HBSRoZv9nXC29voVdbV4t3lpXirXWF+PpgCz7dN4Ch6ABMrYrC&#10;d5fm4Y+X5uDxxno8Xl9CktbgqwM98c3RgfjNuQn44dxk/MedeQxN5X3OMZo3fHRyPL57uAn/8dtb&#10;+J8/3sE397bj5vImvDG/BO8vyMXDKfG4Py8d39Dm67OL8fauYdg0oxxzhuZi9bgqrJnVjDWzm7F3&#10;zTC8vHIIljJtyfhKzBxYhPG9c7BnzUic2DoVe9eO0Qi6blYL5o6uRmSov9ZGhJhP24kDdB1r2zMg&#10;13aY5e0QUzfmPuOzwl5J87U53RlGPXQ9V10nO+Y0c7o7OOoIMXn06vocqlNlu8hg1GaHsw/pgww2&#10;3nJZ2UPCNdEDNicxHI3yQmEIGzUbcyEbcVEYzyM9kc/0ChK3ml6xkI23hNf1KQHoTnLWkpgllOUy&#10;5E1l48+K8EIP9nMG54VhOMPX0Zn+2j5EQsrx9JazisO0aZOx7GuOiPHA0KhuGBzrgREy/ZLiiUk5&#10;Qex/hpJwwVhTFIKVJSFYVRaKNaUh2FQaiv2VEdhVwmvanZvkjekk9WiSsm90V/SKpsfkfRW3EbOU&#10;9yJ9zhoe61m3EpIym95S7q2Yf07F/HOSa5lekZA33Zt5Arthan4gdvSLw1sbGvDdkQH4zalReLKj&#10;lzaienNNDbaPKcTwgigcnFeH725Mx59flfc25+DTPT1wZkoq+6BleGttBd5e1x3vvNiIr/b1xx/O&#10;jcNfr03Bv786Bb+/OQ3fXpuBr19bhb99dBB/++wc/v7FeZJ2Ds5OLsaRATG4OTEWHy4qxv255dg3&#10;Jhsz+iVi2cQKrJ7cgOnDS7FoUj3Wzu6Fk1snkXg9sXF+K+aNrMDwhiTsXDmYxJyOnUuH0YNWYVBt&#10;PGaPKEFcVKCpTdnaignmNmdvV/q1AbNcnbcTylozO+u0D3uB7cGso/IYUHUww9muOZ9dpuTmcx1W&#10;udm+Kk82h65JC8WwshjU0QtVJPiQaN7omx2E1lQ/9KK3amYoWMH+nDTmcmncJGdllCcq431QnuiP&#10;fHrEfJIuj8SsIEEbMoLRKycczfSO5dQpoBeVectqhrfa9yxJrqFZ/ujPcLiV8uH8A5hWFIE5JNtc&#10;Nvw5Ob6YnuKFSQn0jiTUoPhuGEsPOIUEnkICz2a/bwE97aqKSCwo4HWmD2ane2MedSSMXZYjg0Le&#10;GENSDya5xyT5YGZhMOr4Z1IS0hUVvAfpQ0pfUw0KlZB0Rbwu4LmQs4TElPMi3rNMtciIbh773qLT&#10;P90X24en470NTfhsUz1+va8Pw9YhODatEP3iGGI3JOKrM/R85wfhs8P98dtzw/GnCyPY3+yPW4uL&#10;cHVaFm7NycPV6Tl4YxE94boqfLC+kn3XGrzP/uSXh1vx57PD8Jfrc/DvDzbgP58cwT++uYR/fPsq&#10;3ju7Flt7JeLSmBzcX9KCZT3jsXRCEVbOaMCisTWYOaISs8dUY1iPDEweUIA1M2WrlCZ6z6EY2zsV&#10;wxoTMLZnNhaOqkePwhiMaEgmiRuRmhCqTaGZ249re3KFs1xvW9b2pqNDj6mOTnpOMPI6V9jpuiMd&#10;lWaGU7pZ30mu67he29P09DYbmsf8F7zAY2ooPUtdOkaURrG/GIJ+7OcNkKkLNvZ+bOANMfQsYV1R&#10;y4ZdzUZdHc7GTaLWJvhqgz9FMi1CyFRIRYK/NvDTk56xT658Mi8UxXG+2qBPRaIfemQGoVdGAAlP&#10;u/Su/UnsUVnsSxaEYU4ZiVYegdkMQcfH0UMybJ2R7IMJDGsn8w9icnYgdf0xjP3H4STtGHrEOfSw&#10;c0jMyfJKGTGf9V4sr56x7qNIzIlp/phEEsu3Uhp4D6UkpHhO8ZBF4iEJOa9mn7qUnjOf8iKG3SU8&#10;z2Uom0PkyRyohLckZTJ15XWy1gRvvNw/CW8vqcAHL1bio631uDgzBzsHpOHx2lZ8tqsBn2zLx2e7&#10;m/Hp7kb8cLIv/np5JP5+dRy+PDAY1+cU4ST7rLdJ0Ndn5+DNhfl4uDAXb63Ix5MtVfhqazW+3N2E&#10;Hy9MxO/vLsE3d1fj9x/sowc9jQ9OL8bCqlisqI3FgtYUzGGfcvG0BiwYW4uFExoxZWiZ9oGlCvb5&#10;pw3Ix7jWTCwaU0Wi5mJoXTxaCiJRkxqCEv4mC9j/lDdP1i8bg8rSHP0LYNI2npLU1GYc4NKuNKh8&#10;ru1OI6ZzJvfp7UHlaS+vWWbWNcNdHrvMnOYkt0JkCrq+/cEYNnQd/cHrR48XfoWipDCMLo3UJvuH&#10;s2EPo9fql+qJvsmeaCExe7CP1kRC1gR3QRW9jnhOmcOsSfRFMb1hXUqQFv420PtVk4CN7Fv2y4pA&#10;XWIg6hjWNqb6o4aNuY4hZjWJVpvAfh+JPYR6EwojMbk0AjNIzPmswyz+MUxJ8sJEkm8GCTmPZJ5I&#10;go5N9UG/RNl1nYjxxAB6p1G0N68gCGvLwzQvOo5kHBnN8Jd1Hkn5RBJ1Csk8iTb7USZ/Lj3pwWvD&#10;PdjH1D1nKY8SDWgekufiJQvbyKn6pLLGVt5UkQXwcb5dtDC3hd54TV0kbk3LxrVZmXhtRQn+fGU6&#10;vtrbH6/NTsf9OTF4srZIm998d1M5nuzpjh/ODKP3HI0/nh2FH0+MxI+Hh+DVSZm4MTEN92fnMTzN&#10;xX2S9MHSItxbXoAPdzbiNxfH47c3ZuL7Gwvx+/ubtNfHrh9YgqGVSRjTnKlt1Tl7bBUWjivHyikN&#10;WDq+DhNbs1Avz601B/3KYzGwMhGrpzViYu8s9CqKRG16EPoURWHu8DLMHlaEswcX4u1Hr6C0OPvp&#10;n7bRZlQ7c4a1fal0o62pdDk+fe3Lqmw1ZE/vCO3ZNMvt552FPY+7c1eITMFsx4A1TXRM+flDeHd9&#10;HoMKQjGzOgJTi9jPyyUx6dV6sY/Wk428D0PKVhKzkWFsFRupeJpyes0GerUmkqYX+6gNaQHomR+G&#10;5gyGwRkhaCQpWzNCtRHaZnrRxtQA9CBBG0jmhnhvdCe5BlJ3bEkUxpOU8+oSsaohFcuKeZ1IIrLs&#10;6el+mJ7mhxlsZANJ6H4kdA/mqw+T0Vlv9GdfdCCJKB51ngwmkbijqNc/oiv6sr6D47phaIIHw2EP&#10;9GRandanZH+Tfy4yMishqkyRaEv1fLpoq4LES5aH6x40jzqSlkSZzHkmkpRJ0u/UPCntsZ89j177&#10;xJQCfHF2OH53czK+OzMG775Yj8eL8/H69BS8u6QAn++ox8f0ou/vrMWPJ/vjT+cG4NvjPfHNkVb8&#10;/mh/PFpWhldGJePO1Gw8mJWPV8cn4fa0NNydn46HG8rxw9mR+MO1WfjL7RX4y6ON+PdPj+Ct61sx&#10;vlce+lUnY1BdCsNU2YIzFzMGFpGwGdr3RPuTlPVZYWjKi8bWhf2wfGItJvXJxeQ++Rjfko0p/fIx&#10;uW8eLh5fjLfeeBmH969CYlzEU4+ptxlTW7FB6XRGV2AhplMGd+nuIboKTvJfFvb62etqlat6Gfdr&#10;hlM+J6SGemJRSyo2tbLfUhmAyfl+GMp+Wz827H4kZy827AY27Eo2ymr2wcrYwGtiPdGL4WJzigwW&#10;BaI22Zfe0x99c8LQNyscjUlBqEoIQH1yIJpTg9FCkvZJYzjLELaFnnUE+5bjKmMxkaHZRJJzYk4Q&#10;xpO8I0i6KZkBmM7rGVlBmEByCjEbI7qhhWV2JzFbSchekSQcCdiXdesd3gX9IruiObQrmki8RqI3&#10;Pb14yt78Y2liKNtIj1nLeygjqcp5LKaHFCJq0yQ8imfMZeiaT+8p1xLaily8pbwylkiCymqhZD/9&#10;FTI5lod4YlZjIh7vHYJvZM7yRF/8Zl9vvLu8DNcmpNCjZuL6zDR8sK4CH22sZN+0CN/s7Y7fn+uF&#10;Lw7V4Yu9tfh+fzO+3taEd5eW4xbz3JmeSmKm4OLEGLyxPAdP9jWR8MPx5NBAvHekP948MBQ/3HsR&#10;d04uRzO7DPW5JGFdNsb0yMPIxkxMas1Fr8IoLYJpLQhHv7JYrJ3RjCUTqjBvRClemtubJK3H0Nok&#10;jOyejmM7puL6K0uxdslQrF8+FT5PXwUz2o4TnNqRk55AZI4vSpsVzMfOQXQVnOTPho7Kfla59VrO&#10;nR+USnOCDASNrknF5j5J2FIbSM/lh/EZ3hhAb9OfjVumHJrpJWV6oVJCQDbeUpKgV5IPeib5knR+&#10;JKAvieiNcvnYj7x5UhiD5sww7fuVfbLD0IOEHEBvOozEHcA+0MDsIAzODcbI4jAMzmH4y9B0NNPH&#10;0kNOLQrF1LwQjCPxp+SEYCjLaGD5deKpSbomlt1ItJCYPYhWkraRfxa1rJv8gfSN8UIridubIedA&#10;hrW9hLQkppCzgaFsNY9VPEq4msd7kb5kHvMK8klYOQphZTWQLESQ9zpl+Z7M56aSwMkBJCfT5S0V&#10;kU2pi8Wt1bX4YGsTvtzRiN8d6I1veXx9biYujYvDTRLtLgn6xuxM3Juewz4kveexJnyzvwa/PdCd&#10;ulX4cWc9nqwqxmuTkvDmnCw8WpCB6zN4vq4In+1ln/PsIHx2tC++ODYYvz45Gn96vAuv7JqN7tkR&#10;aC1NQd+yVHrKRAwoTUJTdjjqGLIOrRPypWLWkCLMH1WmLXCXjbkWjqnA6MZ0DK/NwrXDK7Bz7Vi0&#10;lCXj+PblKEhP0tuMFta2D3MbcpIriLydUVmjEXfGmAG9sT8rMY0yjHydLVfpdaTvKtfLc8pnpBnQ&#10;03R5elQANvXPxJ7mMKyv8MOsPB9MZag2IdMfw2XqQcjJRl/LRixhYR+GlqOyhFAkZqI3WujZahmG&#10;Vsf7YEBeBPrm0WuSZK3ZwehNzze8MBxDMmTBejBG8HogQ9UW2u2V6otmErw3849gnsn8h5dPIozP&#10;DcIY6oi37E2yV5OQ9SRhM71fPcPq+pAuqGGaDErJaGsNydad1w2hXdBCLyn94z6x3RjSkqDM05Pk&#10;7RnFviZ1hZhlMvpKksngTm4bKUtkzpZeMlORkmRMFe8o4ax3F8R66W+mpJG8ScwbL/CnJ6VsAO/t&#10;zPRK3CdB39tUQc/ZhC9eqsL7KwtwcVQEjvcNwam+kbgzLhf35mTj4w0Mc7cV48stBfhqayE+WpWJ&#10;r19if3R5Ic4NCsOlkezDTknCpfGxeG0uw1ra+eboAPzh0mS8t3cAHu3oh9/e34I9K0ezTxmFyqQQ&#10;9vWDUBobgJwwL6aFkpQpDG3TSdAEjG9Nw5rp9Vg2sRKjm5MxuDoRYxvycf3QBmyYPwIVaZFYMn4g&#10;elUV6Rt1PSMx9bblrCfokJidM2RuwOrartM+jDKsedsvV4fKa9hwr2O/NsOs3xG6vfArzctt6pmA&#10;5WVBWFAUiIXFQVhZEcbzIMyiVxtPrzgu2Q+T0iXUDMCM/FAMTPZHT5K0Jc0XvRl+NtHL9aWXk75n&#10;H/GGFZHonx+MfvLOZo4/hpCIY7ICMIxElBewe4k3JKH7kLBD2U8dy/7R6Hx/9Ev2RG/2Y1sYttYF&#10;k2wk3XASrW8USUnyVdFjljFNBqMq6UnrxWuGdUEd0+sZ3nant2zgUby99JF7UKeWhKogAYWY5TLA&#10;wz8Y6U/KoI8M/kjfUfqb6b56/1LW0aa2QcgpBIzzfkHzlvEkaBRJHCMe1L8bScwyo9nfrQ3HnlGJ&#10;eHddNT5cU4pP1lXhnSV5uDI2AWf7R+FEcyRujk3G9Qkx+HhlDt5bnorPN2bj2y3F+HBlNj5YkoXX&#10;JsZRNwT3pmTgxoRU6qbgxpR03FtQgk92k5xXZuP3V2fj87PT8P2djZg7tBq5Yd7IJ3JCvZAX6YtB&#10;FUkYXBmHca3ZmNAnG7OHF2Hx+GoMro3HkBrKqlLQvyIZBzZMxqLJAxDvx25LSSaGN5bC1+OFfy4x&#10;7RntMOtaITIF+7VKc4WrXVd9JW+vDkrWns4vCTVK69v1OYznD7qI4c/CimisKAnES7JLXWkQFuUH&#10;YAG92HySbi4JOD/XH/PyGXoyJO2b7I3+2SRTdgBaM/zRh152UG4IpjelYUx5NIYyZB2QIovVfTGa&#10;hBwpCwCSvTCM131J7B5J/hicH4lhBREYnheMQRkkejzJRg8n0zX1JJv0HwfTCw6KEZJ1QZMM6JBs&#10;VSSVeM3uJJt4wwrqyXyrzFvWRnhoIXAPekIhZg9eV8oglnjNcE+N1OIx80gwgVovm8X+o5BSIGm6&#10;vJvmRaWfGeX5AsLZeGU7lijK44jkQA/2O6Wf2oVRgA9W1IfT22XjyhT2MdeW4MvNVfhwRQGuj0nA&#10;kZYw3B6djDsk4Mcr0vF4fiy+31KEz9eV4KNlGfhsVR7uTUjCmX6ReGVQPA63hOMkSX1pfDpuzy/D&#10;kx098RtZnHB3Gf7+5hb2Obeib2E8SqNkeioE1akRGMrfsTef+9DGVIwfVoK1sxswc2gJQ94E9i8z&#10;0bs4Ho05EVg8oSdG9a5GrDf71uH+mNC7EhVFqf+7xLSSqz1Ddh3ztUoz4FqOkjnrC9zn+fl4VpuK&#10;mBLCRPh6YFx9LpY0pWNVRTDWFPpjiaAoGItLwzGbfb+FsoFWeSRmymqdPBIy0RPD0n00DKdnlJel&#10;B7HfOTCTDYMEHZodqG0/MlgISdkEXo8hgccyFB7GcHdwZgh1BcHoT+L2SiKJ2L+ti/JEFUklCwJq&#10;SCgJY1vpFVtJShnQaSDR6klICa1rxBOSaCXU01YpkZjFhJBQRmPrmKZ5THo4mb8slH5lGxlzSah8&#10;ngtyScpsEk7SStj/rGb5ZTzKTggyVSJ9zmiGtOEezyOMiKAXlbdyZL+kSOaRLTNTfWXAyQPzGGkc&#10;GpKACwxJP91Uju+2V+HT9cW4OyUVx9lluDIoAhcZtj5kH/TNeSn47KU8vLcmBR/Rk362rgKHe0dj&#10;V/dgHOsfjUtjknBjUgYuj43HvXk5+HB7I745Mwp/urkAf7n/Iu4dmoeG1FC0kqC9S5IxXKZU6B1H&#10;9szAyP65mD64gH3RGMri0KsoHn1LE1AYxwimIRfJ4X6I9u6KKN5LZnQA1iwchYiwQMe2YoZqZ3pb&#10;a7+9ORJTnRtEUTD01LkOu54ZZj0D5rI6A7P+s+RrD8qm2XZnYM8X4NUFffPjsbo5BauqI7CsJAjL&#10;SoOxriYGq6ujsaoqCkvLw7Q1pJPS+S+bFogVDI8mMRwdmeKHKbkRGJ0RjL4870OCDqAHGUoiyqJw&#10;wfAMX4xMZ1jM8Hg0PeRohsRDZFokLQD9UhkKk8CNsZ4MUT3o/Ty0+cYSeqJqkquRfcseQkyGrtKv&#10;lA2eZS9ZmWuVuUoZcS1S5CRZy4kyEqaChKqkjTqGrkI2WcAu72bKdIkQUt7VzGeaTKPIelqZ55Rp&#10;FbGvvS4mchI0g55TvGaMzwuIbPOcEQxvw3kdzqM07hginqGtDAz1TvDGS/UkIcPbN2am4qP1hXh/&#10;bS7uTkzAcfmmaF0wzvaNwaVRsbhFcr6zOgcfU/5kVQk+XF6BtRUhWF8VhPW1gTgyMAYPZ9KbzsjB&#10;m8vL8NG2HnhyYCB+c2E2/nx3NbZOa8GAUhKvOI7HWIytl1A2HeMHFaEP02vTQ9E9O1yT9yyIQc+i&#10;BPSpykYof+9Y1jeS9U6O8MLqJSMxftzADr2muc20xw2B2z6mkdmA1bBZ3yrXr81yA+b8rnbcQ+Uz&#10;53cHQ0fBWe/nwFwX8ZzytbDi6EDMqc/CmoY4bGlJxtaWBGzpEYsN9SQrvelMeRUrMwDjMug5s0Mw&#10;RF5gjvPCKJ6PyA1F/9QADGR/dIAM4hDDs+hJ00jODN2zjsik98yXTZ9lVY8vWmTxAEPbQTyvp7fU&#10;PZq+NE7CTlkc0J0ErCMpK8U7koQydVNFQnZnWgMhfc1ikio/oAvKSE4ZNGphPvGYalS2gvkUKbMk&#10;dCWEnJJPCCjE1OYxCe3VMKZJmCpzmTIyG91GwCh6TiGn9kkGpskCBG0PW0kXcjKPTMPUsY6yJ+6a&#10;6kAcHhSL+wuK8O7SUtyZnITro+VbL5HYR5IeY7h6e2oWHs9JxAfL8vBkZTkezC/hHyIjlMoArKwO&#10;wgHxtKNT8MqwWNybk4fHa2rw631DGNpOw5cX5mNkTSxaCqMwoCIeE5rTtaV3fauTUJoQiNq0UJIz&#10;GPX80yxNYB+/Mg3FaZEkJv9UiLhATyRHeaMgi3+sQ3vAo8vzjm1FwdxmBFa5ub12MCprhnuDrgXa&#10;dZzkCmY9O3S5DqXb2XzmvE46vzTkg0Qv/Orf6AnYqBODsKJXlvb9yi3N0VhXFcqwNghzGNr2okeo&#10;j6b3imKYSFJURXugJ73ooIJwbZRVNu8axD7nwAw/9EvzRm820BbZ2jLdm0QVz+mNkWkMhZNIShns&#10;ifHWyCkT+Fr/jl5KpjBkaqNMPCL7kNJ/lAGbAvGOPJd06VtWkHw1PIonlRC2kjLpe/aJ9kSzrOel&#10;HXmdS0ZhM8Q2CSfzmpo3FGLyXGyI9xRiymIC8XoC2SNI+pYRDF+jPJ/XyCdElEGgVPYvs8O8kcg/&#10;kRheR7aRU2QJ9ERJhOya0BjjhRn8I9rREoPH88rw1YZaPFmahodTI3F9RDgON4TjdGssLo+OwL3p&#10;yZrX/GxDDR6vqsfapjgsrgnFhrow7GgKx8vyISWGuRdGktzT8/HBpp749ZERmNaUhCG1qehXkYzB&#10;7Gf2zI9CeXIwMkK90Zwbi/LEAFSm+Gv7L62bMQBDexRrpJQ6p0b5ozwvAvkk7rjhjYgKc/gSmAXm&#10;9mhwwNpWdXSamAKzoY7glE+dmyulV8RajoIhN/TNcMojMOQKznp2mG07wa5rvtbT9GPX5/4NKUHe&#10;WNycgbW1UVjAfuW6etnlLhItJFNDDPt6JGStDNZoIMnYZxwim3YxNBWP2VdGbVO90DvNC80kYQ/2&#10;S2WfoNGZ3hif5YNRlMmrXkMTfbVNvnrGeWtesojE1EhJqMX0Eq6WtZ1r6SSTvGMpoaj0H2V1jxb6&#10;8igDPg0kq3ySoUw8KeXyalc+8wm5y3ku4W4p9cvoZeV1sHLqCDnT/PWFBbJHkOyuF8tz8Y4a2KcU&#10;4skIrbxILsRMD/bUiKm9bE4iJ1ImA0NRJHY8Q+BMen55zawfCbokPxBnSaoPlhXg7iSGtX2Cta+j&#10;HWqJw8WxKbjA0Pb1WQx9VxXjneXleGNlAxbXRWBuTSSW1YZjTUUQXizyw5ZSfxxoCsPelnDcWFqG&#10;Bb0S0bsoFmWJISiLCUBRpC/SgjyRG+aLqqQw5EX5oDDWm0T1wISepZgxokWrrwbWvTI7AjX5kVgy&#10;ZwgaanJd2kR7sLYh1VZ1tLvhs7lBuuqZG6x7GzqUjpHHyOukr8PQ6TivOc04d9U1nzvBLlf520s3&#10;5G2g5xTvmR/JvmRtItZVRmrftBzH/uMwhq8D473RL1Ym9emZGCqKd5L3GGVD6EGymicriOErvSj7&#10;loMZwg5gKNtPiJrkhf6E7EwwjTrT0vwxleQcTvRP9EG9jLqSQDW0WSMjqjwKGSWMFe8m5BGCyuir&#10;LBiQ82I2fpGVUNY93JN9UQ+08M9CBokqSCDxktlCUNooIKELSRrtbROm1zBvNQmUSxKmiMcTcrGx&#10;aht3kYjy0rgsZE+lXgIJlx7igVQSO4WQec00HmXHB2ngEZJfyMs8MaIf5IFkHrNZB3khW/rNIxnK&#10;z60IxdK6KIzic5CXxxdXhWNrz1gcHxKD00NDcXNSHN5akq9tpfnysDxUMtwfUxSKJZURWFcdiY3V&#10;YdhYGYJ99LTr+yRhVGkYIxwhpDdKon0IX2SHeqGYfxwl9IgFMcHIi/BFCTGyex4mD+8Fny7Psb78&#10;MyE5k0PYhYgPRG92YbpXpFnaSEdw236IZwpl1VEZUedK5h5GgeY8TjDnM66tcne6ZphlPxXt2zSn&#10;q3Nd9vxz8g3Ff2O/89/QlBmGpa1pWFgWgcXyUaBkEi3eSyOmhIyDEnx49EJPEqKJxGqJ9EBf+RBQ&#10;qi+GZQdiaE4QBsqG0PSivVN8tDW5g1N9MILyUbzWplFSvbVBIlkbKyOt8mKzkFH6kjJKK8dy8YAk&#10;ohq4EcLKQgN94y3dM0lYWk1vKdMo2sICegltGxESQ/qO2mofkq6AoWYFbdTTXjVlBUJCNtIEekwh&#10;XTYJlUa5rPpJ43k68wox5dsoctS8I8+TWK7mLQkZEJJjAvUTJR9tp7A+ycybysafGemDsvgA1MUR&#10;JE8NiVQVyefGMHM2I5F1DdF4sTYQ+xpDcHZwLG5MzcflaeXID/dGYYwfehXEoDErTFvaOK8yil40&#10;DgNzwtmV8EYx/5AKiMIILx69+CfkibIIb+b1RUqobCPKsmP9MXNwPVpqi7Uxha78bcN8eA8kcTTv&#10;qaksDT1rsrU/ZNU+nNqt0X7aR7vEbM+okunpho5x3R6c7eh5DdmzoCM77aXr53K0yt3lscNRR0bo&#10;ZFDohV+hX0kCljalY0FBmLb1x2CSa1CiN/rEeTEMDcAg9mka2PAaxYPSW/UgYZsY3vZOom5WMD1m&#10;EPqxH9qD+VpJwN5pJDNJ2S/ZB4MZxg7mcSA9iCwwaGaYLOQUzymErGQDl1C2mh5SyCoDNdqmziST&#10;Pt2hT3mU05vJYJE2qkpySV+yjo1VFhJoW4jwWj6fUEjylTKfvJ8pXlZeCRNypwjh6PniSCbpa6by&#10;OpVH8Yqy/5H0L4WQ0TIIxKOEsAmUR8roLL2lbGAmxJSNpYXcki+TZWfRY2Yx5C3h86lLCEQdyVkb&#10;54/aBNnYLALVJExdlLc2gLaM3nNZSSAWM2RdU0/PyDA1S0hN8lQmBaKVIWuv3AgMyA5Fv5QAlEmY&#10;SoJnUyc3TCdnkbzWJv3rGF8kMaT15O8XSO9YmRKCQfU5yMuIfzr6+sJz/4oQklN248+KC0FOSpS+&#10;CkhrA3p76mwbsuMnDf5YC9MrYK2EE1xtCsz29LzOegp2PXWu0jsDldfIb4Yhaw9mO3abYkcvi+f8&#10;oeTHLY0JxOSqBMyviMAkhqbyib1RCZ4YSnKOzQhGvzg/tJCQsghABmSEJI1RJGK8L/ulvtpudC30&#10;rk1J3ujBsLaJBG1N80OfRD8MZfg7VMJZElPIKSOu0m+UwRwZURViincUFNEjydRGIfuHmvck4eSz&#10;CEJOIa+QuZRpT0nHY2YbZJG6eFvZoUBGZMWW9GllSZ70H2WHQIGMrkqIGsujEFCIqI3ICnguRyGj&#10;BuqHMU2IKbpCTK0fSrvZ9FyF9FwFYV4oouerpOcri/ZDEdPKeV5LolbEMNykR8thXbrH+GB8YSim&#10;MjqZXB6NlhQ/bZvNNCJdppFI6mr+CVYkBKA01g+F9L7FsiSP+TP5xySesjrWF90pFw8Z7NlFI5q8&#10;i5tAz5nB31DbjEsjn/6bi4eUfYWT2G0J8vWwtAFzm3JtI+3DsohdnZthVnaWyVGHke4Ew44V9jxW&#10;ubUsVyiZ09EMpW+HIVdw1nsmyA/3FP+mhbUyIJQW6YcFjclYXh6CFcVBWJzngwVZvpjDvuTMDD+M&#10;SPTEAHn/MtqDRPXiuQ/6J/gxtGW/NNEf/RJISPZPGxgO16fwnB61if/sPRjSjZTpFSFrNBtopE5M&#10;LazlUdtMi4QSb6m9U0nIeVFgF+3NEJkKKSQRKsRbErIuNpeeMYlkSSFZ5O0QgYyUyp6ysueP7Gmk&#10;eVFC24CMRBTShXo+r5FM5inFg8o0iPQftflL2QxbSCpE5LnoSQgboeY0SVJtVRDLEELlkpD5ET4o&#10;J3ly6fXkWjxopvR9SdTqpGCUkKDpYT66p5WQnGFuCYlbQk8onlZIKWt1xV42vWEWyZfNvLnMl0dI&#10;mFueEKwtzZM1s3mUV5HwabSpvu4l6Pb8r9CF4avlt21rM/LStGxxanhLXWZuf0Y7M+u4xzMR066j&#10;p+mVM1fEnPbscC7PKd18btYzX6s0dzB0FNzrOaW7w1N96XO0/WDyz5vOfsv8Ooa1FTFYWR6OlYWB&#10;WJYnn4AP1nYZmJbrr720PCaFnpQecZQMBjFcHZ5Arxjni770nPVEHcnZRLI20YPUszHNLArT1tQ2&#10;hutzkVooS+9bKR6Q3k0f/OmikVS8niwYEG+ovb5FuUylCOHUuYzEyvuUsgg9noSRUFUGdYSoqSSh&#10;zFkKKSVkFW+pzUe2EVOb5+O1EE4GdiRdPKbMZwq00Vra0rwndWTqQetjih0pkwSTvmgKvWAqz/Pp&#10;0fKi/Bji6p4vg38csr5V5hqzScKsaH9EM19qCInF8DSLBMuRdbBEBp9NOvvK4oHzhNy8zpSwNd4f&#10;5YmBKCCBK2mnkKGyeGixmxflj4Buz+tEM/1+cpQoSDymBknj76zGFvS21Kb79PrZ2o2CW2LaFe1y&#10;dzrOEF0F+7Ud1rwdlWXIDD2Vx+lapXUGZv1nyed6L4Yd8Z7ysnVCgCdGFcZgYWUsVlREY2FxOJYU&#10;h2JJaQiWlgVjbLIXJtADjmOIOirBGyPpNYfHs09JjymLEnqyLylvrGjvXDIEHck+01CZzzT1K8X7&#10;VRIyTykDP+IppS8p71bKvGO2eD822CLqFJLIcv40bOW5kFGfW5S5R3odIQrTxHOmM386dWQUVoim&#10;LSIQQtIThmho85yEEFB0YklCIblMi2jkFCLyKJ5SdNQUhIS0EgZLSCzzmqkB7DenhaE0KQRpJJfM&#10;KUoYWpEShmR6RfkamXyiPo3EyibBZA5SRlLzJESld0zn85HvmkpIXMi8so9vYawPqpID2cXw19bM&#10;SroM/BQnhCI1KkT7E1W/v/7b6TCujd/bfG2X/VS0O13yy0G/KR32a5XmHqqO7T8AZcueruuaYZd3&#10;hM7kM8tddVXZ+rX8Ewu82PfM4L98ryR9c+b5+YGaF93YEI15xYGYmE1ipvtgCD3lYDbE4ewz9ZMN&#10;wAhZkdOLfdK+iexb0ntKX7Q5xktbbF5FDyFTGsUkgEx5dI/11ucvZZSV6eIZJSSVQRrtWyRs1LlM&#10;F2SRbOIZtVFV6iQKQUgUIadATYPIx5OEWEI2CzFlTSyP4jUVOYV0MgCUGUISSX7WS4guc50yxyn5&#10;tDC3jaTiNeP8uzHk1ckb58M/CnrMchIxg0TLj6O3SwlFVXoEUkjUVCJd84ReGjkzeMxlCCzElPlS&#10;6UMW0BMWMC1XyCd7K8nOhNLXTAxmuozMsh8r3jI6mH3GLk9/M2u7Ur+j/fd1bWNKxzXNDqsdhWda&#10;YPDTYa+I9dpacXvezsJs02rHbP9ZyniWPGYdu77VjpK1XZOgMq0S1PU5bVuOSoZi8hHccdVJGFoc&#10;haaUYNREB5FIMozvi3KGbaXsR2WQQKX0Ds3p4WjJiUFLfrzWfyqLYmjGPqe2oIChn2yeVRXNvOIl&#10;JQwUUpEY4rkE2pekCSFbBuXiBSWEFTIqwmmLBdpIpMJa6VNqiwbknLpCLuUBpb8YSZkMBInH1EZh&#10;iTh6Pykrk/XSSM9zRWY5CiHFUyZSJnZl/ayso5WR3JxQ/ikVZyGd91+UHoqazAj0KU5EJr1dPOst&#10;+/GmCzEJOQpJc0hijZDs28u7lyX0jrIRmnxzpZ42ZGO0EqZLKFtM0lbEByPa36utr6h+KwPW39H4&#10;fZ9FzyxzlRv4XyJm59BRZQXt6ejpCk4ya37zeXtoT6fz+XWoMrWRPQ1qQEE/SgjVheeeJKt41G7P&#10;/Zs2CCGjfwK90egeV3TlKBAdySd9O/ES+fROOWzgsv2HhJ9CJiGFWqca3ebpxJOJV0yihxKPqDyk&#10;6IjHkoEbIY28ISIy6bdJeKlttkV72uhrG4mFeBKGChmlr6n1G9uIJQQTuZBRRl2l/yj9SFmWJ2SU&#10;MFaILp44iZA07YvWUl/azA2RJXIJqMiNQ1FqGHoVxGFEdRrq8xO0zbeTGaLLnrwS5ipSljHKqEyQ&#10;Tc+C0ZQZiVp62Yr4QFQlBqFHdqR2LKFOPcPkOnrf3IgAbZDHqf0I1G/t+psbv6/lN9aurXpmmavc&#10;gAsxzRnay/hLwl6mGSpN15WjSnev3xF+Sp7OwJ09a1rbOcmkDSTYoJFUjpqeGW2yNrmjPs+FpN5d&#10;ntO+Qqb17di4hWhCSG3whUchmwy6yLK3VHov+ViQEEsjIAkk55q3lDTJ00auJJKpOMZPI5d4NLEd&#10;K0cihqST8uS1Lm06hF5QIyNtCJHF48obJuJVpTy1AkjKl9U+Wl1pRxYYxPJamxPltTZSy3JyGAX0&#10;Lk/CgPpiNGTHY2x1MibWJ2BYQzoSScgUDfwjkrlJ7T3LQFQnh5CUQahJDEBTRpiGShn0ifVDJQnZ&#10;nQSvTgpCLY9N+YmIorc0nqcr1O/o+hur30iHageuelZdZ7mO/zVi2m3Zy7Gfm9PMecw3Zs/7LHCX&#10;T6WbYdf55aDfh7tyzHVwkiui6nI9TZ3LypRA8Vxs8PK5dm0+kY1ceTM5V15Jk5E4QkwtZCW0rUFE&#10;hzLNa2kEoUcladQ8ZRyJnULPLCGoNu0hhBSwvyiL14WE4onVH4PmVQkZIRViii1Zdiek1vqWJGI0&#10;0yJoT0ZqpX6SnkAbJewT1ueGYlSPIoyuTsH0ulAs7huJaf3TkMiwXVYIibfMYygv/UiBTHsICWuT&#10;/dGYEYzmjFCSMZjdAV/UkLjdk9lPJTELY9jXTIlAqL9327Pt7G+h/37m31DJDB1XtCdT6JCYZiN2&#10;g/Zrd3CyY4ZZ13yz6obN+Zzkdhv2tPZ0zDJ7mkr/pfHU27mUZS5PXbdXB0PHakf3nP4kSLCAZJFv&#10;eMqXsGVQJpRp4qEUWYVQetip9wWFnPIOZbwsOSP5NEJRV8JeIajmQeUo+QnJL4M8MjcpdoSY2utd&#10;lEn4q5GS5xrRKddCal4LKSWsFQLKFEk8ryUUD24bNJJyxDtLf7QywR99SqIxs08J1g/Nweq+AXi4&#10;MwsvTc1CTgTDdnpUOeZF6PORMucp619Lo31QIx8MzgpB//wo9MoM11YLNaaEoT4pGKUx7FsmhSA+&#10;1DRv2eY1zc9UPVfzudOzN2Tu0Rm9DkdllZGOjHVkxwy7TZVXP1ph1bGjc+Ua+Z3lZijdZ8nTGTjZ&#10;1AlqTjfOjTRnG7rMgDWN+mxc3t2eRyAbuRBTIyehiKkRkSSQBQAyWKNGT4VwyrOpqQxFXjWVESPe&#10;si3MVHOQEsKKJxZ7EsqqkFh5ShnIEU8rE/5aX5aeUb6SJjL1JxFNHRnJ1eYzmZ4hA1YMUbXX1WTq&#10;Jz4Ak2pTcGFZMV5dEoaPD0di27QoFEV5oSDaWycobWpTIyRoaYwsTJedCH1IyFD0lC98Z0egV1Yo&#10;KpN8UJbsw9DcF4lB3toeTtqza4tCjEjE/GyN30KHet5WPWddHWaZPY9ZRo+pjFsNmOGU0Y72ZGbY&#10;bZmv9TQFq766/inojI3OlKHsOMFJ3wynPHZ09Fs45RFIHtc0fUBIPqYr3lIjpZCHR21usY0Qmqfj&#10;UdJkQYAQRDyY6o9KGCwE1BYOaIQWMuokVZ5WjmJLC2HlnNBGc5lPPKMc5Vq8r1puJ9MlEhrr0yR6&#10;uWJLCCmDP7JOtjTKEzUx7FvKgv0cklI+glQRgmPTQ/HFqRi8e9wHx1dHoIzEzJEF6Axj5bsw4jXz&#10;eSyN9kJFrDeq4nxJyiD0TJI9ev3RlOLPPqhMu3gjI8wHXjLgoxFRh/a8hZzqvA1Oz9j+7O152oM5&#10;nz1vh8R0l9ld+k9BZ2391HI6sivorG1lywlO+gInXSe4I1h79sy/3dM09a/PNBllDGTjD/FieMhG&#10;LyTUSalDiCn9UFlCJ+lCQukz6qTUySKkDWGfMYge2CA1PS3tatdii0eNqHItW2+IHebVB5TklS59&#10;9FdW7sh0iRBUIzMhewBFtvUtM/zlNS/97Y7aWC/URXXB1GJ/zCsJwOpCP6yq9cPOoYF4c1MUfnM9&#10;Fl+/WopBJWHasrtcErKQ5BQPWkxSl5GYNfE+aKBnbJZd8FMD0DMtBJVx/iSvN7IjfRHkKXOWbc/W&#10;REbpCjxN/yfC/Ftqv11bumXljwH1gyuYZTrMxlzz/zS0Z8tcVnt6/0w41cEMQ9daN7Pc6WiHytce&#10;nPS0NEVKU8OSN1yCSCIhpkaqNmKJpxJi6P1PnSBCRCGMyOVcrWkVbxlMcipiKk+pvKU1rKW3pC3x&#10;iDJIJG+RyLlAvGYyQ1ZZ1yqeUYXL8qpXBsPVHFlMLosk6NGa5UNN8d20XQA3DQjH7oGBWNPih2X1&#10;ftg7MBgf7ErEr8/mYXJTuOaBtdVJJKh89rCExKyit2xM9kNLik7MBnrK0hg/htA+SAnxgX+3FyzP&#10;z/zM3LX7XwaGbfPvbv5N3XhMleYqM2d2MvhTYLbTnr3O6v0z4VQHBV1Hjgqu+RWUvt2Gnt6xDV3P&#10;QWYhplEv7y6/0j5FHyneicTRiClElOs2yIIALbQlhIACIZnqg4rXlKOEvNqbJEwXGxLaKmIKJMyV&#10;gR3pV8qAkZA0il5USCjp6ewzppCIRdHy9ogHCsO7oXuizL3KaK3MbXZBXZoXpjYHYkn/UJxelIr3&#10;95Xg8+MJOLM4BBv6BWBLkz8ODg3AGzviMaY+SFsYIa9u5ckKHoax5bQt336R75bWJ/iiR3owKhID&#10;kE4vGRHgqY1ai1e0Pnf7tfvnb4fSt+Z1smFN13XNch2OxFTGjUJcZZLHnY5dtz2d9uCU7+fYcwdl&#10;65exKTYUnOQGzPdiRmds6HpOMj2f3aaa3xRCCYk0skk4qpFJJ6BGQhJPI6acE4psmr6Erm1pmj7z&#10;mckodgVqkEjO1ZSMVibtim4MPaWkp5Gc8oHchlgSkygL7aot2atK8sDs1iAcX5iIiyvisH9COC4u&#10;iMNnJ2Pww/Vo7JscgL0DAnFlVhiurY1Fz1xZ3SNf9mZ/Mt4XVeyX1iX4oD7Rh31Lf3RPCkJpfBDi&#10;grzgy3vQw1T1/NRztj4vq/e06hnQZU/ztB3VuV3P1Y773/EpMQ2Dzg3GyKTrG7Aa/GfCqV5mOOV5&#10;FvwSNjp6NkZdrcdfpmyB1abFNhub7OYnUyjh9GCy2NxMNDmXwR3NW7YddcKKXCen/saIMSKrEY0k&#10;kzSNkOIhBbw2h7kik/yaDr2beNoUklA2B6uJ0FEW3hW5wV0ZvnbFjGofHJsegdPTQ7Gllz9eagnA&#10;rcXheHIoBJeXB2HvIH+cHhuMzcOCkBfqQ2/pjWLZ0SAjWPseaUOSH0PhAFSTrInst3ryvmWllOvz&#10;6iz052qFIbc+a6vMCuf8AnN+EtO1wTsrqzRlVMHQtUPls9tUaWa4k6lr89FJzy57Vqj8P9eODtc6&#10;We07wW7jp0K3p8pXUKGteAtttFb1FzXSCTmt/UQhkRa28mgmpkbWNk8p5Ar30qdIZApFt2MQVvKE&#10;Ua7ySh81LsBDW/gg52nyGhqJWRzSBXnBXbTrChJ0QKoH5lX64sjYIFybTWL28Mfm7v44MjQcjzZG&#10;4vYKX7y5yhfXFwZjUe8QZAf7IT3Qg6GxB6qSvVGZ6ovytCAkhHprL6nLc7E8CxfYn6E7tJ/PsO+a&#10;LvrWsq06Oow6asQUqAQ9s6HsmmY2btV1B7tNlWZGZ+Tm818a9jLMsOsqdFbPFaJrh5NeR3CX12y3&#10;DSSkWtQgOlpo2/U5EoiejqQSwun9RT0EdSVZGynb0rWQmPryHqR4SW31DwkrOgLlQc2eVe+XdkEQ&#10;vbV4bVmaJ2+65Ad10Tb8ktC2KqwrRqd5YlmdL05ND8K7W4JxYowftjT4Y9dgP9xfF4hHa4h1vri7&#10;IQoDC0nKYC+kBnsjN8IXySFeCGIZ8kU22VJU7tX1d7LD/Ozcw9WOs54dqkx1dNLRYdh+SkyBStQN&#10;WNOcdMzpzw5VSQWr3GzffrRD6bqT/7+FUTdVP/1oh65v11PnTnKn/AbMMl1uzqdIKjsrCEmERJp3&#10;bCOcEEnSNHLJddtRls0JVJrmPXmUvqoGkkLeLJHPH2hbhojXlCNlghDqBzAtwPN59kNfQA49pbys&#10;neHfBbJHkBBzfJY3VvcIwMujA/HqykC8sTYQe/sH4JVpgfj0UCTe3R2Ia2uCcWRuNnJCPRBPYob4&#10;esHjhef1yODpn5AB9dz0Z2B9Lv9sqDKNsp31lI7AQkw7lJL92g5zns5DVVLBKu9sGZ3Ve1a4s2lO&#10;t8Os1/792WV2uTNcy+pMfmeZNpkujZhHeWtFPpAUSS+nPJsQUltoQBJq3xlpO4bLOQkUJudCSEIj&#10;HMmnlv7JMZQElHQ5yoeEBEJWsRHMdNGRT/LlsE+ZT8g2JZn0mvUxJGaBD5b1DsSJueF4fXs43t0V&#10;iv0jAnBjUQQ+Ox6Lh4f8cWxtBEpS/OkZ9R0JLWRsO9eun56391s9Gzpnw/hddN1nK9+RmO1lNht3&#10;0jPSFKz53cFszwwnXYVn0X0WtGe3PZkVIlNoT+as4862StePZhhp5qMZ5jSzTQWvLs+RQN10r0jC&#10;STiq9RMF4hlJJPmUXhhlQji1okgDz2WhgqTLUV1rHw4K7KaFy8rbytsjiUHdkBPmoW1Rksm+ZZZs&#10;Dia7wpOYo/O9MbcxECcXxeP2S6H46EA0Ts8IxOsr6S13xOLUqmAMqPVHV23Fjr6+1UpE43nYz81p&#10;7qE/Kx1GeudtOOdX6Lh8CzHNxoyMTpVwZ1jp6nKrnWeB2Y5uy1lP4KTrLo9Z558PKUehPZm17grm&#10;ayU365nlZj1lz2zXHaz59YEhzy6/0rygrIWV9yVl7lEGgWRhuSznk13SZe5TQtan4akQUdN5AUHU&#10;04/6tXhGGfiRN1GS5WXmEJKR4WeOvAkSLquAuiIvRLY06aJtaVLCUHYUiTmnNgB7JkXg9qZYPNga&#10;ilfpLQ/Tax4Z6Y8902KREi6fWDfuW78fdW/m+3J9fgJ3crFhhdVW59Fxfqe6KDxd+eNaKVfljuBs&#10;y1nXDnNePX/7FVd4Vt2OdH4qns226BnoKK+Sm/Wc9PU0pWPN4w56XpMtklM8p7zOlRvuqW3rKN+y&#10;jKcnlUGdEA+93yhfvNI8JCFElsULKowVcmoE5bmkR9FbytYfhdHeKIrxRmGkF0qIoggPZJGYEs5K&#10;H1O8ZmVEVwxO88DMcl+s7xOM3WOC8WhTOG4vCcPtOWG4PMkfq/tFw4+ht3aPprDVuB87XO/bHfRn&#10;YYaTvc6gvfy6zCjTVce0JM8OV+X2YRTkbE/glO/nQS/L9dwdrDqqXlZ0ZFPS7OlOae1DL8uAnq7s&#10;tAel56Rv1N81XZXhCkOu6bKxRzGMldU0spg8W5bKkaSyUEC8ZpAHiUfoRKQnbSOoEPHpYnkSUtIk&#10;BJbwVXamk7c+8iM9tHWs8sZHPq9TpJ+pbQRGb8lQtineA8OyvLBuQBjOz4/H+blheG1ZON7ZFov3&#10;t4fizuxgzGyJ1FbuSD3N92G+X+Oe7bDm6Sifq8w1/7PDattJp5PEdEqzy5x02pP9MjDfmDp3d7MC&#10;QyZHZ4iOGU42nNI7D2t5ZpjLdYKuZ9hylbm3Y85nhcqnX8s0Q2C357VVOEJOCWnl8wey5lX6nBoJ&#10;Na+oD/DIaKw+AkvvKX1REjguxAtJ9LqyWVZWpK+2YDw9zBtx7G9Kft+uL7RtmfKvSCIpK6O6oSay&#10;C/qme2JSqQ9eGhKKU9OicGJcKK7ODMP7O+g1V/jh0dJQ9C/201fvEIandLpfZ9j1zDD0zM/nl4a1&#10;Hk46NmIaApVulTsZMcvscrvMLv9p0OvjLOs87PWywnrv1rzmdHc6dug6dii5k8xevllm2LTDrOcq&#10;U+XZ0ZanrbELZGI+iWSUjZ7lYz8y55hIJDNNtq7MDuumfRgogR5VCCu7FMh0hyxUD6O3DfPrpi0k&#10;kLlSmVMUD6f2KBL7clSDNVF+L6CMIawsWO+R2A2jSM4NvQNwYXokrs4gIeeF4t0tYbixLAAPN4Sh&#10;PMmzbSRWDfwY92xA7kuhI7l7tP/cOgOn8ow0u3113e50iQFlyGrEVWbXsaabK9Hxw+wYYsN+Yz8V&#10;9vr8EratNqz2dShdJ5m9DmaZymeUoevZ4T6fC9oIo4HX8l2OBPb5hISyIkcm/4V4EnrKSGpuSFeU&#10;x3qhNtkPdfHeqInxRH2Cn7bMT5HPbM/l2HYuurIxWI8kLwzO9saYoiBMK/DBgeEhOD4uEGcnBJGc&#10;Qbi7PBj3NgTiwOwIBHurKRIzMU12HWF+Dp3RN2B9xtZ049ps2+l3M/J1Bm6Jaa6MXogZZl2rzKiQ&#10;8wNztqdg1f2pcCq3Ixj1cpb/HLi/Z6XjJNOh8qr8+tFqWx3tMh16Ph12mQlCGAVeC2HCvJ/Xd1sP&#10;lL1kdW8pJBWy5rJfWCibSxON0R5oivVAQ4Iv/NUO5nb7TqCehLOyc3qvJB/0T/TE5NJALKn2w9EJ&#10;9JBLQnFyQgAuzQzE7ZXBeLQjAgOr/PQtQDRiip22e2sjaftw/yzMz9GebodZbkDZNWDoC5zyOEPy&#10;uJkusSpaZXYda7q54vabUBVVsOc16yp9e1p76QqGfWd5R/il8prroR91qHQl6wzMduyw61phlOsk&#10;c7QhDZ7w7fIc+5hdkUXvmBGs774u0xuySbQci0hK+VR8Y2RX1MinGWK84dO2NlXZt6DN7lNQRxbV&#10;l0V5YEqRfBzJA6PyfbGiRwAOTAjG+QVBOD8vBGdmBePh1ihcWxuF6EAhPkmokVO3oddZEdNcpklu&#10;Sjc/O3XvLs+gDZ3R0aHbtsKcbtc3oMrQ7eu6T4lpFhpKKrPKYIazzJzPasNIM9KNfO70rPody8xy&#10;e3pnYOQ1w1nXDnu55mtzul3WEew2zPmcz+VopMu5yMxQOsa10tUh0xDSN5TvW0oYKwTVwlnpY5KY&#10;Ms1RENYVFURVeBdtp/fiCE+SuY2YGmmMcjQoQpoI5e/xHIYU+eLwlBhcXBiPx3vLcHtDDi4ti8W5&#10;RSG4uSoSV5YF4cLaUPQvC2x7Q0Svr7oP+z0ZMMpxJzPfu+NzYJoZzmkG1LV+tNpyD6sNSbN4TGth&#10;7WXU5VZ9q+znwmrbvaw9uT3NfG2tr0JnZO5hL9d83Z6sI5ht2GXOED0FI12VqdvRYVyb8xMkgJBA&#10;NmmW6Qwhpf7ZBN1zCjHlBediElO+NC3L6vJ4rRFTkU8jkYJRpuD5X/1K29B6Xp9IvLkxBQ/XRuP8&#10;7GA82BSLrw9k4+NjSbi9ORYnJoTg+uIQbJsZgCCf57W85vtoD5b70a4NOOna0xSsdgwYcqtNJbPr&#10;u4dhR+XTiKkM2mHNbIWrrhnOuvb09mC23RGc8tvhqqvqakZnZO3DXIa5THVulneEZ9G1QvIp6Gnm&#10;8hVEbpwb+dVoqZzLRH66vJJFIspWINqnFNqImccQVxYHCDELeJ0b4aGtHNJtGvZ0mOtEMPTMjKWn&#10;nBmHdzZG4aMdCbizPho3Vkfg1vpk3Nsei7sbY3BzbjRuLYrBwDJv9i31JXhO9XeCtXxVB/Pv4pqn&#10;PdjtGekGlJ6TvlnPnq5sqXydCmXN5+Y0I12OrvnscKffUT5BZ3Taw7Pl1+tnhS4z2/i5deoIz25b&#10;1zfq5VxXQ6bDumpGpemQgZy4gC5IpdeMJyFlakRGZmXRuSA3pBsKScxizWN6aN9h0cswbDmCdotT&#10;/LBnUjiuLAjFO9vi2Y9MwhtbY/HJhTp8f70e729Nxo1ZYTg7LQUJQV3wPImpr/Sx3ov5XL+HjqHr&#10;Gvdph1MeBSU3dA3YZXaYdcww5Pq1m8EfBSOjHWZD+tFcuHtdHbq+K6z5/r8IdS9O9/nPgl6WAXfX&#10;ql5muNoxzu0w2zOnideMJTmFoAkkY6JvF2STiBn0kgL5pqaQUxald3tBPJrYl3Ks9tS1QAhfl+WH&#10;1zak4411UXh7WyI+PlSIjw7l4d2T5bi5rQA3F0fj0pwITK4N1L7h8hzDX/d1d01X9+oEXW7Na9dx&#10;gtW2bsMK1zw62tez2iUxVYIh0GFWehZ0Lp9RjhVOujrMdTTK6Hw+dW6X/xxY69KxzHztLp8zRNcV&#10;qgzdlvm8c+V3FvLOpqx3lYXtsthAiClTJ7JplmyqJS85F9CjZQZ1g4eJmHY75rp4dnkOY+uicWRa&#10;GPuQEbi2LAYfHKrGh0dr8N31nvjqfE98ti8f9zZnorU8FC8895zmMe33bYe5DCeZcW7VVTDrOkHJ&#10;DR1lyzWP0jH07XkVzOk6bIvYO65YR7DnNV8b53I0ylVQep2HbsdZpsNs+6eWoWyYoWTm8t3rGXKn&#10;846hynGFbse1XJXupGu+NnSdytUhXxGTpXfy6pa2+ofElO+byN6z8kEgbb0rvWlGYDdtJFfCVHPI&#10;6VSGrAxaOTAVR6eG4/S0UNxYmYo3dtbi7tZyPN5biIeb8/HaskTsmR2F7ERPjZjPacR0tms+VzDr&#10;2OGkZ05zB6sN5zxmHTOMZ2/PY5bpcCSma0Y7rEY6l+efAXM9nOTWh+5aT+e8up4Vyo7VRnsyV5jl&#10;Hem6wlqOnt/1aM/TPsy67iFhpyxYl5enxVMKMeUbJLJtiBBT++Yl04WYMi9pJqbkV/XVw1vBv2iv&#10;gi1vjcKZmdF4heHq8WnheG19Fh5tz8GTY8X4/GwtPj6Sh1svpyI7Vi3Bs9arY1jv16iH672rNHdy&#10;A4Y9HYZM5XWCWc8Vdps2YpoN2M/tcDVmLuifA6NslWavi1Vf4JrHDGs+pWu1qcMs0+Xt57fqGXKn&#10;cx3KlhmGrhNERz+a7dhh1rPDSd8VQswgL32/H1kTK+tn5ZsksmG07Bkr1+kyQBTsAc8X6NnaCGTU&#10;zVQWZbJjQs+MQFycm4UL85Nxkl7z7oYsvLWtFPc3ZeH88mRcWZuG+ztScGptJJLCuzCfGlSy3rP9&#10;2gpJN6B0nfK4t2GH1aYOXWa3b4bVhh1Kx4BGTCWww5zZVWaHuaBfHvby9Tooufs6uOqaofIZckPf&#10;CpVuhrt0M/T89nKdYJRlwCpzsq0fzXYM2PV1XTOc89kh85khJKL6fJ8QUta3ymcR4kjWRIa18pGg&#10;xOBu2hYlej4pz7Chld1GWNl8enpNJA6Nj8LVJanYNy4M24ZE4NjUKLz+Yg4ebsvDo5cLcGlFMg4u&#10;DkNMoKy/dU9M87ldbpfZz81ydzIrRGaHVUfZMNsynzvp2PGUmAK7UJd1zpDSc4Vh34BVp/38Ouzl&#10;qTzGubMNu74V1nxmXV3fKjdD2TN0relGXkPWPsz69nzWeimodLMd87VZ1673LBBiRvh3075/ImTU&#10;PhpEYspn++QbJYlEciD7miRmmE/Xp7vTaSGtVq5RvnjfpGBPvDgkAadnRuH6ihQcmhSOy4uT8M6u&#10;Qnx8oApfneqOby4344PDZdg1L4JhdNsyvKf2rPUzQ8nlaNc1pznJzNfuoOvpMNt7Fqh87aGNmFZl&#10;87W9EmYoPVWgMwwbBqw6HdtwhTWPs12Bua6dRWfyKLl7XUlTsMucYNbvKJ97PXNdVN3MMOt2Fhox&#10;/bpq710KGbUtKXkMoweVXQ3k40HyJop8fyQh2EvT1/K2Eelp2byWwaGBhQF4eXgYjs8Iw5WlCTgw&#10;IRLbhvJ6eiTOzIvBiZlx2DsxDptHRGPtuHAECjFl8Efzmp27B6NcObfVw3ZtTv/fgrvy1flTYpoT&#10;9Ws52mE1bL52D7sNez53MmuaKq/z5epQ96TgpGNHZ3SVXOmaoevIsXPlmWHkbw/KtmsZ5vzW+jij&#10;MzpaKEsCCgm1UJZEFGJqm0J78kjIVIr2ASF6Vm0ASPKaiKlsRQZ2w5rBsbg4k15yUSKur0zHxYXJ&#10;JGMk3tqZhY8PFeDTY4X48XILvjnThx4zAQHymtdTYlrr1j5UuXLUz811UXUzp3UWncujytXxLGW7&#10;ENN6bkAZMcOsa762wmqnfZlZ7pT27DDXt/16WqHr2eFet7Nwym9GZ3Q6W6/OoDP1EmJqmzaTiNK/&#10;FMhAkHxkVnZUl21Gonzbvq1J+Hc17+9qss/rvAQ/vDQqBhemhuLUjHhcWZSKI1NicZJh7WEeLy1L&#10;x91NqXh/Zyk+OlaG3QsTEcAQWiOl2NTqZL532/NtK1eVp87NdRCY8+gyJ+h5nfDUXrvovD0zxLbb&#10;UFaHYdQst+q43qRd7h6GfQNOMj1N2e3Ivrke7uCUzwpVthlOeu7r9Wzlub+vzub/KehM/bRQ1rsL&#10;PebzT79HIt5S+zq1XMvIbLC+/YhsR5LKPqSXaTG7NgjEo2zQNbbUBy+PCsK5BTE4Py8Wp6bH4sik&#10;WLwyNwt7xtGDrs3F45dL8en+Rrx1oBgHF6YjKshTr4vY0+rU8XOWPqmvtweiI0KQl52K9NQEeHl2&#10;Rbcuz+GFtrnWLrZX1FTIq5//Es9ct2XASccZTxexm48/FZJfwUnuClVhM5zk+nVn7Zrr4ZTHXfrP&#10;gbKnbP8SZfwSNjqCtQw5qmvjvOtz/6pv/kwyCiSUjSBJxUPKSqCC8G4ojPZASVw39Ej3xYsTK1Ga&#10;6AOfrm3kpG1ZpFCVFIxZVSHYOyIOx6Yn49LiZFxbmox94yOxl15018honJ6XiAvLE/FgUyHubszC&#10;5Y1laCyI0mxotp6S0xkyuBTg542W5iosWzIF27ctxbXLh3DzxklsWD8fa1bOwJZNy7Bx3UKsXTEX&#10;FSV58OjyPF6QJX9i42kZ/4znbjzXjuz/IsSUfGY46bjHTyuzI7irz7PVUfR0XZVH5Tfb6Ly9Z4O9&#10;TLtcyaxpcm2HWd4+NHuqcWoNVP/wrfQftc+yCzkZ1obT+8WzXymjsULM4mhPVCd6oFe6D+5t6YXz&#10;61owa3gJ4sP9NY/r5/ECBhVGYkFtCLb0D8OB8VE4NDEUx6aGYP94Xk+IxflFWbixPh/3txfhnX2V&#10;eG9fHe6+VIUe+YFIjA1Aa68GxMREPK2XBp53YZ/Wm95QvGNlWS769KrG1q0LsHnrHGzdNgenTr6I&#10;kyc24fDBtThzciNOH9+Ia5d248alPTy+jK2b5mDWzFFISUlAV5JUt29/bubfQD+ap4OUXMFIt+pY&#10;4aSj45mI2Vm9/9eQ+plhl5mv3UP0FKz3brfbeZsdQZWnoKfb7ZvroGDI7enWvB1By8OGKSt3VFqg&#10;dzdkRXghI6wb0kO7ISWIJCA5ZSRWPkxbGimfVfdAJT3mgGxv3F5bgnf31uOzyyOwe0FPRFOvuTgU&#10;a+gp942LxYExETi7MAGX6RlfXZWIA5Misa5XKNb2CceusdE4NjcWFzYk4eLyLFxfnoOLL2bi5RfL&#10;sHrJCLTUFCAzNZqhaSyKC9NRXpqJ2qpctPYoRWtLKRrrC9DYPRfLl47B+g0TsXbNWGzfPgsbX5yC&#10;ZYtGYMTgGqxZOhoHXl6Iy+e34MbV7bh7ew9u3ziM8+f2Y+f2VairKoa/rydJ2hb22p+PnKvn8/Q5&#10;Of0WdqjfQ8FJR4fp7RLjBzenOcnaL1ygCjbDSe/nQdXJqT6dr2t7MOputqeg9Noroz2ZK0TXDCcd&#10;HU710GG3YZe3B2Wv7SiNjgjy7aZ9zUte+UplX1IgHlTC2tTgbqiO9UJ5tBeq4j0xrSYYJ6Ym4Paa&#10;TFxclYKDs1KxekQEDi7KxMG5CXi0JQWfHczGnZfScHZBKHaPDcbO4WHYNSoCh6bE4dyiFJyeH4/r&#10;O9Lw1eXB+PIove+qONw5VYjNC7pjZFMWhvQpwaCBFejVqwjV1WmorkpFz5Z89O1bzhC2CNOn9ifB&#10;5mPzpmlYvmwktmyejqNHVuLw/mXYtnE6Zk3pjbUrx+P4oZU4d2I9zp/agEunX8TV05vxGj3pnav7&#10;cf7kduzbuQYL5oxHa3M1youykZoYDR96ZgmXzc/M+gx1mH8fBeP3cL020vS8FmJ2BHNGu8wKozAD&#10;5nRDV2zp9lxl7UHlM/K7ys3HjuCsJ2mGHbNNJ32Vbpbb9Zx0DMi1GWaZFe3ZscuUXB3do02XDU8d&#10;fRmyluVGoqUwAvVZIciP8UZGSDdt9FU+nyDELJN9fxJ80Jjih+X90/DqklIcn5aEneNDcHhqFC4t&#10;S8X1lzLw/qE8PN4Sj4cbk/DlqVq8vjWZHjMGx2eGY/vwYBybGYdTi2Lx2pZ8PLnaA797czb++mgm&#10;fn2pFnf2ZePS9kasnlWDSWNrMHRoNcaOacLMaQPQv08lKkvS0Le1Govnj8MuhrEvb5uPvbsW4cCe&#10;Jdi7cz5OHlmFM8fX4MrpDbh2dhOO716Is4dX4MTexcQinNq3BDfOvIS3bh7A+/eO4727J/D41lE8&#10;unEI7907g4fXD+LBzSM4tm8D5swci4S4CHpTow9t/t3UM3eC+VnboeRydEtMV0PGD2tP7zz0CpjT&#10;jHJcZR1B5XWqj0pzlalyjLxmmHXdyc3n7vQUlI5d1/leVboOsx09j13fGfZ8Kq/53BmqbP1cBkSC&#10;hIAkX06MD+ozg1CX5odMhrSy+keImUZZZaQHeiT5oJbkHF0WgmPTs3BidgpeWZKA8/Ni8NbOHPz6&#10;ZDHe3p2Gb06X4soKknNbEV7fnIvXXyrEvgkxWNEnAFsmBuLUqmi8ebQG396diW/eXoe//7AP3zye&#10;h2tby3F3fx/cOD4Tc6e3YOK4RowaXoMJY5tQWhCH6tIkDO1fgZWLR2Pz2snYQc+4feNU7HxpGg6+&#10;PBfHDyzEmUNLcGbvQuzdOBm7143Hwc3TcGjLNOzfNAUnds3F5SOr8frFbXjn9kF8cO8Y3nvtCD68&#10;dwJPHpzCO6/tw4cPT+CDN8/ivcfncePVI1ixfDrKi7MRGuSPbi/Ilpp8bhpRnZ+x6/NXz1uH+Xcy&#10;EdOspNJ+abjaNyrbnsx67QRzvvZhlKXn0/N2ZMcsd6er0tvXk2szzLJfBuZ6mOtgPrfqW/Np9frV&#10;vyA+JgSlubFIDPPSQteUoG7IY8gqgz5CTHkFTN7FbEzwwqSqIKwaGI2jc+Nxdkkk7m6Ox92tsXj/&#10;QDour4jFB4fy8c6+PKbn4uHuahyZk471w2OxfWI6lveJxbI+EVg7Mhi7Z0fj/PoinN3YF4d3TsdX&#10;H5/A+3fX4uL2fnj15UG4emgGZk9uxtgRNRrmzuiNsoIYLJk/mJ6sFcsXD8Qmhqk7X5yOgztJyH0L&#10;cerQIpw4OF8j5sVDS3F2D8/3zMP5/Ytw7dgqDfcubsGbt/fj3deP4P03juLjhyfxyaNT+DWJ+MU7&#10;F/Dx45N4fPcQXr+xF7cu7aLnpXe9ewyPbx9h6HsA2zbMR1P3cvj5eJm8qOtvYU+XZ22V6/h/REwd&#10;9sro0HXNle0MrOW4h6Gvw2xDT3fVdSd3h/Z1O2/PrNeRrsA+D+cE8zM28jGt7d9e/vVlri8+JhCV&#10;RVGozYtAc3YYmtL9UZXkjaJYD6Swj1kUR+9YG4kdUwpxekkWw9RSvHMgH/d3peOt/Vm4uTkO7x/L&#10;xc2NaXhrdxmur8/DsQVp2Dg6EYsHpGLv/FpsmVGOZcNzMbdXJub0Sse0HmFYNiwWm8ZnY3hVHCaP&#10;GYC3H17B/h0L8O27B3F4VX/MHVmGMUPKMWVcdw2rlgzBiIHFWLtsGF5aPxY76P2O7VmMUwdXkpAr&#10;cGTPIpw8uBQXTq3BpTPrcJNh7GvnN+Pe5e24/+rLuH/9Zdy7ugsPbu3Hx+9fwmdPruETHt99cBKf&#10;vX8ZH94/jc/eYfrH1/D5x6/i609v4vN3L+OTh2fw1o19eHBpO966sx+/+/YePv3gGiaO7gsvjxf0&#10;Z9v2TK3P3/rcrTIDP5mYHRVih1lXlWPIzLDaM587wa7rDGXbnM+4Vnrt2zDDasuezynNLjPDVc/Z&#10;nqFvvjblk4ZgyqPq+VSudJSeeTUNj/IZA79uzyEyoBtSIn3RtzwC8/tEYWZDII7OT8Sp5enYPycB&#10;p1fm4PSKHHx4vBY316fgizNFeGtvHL69UILLa+Lw0fFyXNmQhqub8nBuRT5eWVGOg/PLcHp1Cw6t&#10;6I29S/tj2fha1GeHoCw5AOWJQahODUFjbhAm9k7CyO7x/BNgWmEWDu/bgp1bl+MR+3jLx9egb008&#10;Jo6oxvzpvXD84CK8dm077r66Czcvbsftyztx+9LLuH11Dx7cOUJSMwQl3n/rLM9P4N3Hcs0jveHj&#10;149qx0d3D+NdesYP334Fn316G598fB0fvHMRH717EV8+uYFfv3OFxCRZ37uGW1f34w3W48lbF/Ht&#10;h9fxhKS9f2k33mB5n7x5Gj98fBWTBldjcO8qJMSEa4sc9Ofu/FsYv6FZrsOBmEZGO3QDrufq2h3M&#10;ekrXXAlXtG/PDNFXR3s5BpTcHYzyXPOaYeRR+k75nNLsMkPHDtHj0UYyQ9dIf/65f4VH1+c1D6fr&#10;63vpGA3CFSLTIa9fPad9aDYpzEP77qV8z1I+054Z6YP+ZUnYNbcJ51eX49V1qbizJQ6fn87Dg20J&#10;+O58Ce68lIqHO9LwyfFcPKFn/PBwLj44XIrb24pxclkhzqzujn2L6rFtdg0WDs/H8Lo49CuLREWq&#10;P6qzwpAT7Yui1GCM6F2IwpQI5CRHYlifUmxbNw6rFw5FSXok8hJC6R2bsXD2CMyf3A93zqzErfPr&#10;cefmbty68hIevLYb92/swa2LO3H36j7cemUvXrt8EPduHcObb5wmuS7hg7cYhr53FU8+uMrry/j0&#10;7Zv49bs36A1v4bMPXsV7D1/BG+wvfvXhXXzyzmXcv3mIoelevHXvFL55chc/fvaAstfwzhvn8Pn7&#10;N/D5Bzfw+M5xvH55L73mObx5fR//FHbiw0cn8fVHV7B5+QisWzQSezcvRnZavOW31n9D6+9hpFth&#10;G/xxzdhZqEJVQXa46uow5NZrdzDsGHkMGGVY4aSrw2zXat8JrvnM+QX2605BSGWC5gXl3K7XBnmt&#10;qtsLv0JyfDBqK9JRUZyMrJRwpMQFIibcmwiEn5eHNrGvBiREPyTAA6mRfuhTGItprbHYMC4Bu6bG&#10;4cSCLGwflYQemYHISApFj5oczBjeA6smN+HCjgF4dKIZj4+W4O2DOXh1fRLubU3leRFOLk3A4yP1&#10;OL+xBLdebsKVrT1wYEkdts1rwFJ6t1E9cpEdF4DECF8kRwciKykc9aWp6FefjbH9SjBrbD1WzO+P&#10;9YvH4uielbh+eRvuP9iPNx+fxoUzW7B4Ygumj+tJD7ibHuksPRT7f/eO4jWS8PKFl/DaLZLiVYaT&#10;b5zEtUvs+10/ivv3zuLUkU24co6e7BbD0A/v4Mev3mIIeh8fPX4VX77/Oj5+9CqevH0JJw+twbF9&#10;y3Ht3DYS7ywesb94/ugGXDy5CeePv4jNq6dh9fzRmDW+L+ZM6o9rZ1m/64dwbNdSrJ07DIe2zMMt&#10;6p47uk7rd149tgZbFg3GjmVDsXvtBGxeNhaxEYH8zVzbSXu/r4DENBqbAWdlgbuGp9Ldwa6v0J68&#10;/fySZoddR8FJ1xV6OQInG/9MmOvRRkzB0x/vX7SJbk/2XQL8uiE5IQzV5Sno0yMHA3vnoU9LFprr&#10;k9FUl4iashjUFsShJisOmewn5ieHo0dFKka05GLK4AIsH1WIA1NzcWp+Ks4tiMSJmSE4O1PWrCZj&#10;fF0Shg9rRnlJOtLiwtCrOgO7Vw/Elb1D8fDECLy2pzfu7u2HN/awkW5rxcGl1Xh5WRN1+mLpxHKs&#10;mtEdK2a2Yj093sYVY/Dyltk4yD7evn0rcfjgGpw7+RJuXNpJEpzA49cOMyzcg3vEq+d2snFvxKWz&#10;W3HsMPXObsGrV/bi7Qcn8PmHV+nVzuLha8fp2Q7hXXqu164exJXLu3Dx4g5cu7YX7753Bdfowc6e&#10;3o4b1w7h2vl92LJmFuZOHqxhxrh+mDqqFeOGNGH0gO4Y0rMUQ/sUY/3yYXhx1SgsnzcQKxcMw6QR&#10;DZgxpgmDehRicEsRxg9i6Fyfi9aabKYVY+m0Adi4ZDwmMX1EzwLMGFaLlVN7Y83c4di4aAym9S/H&#10;4MpELBlVh80LqUssnD0SGWnJKCspRs8ezRgxfBhmzpiOVatWYueOHTh54gSuX7+Ot956C19++SX+&#10;8pe/4P/+3/+L/z/IRNRmNgMW0AAAAABJRU5ErkJgglBLAQItABQABgAIAAAAIQBHPW7kCQEAABMC&#10;AAATAAAAAAAAAAAAAAAAAAAAAABbQ29udGVudF9UeXBlc10ueG1sUEsBAi0AFAAGAAgAAAAhADj9&#10;If/WAAAAlAEAAAsAAAAAAAAAAAAAAAAAOgEAAF9yZWxzLy5yZWxzUEsBAi0AFAAGAAgAAAAhAGRK&#10;C7P2AQAA/QMAAA4AAAAAAAAAAAAAAAAAOQIAAGRycy9lMm9Eb2MueG1sUEsBAi0AFAAGAAgAAAAh&#10;AKomDr68AAAAIQEAABkAAAAAAAAAAAAAAAAAWwQAAGRycy9fcmVscy9lMm9Eb2MueG1sLnJlbHNQ&#10;SwECLQAUAAYACAAAACEAy2sJedoAAAAFAQAADwAAAAAAAAAAAAAAAABOBQAAZHJzL2Rvd25yZXYu&#10;eG1sUEsBAi0ACgAAAAAAAAAhAFZCIFSI9gAAiPYAABQAAAAAAAAAAAAAAAAAVQYAAGRycy9tZWRp&#10;YS9pbWFnZTEucG5nUEsFBgAAAAAGAAYAfAEAAA/9AAAAAA==&#10;">
            <v:imagedata r:id="rId12" o:title="" croptop="-729f" cropbottom="-1304f" cropleft="-302f" cropright="-332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10" o:spid="_x0000_i1033" type="#_x0000_t75" style="width:114.75pt;height:84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Ug5oAQIAAAwEAAAOAAAAZHJzL2Uyb0RvYy54bWykU8tu2zAQvBfoPxC6&#10;26IUJbYF20FqO0GLoDWK9ANoamURkEiCpB9B0X/vLqU46alAcjC95HKHM7Or+e25a9kRnFdGL5Js&#10;zBMGWppK6f0i+fV0P5omzAehK9EaDYvkGXxyu/z8aX6yJeSmMW0FjiGI9uXJLpImBFumqZcNdMKP&#10;jQWNydq4TgTcun1aOXFC9K5Nc85v0pNxlXVGgvd4uu6TyTLi1zXI8KOuPQTWLhLkFuLq4rqjNV3O&#10;Rbl3wjZKDjTEO1h0Qml89AK1FkGwg1PvgLJKhoMDRMOoxN9AC6MPo+njVsmt66Hl9+PWMVVh29AZ&#10;LTpsT5ZNx9+2D2QLvU5XqAC3Ke3/qd+1yt6rtiXZFA880dz/N9HUtZKwNvLQgQ59Jx20IuAY+UZZ&#10;nzBXQrcDZOe+VlnCJE5RQIbWKR2i1XAOjz7Q6xj1Zv/Op3ecz/Ivo9U1X40KPtmM7mbFZDThm0nB&#10;i2m2ylZ/SF0aq2I9hkSfgHxwEGRDYY3KfuL49HcviWjDq3IyxVtyVJTn2nX0j9rYOU7Y82XCiKHE&#10;w6y4uZrmM5SDuYzPJrOrYqDzUm6dDw9gOkYBqkcOUa44ItuezcsVeq3VtGpDneiz/QnE4R8M8qYO&#10;m2oPzAlqd5Zf8zj65MLrvaitVxNDFBeNGj4Pmum3e4zffsTLv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4vCzW3gAAAAUBAAAPAAAAZHJzL2Rvd25yZXYueG1sTI9BS8NAEIXvgv9h&#10;GcGL2I2Rao3ZFBHE4kFs7aHeNtkxCWZnQ3bSRn+9oxe9PBje471v8uXkO7XHIbaBDFzMElBIVXAt&#10;1Qa2rw/nC1CRLTnbBUIDnxhhWRwf5TZz4UBr3G+4VlJCMbMGGuY+0zpWDXobZ6FHEu89DN6ynEOt&#10;3WAPUu47nSbJlfa2JVlobI/3DVYfm9EbWH2dcXxZPT3u4m70l4uyX2+f34w5PZnubkExTvwXhh98&#10;QYdCmMowkouqMyCP8K+Kl6Y3c1ClhK7TOegi1//pi28AAAD//wMAUEsDBAoAAAAAAAAAIQB/63VW&#10;FvoAABb6AAAVAAAAZHJzL21lZGlhL2ltYWdlMS5qcGVn/9j/4AAQSkZJRgABAQEA3ADcAAD/2wBD&#10;AAIBAQEBAQIBAQECAgICAgQDAgICAgUEBAMEBgUGBgYFBgYGBwkIBgcJBwYGCAsICQoKCgoKBggL&#10;DAsKDAkKCgr/2wBDAQICAgICAgUDAwUKBwYHCgoKCgoKCgoKCgoKCgoKCgoKCgoKCgoKCgoKCgoK&#10;CgoKCgoKCgoKCgoKCgoKCgoKCgr/wAARCAEIAW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mkupby+ZI7og/P8AZ9oOF24OTjaOqn8yRjGC&#10;2B2SOFrS3n8yVsxhF+98oPOBwBnoeQCcjjFWt1jMEjW+jWWRy8cysMbSp2oC7AqxOTgYKleNpGAT&#10;XTWcvmvdbcsf9WowBvHXHViox1OTkZ7j+mr9j8v96UrNljVoPOhjmiazjkhi3rbrySR82TjGQMDj&#10;kMGxk8AEULabHHYwXlwGflo2hONpbsd2cZPGc5weQMiodQLbfJ8/dN5Dqrrs+Y46nGcfJu6gdRzk&#10;AlssN7BcM9zBGqwxsZPlEYfKcY5wDjjBJB5Jzms7cptFxcnYtW16jwYhjkZcklmRsMQS3cjAGMDO&#10;OOOpyGiaxa+muls90ePMeP7iv8oCt1DZLD1H8XTnMdvejUgu+CHE0hCXMZLoN5LEg5OcBcDnIGRj&#10;GDTpP7VhnFo1zmKRcziNcbWA7DHcAfewOc9cVT2KjLaw6ZI5JPMeaaM7PLkk2qccHCksR3AGQSQW&#10;AznGL1rY3F5ieSRl3N5nlsxSOT5mIHB56gH3C9tuKscDR3sk50uMPL86t9nwiLkMeQQMgYwCecry&#10;OCJtMlnvLe3DusbrGFj8mRnI+oP8Z2885AJweoMc1ydNixHFMPMtEteEQiNoc9cNgH+8R0BHPAyR&#10;1pr273Ery3MJZmkZyqg7QS/cA8Y9cdG5IFNt4biO7jnUQnzAWuCyJtb/AGd2CPXHPUdu7J0e2hBM&#10;Ko8abcqmVwo4BC8dRknqD16VK7GisTwhpbq4N47SyMrFhDdfN5gjfcQM8jB4IwenXgEufmJSK0WN&#10;41zJKrkZY8Y6fMMDccc4OCASDVaFJJII7G2kecSADFvMDtDKQzDBOMqp6cDHc1OVuraNUf52VD8w&#10;O0pkfMQd2R06cDnJqbe8Tza2sRR2SP8ANb3U3kRyO/lSKwaTksME5KgkHHHQbuOKnUj7NCi3BP7g&#10;p9ogA2o3GTt5yBxnJx2yc4qO2S3h52yK+2Tdu+9nczZbLDggqSRnOcc8bnA2FyEaC7Rju/e+ZCdu&#10;FBbLjrnbyTnkHHGc0+awW62Gm0mimjS7tNqqVMjxMGkRQDxj35OeMEZGOtJp08mom4jQeT8yoisp&#10;U4JBY5PTIHTP8OcjDYnuTdTIZbSWJjJbh1aONkYLtx8o53EgHuM+nOKRra5FpIFkYz/Z828m07Tn&#10;IAypwpJ45PQDBAFPm5t2OVorQjVJvMjWGL920ypC6x7fMAUsOVPPJUcY4A560yZmtrxhDHu2tkPB&#10;CG8oeWNp2r95uDz8ueAc/KDJbGa4ia0CFmhl34lzujODjdgYUkjrn374FnzoTafaJrpVbyfmZZAw&#10;R8Eb+cbeMZyQO/TrNx7bDJv7VdZfsscXnx4frsBXc6p8u7K8YHUjt1Ay1IZFtGuVtIUk8xuZQU8t&#10;vlx0Hy8EDPTjno1WLext7qSSYTn5pm8xQ8haTO7ONx47njjH03U+TTy8QMM0Q2x/eijZnb5lJ4K9&#10;QvYY5POOMxzW0ERNAb2OOG7XmNMybyx+Xb8pBG0bsjj5erdzgGMtcXNxEPLWLKAx/Ku7cBlQAwGR&#10;nb6/iMZs3chfT2utMkjZYzgKyqu5xjLADjGBnJz+oIiuXuNOeOZ5tiLtAkjJQli2evI2nIyOwLYH&#10;TDTchhHqEl1ava6ZceSyzb5FkRf4QygdRzkEEqOjZB6NTYFdomtElZQGG7c4xJk8jKsMcg4ODgE9&#10;M8jrHdQiOaPczSESNNGWQMOSCCScnkZ52D0PASewKIrG22q+Arblbhh0xgj5Rjg8cKMU1bcVxz3E&#10;095Jb3MgAVowI7gkgDA9sHBxnOcjsd1RRi6CWl5HEgkXmNo4w25cD5eOhJySecZx1zUMJlsjK1mz&#10;b+Cu2HfhNiYJ5JHHJwPYDjNRxzNd2wRWxHEVTDSLhMdRzgluehJHPLDGDUYke1RNqV08KTQ3A3Yg&#10;k3LcZdWJBOAG/wB1sYGcsMjpTZrm781ZUIYFfLi2qQrkjeQcjgZHGSOBnGaqx3g1a2zHYRyGGJRG&#10;7swOVwv03EZHOTjHvTpCl3IYbmd/mmxsWQJsQjr0GeACCBwvTuRpy2jqR7VvYfLq1mj+bHcLMWYE&#10;7SgXaTu4Vfvd29x2zgiS5JtlzFIrtIWJ82HCk4H7zjG1tvf/AGm5wM0IhsWaKK8EluWZFWTBMYyB&#10;tOThRhBzg9e3WmX32S22z+dHtmmkXYkzMHT72eeeCC2SM46k9Ae6OPNIkjLy/IrxxPHGV3NJkoOc&#10;DsN3VuMk5yCOlQ/2tptnZw6mlvLJM4CS9Nwc8EY2nnJzggdDngYp5s9LgfdFGq28ikNjkkDBB55O&#10;cnB6nHGcZqpK9nNdGdZY3lWYurbpJCO+V55JzjoRwDyRTjYcpvoLGJry7gnKRqskZDtCu0op5yMj&#10;jIxyRklR6il83bE9/ZRxrIWclo2DKwZvU8kgDrggFm49Y4rJ1ulvrhJGeRMLG+dzKw3Bip54BHPc&#10;5zwM1Yj02a+LQ3E0ksKyL+8hjYEKwwGDcbmxtJ+mM4OKcpLoxR55LUz3l1GZ1kdd825flB2gx5BK&#10;Bskk7SDgcksc54IaDcQ3ogtLbdlQjLJ0eQpuJJPUFiew9R3zdh08QXkeH8u3jXDLDIxIcr1zk5wP&#10;MwG5zjPIzTTNFEtwkF3JMJWUNHHDuwuOcZyVIO0DHrnGSBVRl0QpQitWQW91MbuOSS2DxjcGj4ZV&#10;BBBAXBJ4BBHYscY4FJaXkFuyxy7ZHMnlTN5QxCpOAU3n5iB94j0ySOlR/Z5ZY/LMsM6BctHuVRuJ&#10;GF6H34J6H024fL9n1ZjarbpD+5Y5hwuSSRk8Y2AbDvz/AHemMUb7iV/ssVPEVvpMfkyW807SbpJF&#10;8khnAXGSQThcjHfls4BFRPrdxKfsVvA0aqF8ked8qDbnoOncbgeMY5IovYkQs8y7nkjL/wCrxuXG&#10;cnJzjDMvGDkAZ64p3knllAsjbY3kZf3+1ycHovPJPO3JJJxzxWkY09zKcqnNqyw9zeXLvIblI0Eu&#10;5Q7/ADyd2XBJOCDkf5NFnFrBMULzyfu4tzJtUBXKkuxb5chhzu56gjPWoLe0vXe43TTNIWl2qnIX&#10;DbflJAC4B56cYB5AIiS9lN3HLDfM8GM/JJtjjZiSACF5AZXXuOM5U8GuV7pkc1tydNNzbCQWs8ck&#10;1qsg2XO5MsQR6DJYDovQ9OgFHVZZbG52xxBmk4kjkUlFOfv46dd3JPBIHcCrNxFrHlfa5gkbKzmC&#10;NvmIIC7sZxgZY4IOcsvfmnRAXKukdhHtbzEdvOPzsoznK5GM9+eOvetoSdrPUl9zUtL2OIjFwq7m&#10;2/Z5BlsscbsEsB0x165xyDTUuLC3lnVo5Jj8o+0MqsFVQPkITgHlOMg+3NZ9mwR2n83zIYSylGPy&#10;5bBZt3IAGzoDjnt0FhxDCY5blJZI4du2O8CsgXjBXb34JA9Bk9jXLy2NJVObsi1EIJbpdQMxhZZN&#10;kbSMVCHKpkBgN2CwxnI7ckcpLG8SW8gnkhj2b2WSYoyJkjIJyeqqNpPJOe1JbXsb2H2uffJHuI2T&#10;fu9qKcNzgbRkdjgKvUfdLFhFtcwwi4kjSQ4+zSTLhlPcBuoXPVsDlieQKnl7mkKvLqXVWS8jj1GD&#10;TWdWCjdMxAkYlwADHnIO0ksMMcMQCcio4bVmS3K2WNsRa1jfLOnz7WJJJ/unGS2Rx60l7cWkSbbm&#10;wkN0iby0bKVLe4yF54Gcgc+lIl8lsJrUW7vG1viF5Idu9sj5gM4A+q/3euMGEpRK5oydx2m2amZr&#10;eCXJlO23UzM3lxgklicZB6n5QcYGCOakt5obq1a5nSaZWzI3lyLtXceDlsYByM/Uc96twyW1yyXc&#10;kkckcisyJwyrjfgAg8AdeQV+uMAZ7sA2xjjSPcqmNkwjAjPJAwfmOcDAIzjjgzzN9CnFSle5DHBc&#10;xyfud0sShVki8kKSwYANnA4y3Qg9D05qa1S3lffc27LLtRDJcNjzB83r6YPXI557U2CyjeJ4LSBZ&#10;FS3ZfNk3blK8YJBByAAOc8fU1Fd6hJMc7km3oo3eYFXPHBA+6QGOSuRnjBFHK7gpWuy5c299iW2t&#10;0U/M/kxyBegD5G3OduORgD5V4AzQI5JLZ0tvkVto8qGHgApuPr1BUEYGQOOSaqxqp1JduLjflVXz&#10;MbRuYEYJ4YAchlwSvU/NmXzPs9qoDTRtM+6LMCl4TuBG3PHcKRnPAOCTxD2KvLqaMVg6xNHdxuu2&#10;TfEoh+9joN38Q5I25IPfORlsBwknm7llLRuJo41YqFLDq2AgAyQOQSSepFVbqdrGRZTdR7nj3s0b&#10;Db2KgDj5uT3x/MNiJmWG1811kiBKNbuzPjHQAEYAwOhwPxzU8ugcy2LX2w2ES3Vtb+YHkjeGFeNz&#10;AhduPruxgep56BJAt0GgsS333bzmm+VNu09ACCAfXOMccVWVbl55ERriWJlXy1HPmjhQQMdPXPIz&#10;nnOTNcJBb27WkcH77arS28fK42Db8zj5iccYHfI70WsiuYnuY4pol/s+1VpFVpAkUJRsfKMNzlhx&#10;3HYYGVFR3VzYxWqyTodsLZZJJsKXbKjgbs5H8J4zj61BvaaNprV9ys+0N83BABOBwGwRnJOcnAPW&#10;rDo0IjureWMws+zKRbFJGG2qGBA5Hpn5gTxiiVg31K8t9Jezi4iVplST5laTdt3ZBByOnPTIJwPo&#10;ZLaOGeyWdD/r5f3kccw2jOD0JzkLkjA6nGM4qZZI45xNqEpZzC5hZcEthfu9iSexzj5hwM0NKyWr&#10;XSWyKskMZjaOQ4zknePlGQD35BwvA7rm10D1I/s+oxxsHtlB3Z+UHDbT644DFh9eh9Kjjl1OKZEx&#10;GxKnfGqjcp6A52/MQSQckZ7YP3ZstH5xunZd+DtjwNjOSp/hHQhTngZJ9ia+yOy/0e307eqsQSw/&#10;fDL9GGSBwU5HIxyOgL12Jv71iwLO31CbzIbybMkRLQ/ZRtX1XAz83J5HPQ/xDDrJdMS0eEXu1Rlt&#10;sz9Bg9GxyDkcjIxjrUjxyRp5tvNGtuVbfP5eTwV9Rg8HHfoODjmvBNbyySNEJNskTL5RUncCWKg4&#10;756jp8oAzRqVa5HKgjtRbF2jZlWPzrhdwZW3YwSRlQOMhgPkxyRUc1lbMrSPuVtwCmNsldw3Zxjj&#10;IC9N3vuwQJLi1kES/akVVZ91w6TbFlGBsTqSfTdnuQcZICLfogkhjjgmmbAVbglFUH5iOTgjPsQB&#10;8vGeH7wlGJV+y3G9pzJNtVz+8MhU7dzDBB/22GOR7Y5wyw33MPn+X9pt2UrJJGgZQxYAE8+wyPRj&#10;wcVY8rUbiBnlMzQ3EgYLlcsvC8MoPUgdmA4HBqPTJppIlgvbdVVYkVV87Kq2RwpBAX5uMsBld3GD&#10;kXftqRyxltoR3E0yt5M8TJu3L5pXbtO0YCgZ/uv8p4yT3AFCyXl0n2cRs0hb92y/MeCMFV+7nkZ+&#10;vcVdlWGS0IZpPsu8YWScFto/ixjqAF67eeTjgNDcWRFwszKrSBcSo0IXf1wTt4JwMjAzx3Wq549Q&#10;9nKOiZBqckqweYyM0jSHdbxqirtO3cV+UFuD9R6g0SoJdRkls02qsjN++VQSqAsB0OM5+pyD9LV5&#10;YxCS4Mt15YjbbDHtYKQJePQ5wMfMMbjj2qqlpePebtMbYv7uORo8neo5LKoG0gj1xjaeMdDmjLYh&#10;RknqQ3kd9Z3flmzDtt8pWjm3H5h8vHQDGT3xnBJwKLi6vLt5J5om2xw5lkjh2two+QcE5IDYIPB5&#10;4zmrFnBPceZpy3uxVjOG3EsCwIbOO2e/P5VTSC7vLeZry0t5mkkX7NDgJ8xxjPIAyCDjPJBHINU+&#10;VajvKRH/AGpfW0Di1dtq4kkfCghQp54AHA75A788U2W9kinRLcSokao0y+SrMpOCV24OeevAyVXH&#10;XAu2+lWnzzX9s6RqmWiVwwdgWG9cHI9+SRuwO+alrpbQRrbyrG7TL5nmMxDKEOQU+XgfMvJ7LjBO&#10;Krmgw5avLZlaa/2Mpm1ERpJHiPehCDOCeM/KfmB5x3IINTvaQLH5L6jt2R4iRsK7/N93cMkliwJ5&#10;wM89MU+ZImgaGJJGVvn8yN2Ta3Jx8rcDnIxgfJwMZpLmRrZd1ukTbsCPLjcfmB2dOCxJyDnGeMgk&#10;UOTY1GUIlW1trZI9kG9VuEUqqyPudtwY4QMM4ZcdcDuODl013bIWLzyBmb5i+U2rnZ8x6nk8dg2c&#10;DAJLnWfT3Ww06zZZNxMayKCu4BQOOdoGOMfewMqcHMFxdNFM101vutxcYaNZDkryTt4+ZSMZ57nG&#10;ccuLv3Mp3SSdiG+eB7uG6gtmkVnbazPndEjF9xGDg43KQc/ePPq++uJ4rp4baKPzlmy0dyvzROfl&#10;wTuPUYyx6Mj4ySKfcaza20K2t8wgW32Kofbjyzzyc9COAMkfmtSXVzM8bRyxtHHMjt/qxgjaCWBC&#10;/N9/ce3QeuL6mYmqWsDDc0ahvKKhmJXD84Ay33uwJ6dSMGo5YdSkmkgkceXtAuBISWDkjcxPzcDP&#10;bqeO1QzpKLi4jRlVeTDukyeeuCwGVG5RxzkgdTmq7I7yi5uV2q3ltcKshwxGQ59w2ODjJCrz2qvR&#10;g2upJK9vFeJC0EhCsHkRM/uxt3bhjuQQTzyV6AGg6kmBG9+ZjC+9oI12EvtwUIye5J6DgMSeMVYl&#10;awW0FmwVYWVplWQBmTG1TwWJIBznqTnPy9pvsoeB4dNiWJWkj2zyws29SMKpyfTPYDp0xgEakZWT&#10;MJU3HroV9017fW8tqiyeZH5XkjIDM2NjYXnGDycdhjtU0UirGJIX8pY1jK7Y9m8t8y7SSDxuByuR&#10;kDBwSBVs74kOdRtJI49pKjjcF+XZEcH75UAnbxnIJPebfaJJJPNH5m7CLvjIycHO7J4bCr8vIwRy&#10;DnGkqd/hIjU7kiXPk7ZLu1jnWWTy4WkY7Q2c7mOD2Vhg5B6HuKsLcXohDSAMyr8yrGr4fduzkgdC&#10;cdOM4BwSBRnurNAHurqKPK5eIrtznIAKsuc9Oh6jBJwQLcV9E7mziAWaPJZWYhU/djGcLhsAjpxg&#10;55NRKm+xpGpG25IlpcW0ZlYMyjAmLDYrOqDLZ6Z3ckZ7joDxav72C2mmjvLiDdukVV8vepfPy9jj&#10;IDjnoBgnkA14Tb2wae8ify1DvtYqN4XAwNp6ZbHUHnPakbUIpdt01rjyfvKHQ+VnPTqckHaeowCf&#10;XOVnbY15i5OwtrgXC/vBNlm27ACuSQhBU8BcYx0BHII+WNdQhtohbxanHjcXaVQGVgV5wMZORtwB&#10;gHB/2jUImguodkXlqqMsTTxMPlbPQg/KMg4OPm5J7E066tLZ7Hz47mZWaMiM4IIVuMBjyRwTk5I2&#10;8Y6VPKluPml0LN1cX19eyLBDGzRZkmXlsHaclVxjqvIOBntzmpbF3a5je9kZVZf3235VBVRlegOS&#10;QwyT1yOe1KzsU2xxIVlkT5hcHO1FUAhPlAwpJPTj1yMVNmW/j+zi2jGGaHzJI3+ZuCDvPTjovIHX&#10;piplHsioylbcvwS2kHzzcQ7W/eIjbWUoSOQTz83UHIPPPJBNPPZWrXhW48mOPEkjtnGBnZnJHGMD&#10;jA5JwOaqWcimb9yWhaZgskabcq2QScgfLk59ccc96sR7oo5ov7QkbbLvMnlqSyg434TBOMDPqec9&#10;TWcr31NqfI1ruS6hIJdOjngtliWSNlB8ofOGJ5yGxuAHTnoeB2LW6iM8cSwQxsAsjK33eMZ9ycFT&#10;1/LGTHDNHd3H2iWOSaH7QIY1ZlKnGdzYHJwSwyMZ54PFNuiZcCNmHmc8RgsvOQchenQdsFenPKS7&#10;mnmH2izspY57aOPauW8uGH/XYDKT6An5l24z83GApxN/aM15dtsnMaqpaTZCGJjGcHtgbvVsfjip&#10;CLFBJBbz7m8kSbV5XfnIPDANxxzgZOee1e/FvZiOe5TyYdgeTy1IVCE5wcnJBBOR27UW5ieaEZXu&#10;O+yzxSq8Do2WQeYmGWFVBAYtgdeh6HgMM5C00stvBBOhiijWNWj+0KvoMsMcYIIGM47AE9WLCLsy&#10;eZZx4kwyyeYF8xnAO7gc7cYI9c4OAGL7yO0lkUTWvzJcYglWbcuQNxOB0GOnY9gelLcr4tSws0t9&#10;smtRCgkk3jo3mqBzGffg9f4ieCKYpWOUHyZjGyeZayQqfLdlHUMMdwFzk8nHApltdSuRK8MwaZjL&#10;HvYZI7K2F9GHXA4wCepVLcw2h1QTCNliIKxbMlgDhgT746g5Ptmk9rIrbRiot9ay7pJo2jC/Lk/M&#10;TkEAfLghtu0nbhcDjPIkt75n3favlYAEQ/Nhowdv8LDn+HJB6EfKc02G7kuFjbS5oSzbljht25Rf&#10;LDHHHc9QvQkZyOKkjgZ9l5IibiSitvLbwR8zBSOMkngcYbjqtLQnW90SXFzDO7PbWSmZbdCw2sId&#10;3UcjkHqMEEHPbtCkcFvNHcqoaRf3MUkluWwcH5lZSQduPUfewARzTLz+0ZwYlSPfKCIwrAhHHfLH&#10;axG3gnsO1Lqb+XJcErNAzbG+TYSGwrEYB5yRjGCxI79KdtA5r6kepmKDy1W0jmikbbNNcbkWPI29&#10;VG0rlsHPByuAcA0QXMmILlYZopGbbFJtDEAMWB4IXAUAcHJx1A62M+fH58scn7tBztJ3DcMgYBLd&#10;QACV5XPNVpY444ttteqrL8q7ZlT5hwR8wyp9e4AHbApoOXUiW7EljbSrcrbyQKzGWWZVYuU+VDjI&#10;HGTzz+GczOttcFktbwyFAqzNux145yeeOvAJ4wORh9zAllHJbrGFaZWjPlLwrbiMHJPXH3QMZ9OV&#10;qrJppEBiikjaVlIjQqdxU/w4O7BADfMccE98UJruLZbCRw6bcpuFt5zOufNWQgY/hZ9vXg7scZ5H&#10;AxlVTT5IlW0VvJmx5McMfJ3K+0Hluc9eo4xk81Q0fUdPv77UtO0nW9LuZdJkEGoW8F1HJNbTPDHK&#10;qyIhyrFJY2CsMsHVsYYVZumlluLeY/ak3Kxig2BQflXaRnBzxgDGOCR6VUfe2ZDqW0lEs3FpK9ob&#10;qAxxqWQtcbT8vyg8E5wpwTk4AI5PrGkkClJdO1WUeSyyP5OPlLpnnruJx1HBLcHk1DM8V9aR2Uen&#10;buEJWS3yoQFCW6leowowcfjgV7i2jtEFxaGNUiXdcFpSrMe+DjgAD7vU8DkAGq5ZPcI1IlhxHJp0&#10;kclzvm8x2IFx90kqMDjOck4OM8nJIwaqvfFm8iUKzuwVm3HcUGWwCSO+W46nr0xVl0a686RJJI5H&#10;Xa0nBIZT8i5Xk9F9MYOcEmotTuHbbdLDuhhg+VmkOemcZYg4GfUZGMYwckebYuVrXuU2F1FChNyv&#10;mSP96SHO0NIBkbhgAEE8jjOR6U7TLqO6SaQwbt3PlndlTgYJDZJOWOV6D5eT2c9/cpOcaU00kcIW&#10;NY/mJUBn4OQwyuF6jv7moftAjWSS2uoWkkjO2aK4+VsAYRSSN7ZGWbBHzcHg433MN3aLuPv7u4k/&#10;0uBGt1tWfcshOEbgkN8vYOeuPu+5pYkjeCOUWyMtvEY9uRjHJI3DAPBPrgfNjgVVnTUCi3lpMJ5I&#10;wDNH5Lfuw38OOcjgdMd+p6M1C3V3ju3NxNGo/dqyqQ5AyPY5PG4hc8gY4NOMfMjnkyzPq7GPyGsl&#10;kYzbFblRIDnABUEEAEc4JGf9kkV2gtYDdaV58MTRsqqcsQypySpxgsMc5A6Y46VJaQKzNst7iR4o&#10;2ZWeJPLLc8queMnjOCMdMD5qilvLaWdMXU0rNMZDCQVjjBOPM46Bvqxzg9gadieZy3ELQ3sLJBNK&#10;LgqEj+YEuqr8p+UD1K8nI+U8026u7nzWkmtlRtvnR7FG+MBV2bWYYIOMHHAPHUg0N56o0NxfRrNG&#10;0kjQ7mGdp/hI+8ByTkDpgjnbRJFFHAbc6i820HMj3Dbl3dWXkAD7xHy44PIHFONgZJPr0w1c+bdP&#10;GjfvoIhErKuDjCknjhj0GOc5+U5mEZIabd5hXdGF3LgqQADg+m1QDnnA4PSqx8qW+kklW4k8wMqx&#10;qqrj5SQuWJx/F0AySMcEGiysIZN+rRLIqRzCaPy1G6NizE5AyDg5DdueRk8T7opc0ncdNdWceoHU&#10;xZQxxxIE2tN8uMjPOcc4XJDAdBkHAqO8kVIGUySSNIgkkZ2Vmi2kDazY2/MCDtyRkYJHeWGU3KZf&#10;ZuZGRR83yk4IXLZB6nK9c5xVe8ijtmhlMlwVaP5tjYPBHVcgHKr0H97rkZG1OUb2OapGSVyFg1zL&#10;NJMYtsmwRx+ZtAAPzkHgAFQCewA+hFiwsxdzblttsP8Ae3DCZy2AcAc+xIx60XRlWRRJp0g3xkru&#10;2gddh4ydoJU/Lychj6EteYvF51xZrIyp5csKfKG24BYAZ657Z4AGOa6ea8dziUYKd7MtWsbkeQyE&#10;TeZmRZky7sF+ZT97+HvwMZx7zRaS/kCC5XbDt/dxKoVUOFGRtXAAyvynHtnArPjFxcWK3azlSsiy&#10;LHGrDdyc8AjJzv4zjJJ54q0LnYTctPItr5OY4XXaCMc7eWyw2jORjK47YrmlCV00dUK9KOlmXrS3&#10;ltfJW5to9zxhVWSZiw5AxnOcj8PXuAs9xouoyWjlUlk8xUkWORAT5Q+8pIO0AAdgCOOTnBzLUvYS&#10;rHaTOiqFSGPcqusasox8xw3A4wcDZ6ZUag8TTtE/2eTdL5WxZFydibGXAxgdVJ5+X5sVjUjWT0Ou&#10;jOhLe6G2CtZ+ZHti3pzFJGAoYZwOABzwWHI4bJ5OSfaZFUSGK7bbGJFWRtsjYwdvoWKjPAz1HbNR&#10;3N7YNP8A2nZRs4YqLiRmViGLckgjIYY5B9MDqCK5mnhiMbSCJZZAd6syCPLKd52gnqCc+oOfWpUZ&#10;yjewqlSEXa5rBLvJnaWSDmNmRWy4PIDcnGOR8uQSMc/KxqxDZSNZ5Fy7eTJiFwcqh474BXIPBByP&#10;mwfXGa7ZW3XbmPysAiSMsW+YgEMM5xleRjgHoOkhvr5LloZ4secDmUIf3ZABAyMndjI7DjHAwamV&#10;OXQqNanLVl6QSy3cMEsUajDMwyWxCxAbLH5c5YnGcYz1xirLpbytHcP+/jkO2bzG+71xknCnsQoB&#10;7YHXFO/vrue8j/dRyTNtijKsowow3lhsAgjO3gYx17VUtWkk3XN1FJvWQE3BmBAXaeBgEtyd3JIy&#10;Dx0In2cuU2jWitEaMVpDDC9q00bSDIkmQBjk5wzNgAkkY6DJ9Mkl9xdyWd5FF9hCrDJiTdOGMTYB&#10;Ljv029exPJxiqUK3Ek/k+ZNH+9KeZv4dW5GNwcjG7v1yeOuZrCa2gv5pJoYZJN4VvJ4wpOOQq5y2&#10;36DPHXBmUeWN2wVR6WWpZF2ZIGtlKsryFo5Pl38jYQuT0BI6Dp7GlWOxtrL/AEG6CtJMyR/xNLGc&#10;BVY4OMbSOCeh6ivnH4Lf8FDdI+MOm/Cm70/4VeItIsfiXfeKI47zVIWFro9npLmP7VcTFFjcTSNb&#10;x4jd41lkMZkLIA/0RZ3FvqNgmpWCRSRzQqyLAuUZAuVlGfvj0KkgjHXoePC4rC4yLnRmpLy80mvw&#10;Z1VY4jD+7ONn5/13LJdVDLa2RbLfK0eCy5XhTjG0YyD1X5uuQadayxXkxTasaqwEbPHjOzZjb327&#10;wvzY4wAOuKSG3hVpniuJoyuBGrfMQcjC85ByMjPGNvBJ6QrBPeXl1JZWjSSXH95dwPXIO0HoD0zz&#10;xyOcbOJPNzRuyxeGK1gha9WRlhBKtI21V2bcFcc4CkDdzgE45JqSNhchZY3jheMv5Mn3lGcFRwD1&#10;2rwcEjp1qCzUafPF5kEjLtYK0cgZcnaBuKkFjz04J2nrTy26Vrh1k/eRqVWT5VXYuAM9yeepGAeu&#10;eaBRutyVJbON4tvlKFjA7ELtcfKQvcg44HBBPJIw+6itJ7a4FvPJb+dNvZt7Bx8oUZyD14x6/niu&#10;LEWsMrxptby3cPuHPO0rkfNzuAA4xjuMZLeC4mt2MAXy41Vd3kDJJb7w5PTA5weexFPci9TUZJHL&#10;dFRHbL+752soI53EH5iMHjtgDIOMmkuJroDdHbs4aNiWhkRiWUDjoQANr89TgeuDHNDaQXjRyReZ&#10;bvn9ysIO1flTAyevb9cYAIddNbxynTbW6VEjZXDxO7KhPQjPTA424PQ9MmrfK7Iz55RY2F5YbiW8&#10;F1+5ldOF+6Mk4cYGOe+ecrg8cVqfDvwl4T8U+KV0fxT8RIdJEzRvY3VxCsi3Ny8hRLY5ljVXk3KE&#10;5+d8KMswWsuaWPSbebVNX1hIbWKNrm4urqbZHGqj55GfhQuFLFieOfXFfkn/AMFVv2sfif8AtS+K&#10;tM0z9m+yvNO8BfDm6Orw+J7e8uLW5F2B+41Rz5yC2XCuloJFWcGWRdwkuWhT5vibOqGU4BpT5ak9&#10;I2te+mut9F108j2MqwNXHYjmcLwj8W/6W3PZP2oP+CXv7ZfwA+Kfi/4x+B/2V/EPxAt9T+Mer+Md&#10;B8YfDPxEdRd9Qmhl/wCEdjvtFLOyx2d7NJcXEu1lCXUsZeRIwG9c/wCCdX7dEP7Sfw9/4Qj40+Jr&#10;O3+JlnfXLXmj3WnvCII/tUixwxZUb3jUBTklucvzgn5n/wCCZf7fHjnSviBofjn9sT9p7xFanxd4&#10;x0W6a4s7i1isr+G0DWcVzqi22nl7oxxwzmRnukaWG2cSbdkbSeaWPx51q+/ao8TfELSNL1KHW4fG&#10;l14l065WWS3XUbgSw3lxaBXLXEQaC6AEDysYorUICxaUj8fwHF2OyLExnz89Pm99O210m9OqWunm&#10;fo3+ruDziLhJcknH3La67r73prbc/YfVoWSWTDj5VZgsW5VVWJ3MvHOTkn+EY44BFV7OGO78hbq7&#10;3LuV1bzB8rZAUYx3C46d+tZ/gj4k6N8T/Amj/ETwrfxtp2t2EFzaTtKCPLkXPRWxuXkNwM9Dz0vR&#10;3cnl/abJ/KmG1NrLtbA3PvwcEg4HJAAI9duP6Eo1I1qKnB6NJp977H5LWp+yqShUXvJ2fk1oMV7O&#10;2MbRXDldqnZujVVb5NoGzIJzjIAPBPJ7QXV1Mn7xpo5G3CPczFs8LgAZz1AzgDGccVNd3sNwlvYN&#10;YvBcybn+0SMr7ZOpIGGB6YGBx0PBxRBHPdJuheMI1v8AvI94baWBJDIOqkgdck9DzydvJmMn7trl&#10;NriRb2OG5i2iFlEM0kgbnAZtpGDgDOQMAE8kU8Rz3zQ6hb7cW1suXjYK20SAj5VYknABGc54PbNE&#10;ks1+qztAzSAlVUruyOpyRxg7sE5xnIJqtqlk96srTXrMkkebhZJCsjsVxyTnJHJ546EH5TVRYpXV&#10;idREPMaPVv3Qjy21ekeB1GM4OPUDknHGaQ6rPKs1i0MirEzFW8l8OV6KxwQDgBQTtP4VDdljdQyz&#10;3TTRs7mWPcWaLcuO+MZHBx6cE44bdQ2MokmtbZ08vcrTXQ2sG25zgr8uODjbn+EjriuW61FzSSsL&#10;fvPd2zTtcMh89GaMMV2uDzuwMkkBFIJ/EHory2l5Ot1p2mOVeHb5Ds74O09yq4I5Azwcc9iyW6Wt&#10;vPJcPZRzyN+7AMvBz3O4fdwv3SO/GDUcMHnQTSxw/Z4ym9lyoSUfeG0oMAnk8grk54OaDO5FJbWd&#10;6ft043ZjZka4Rv4uQ2/BLBQVAHA56HqXzLOzOZp1WPgeZGAVbfgALkHdgdMjo/fOBOl1fXEEcPlx&#10;tbyS58tcsEUc5PPBZenfOOmSDJcW11PbtHcXayMxAK3TgRdgqnpx8wAz0CjHOau/NZMG+pXezFqy&#10;hXULLsC7bgZZc7emcfKOc4GD0PYOSGFZJHWZXljww2x5LY6n5l7EAnjk5wec1JNfSWtjseS4EcYw&#10;ZVBba52/N/FyDn+Ik5zgYwbEeo28ex5CGZY1CorMqtjj0PAG1cDg5HbBaNexXux0uNZ7eNxZyyyP&#10;5MLI0kELf6vdzxkk8dTz93OeRmCOyE00lzdiORo2dpGb/lqwC7TnduGOF+i9qmgcXRm06yX94ysr&#10;LkbHUgjaVZxnhsDo2B2zkWdT1G5N1LaiLdOpLRqXSQP0+UlB3HGM8857gTzOIe7JFe7t4Llbi9bz&#10;Fmh3O0mxznOCAN3AxgHOTk7eM4qTTba2dEjmhkb96D5wwihfY5Az1AOSMg9M4pxKXUcs95LHc7/k&#10;wsZ3bMDajHH3TtLDbgZKnGSabLbrdpzLDGHd/KeS3C7s9v4Seo7nI547LmktC1GnfVBBFGbWbyXY&#10;bQ3lqsYYj7uwbV7MCD37844E11Z2MswMMvywkiFo95O5xgY3nC43jJOScfMccVHAJ/tFrb2dz5ky&#10;Lu3c5JywOQSSoAAHDYyOA3e3M5HkveSr8nADrnD8MSDkbQRxkY4GOc0pVJN7jjTpq+iIHsFSVbu9&#10;AIXdLu3GTqoUjAG7GcYJ6gYHYiG2t7HLyR7g27MRdgflI7Dr0GD3Ib7o7aCGE3srwRsomZXVSrct&#10;sGG3Bjk43Y44Ax15qo08K2sb3cC3Srtfc8YLAbgFY5B2Efex23HOAAaOeo9QlTpctkghNndRSLp/&#10;+jL8yxs5MfQj5uSMnCYHBJOOR3S308rfZe03KFLyRzR4c4VsBm4BOMfLwfl64KhnRyNd29vbxvL9&#10;nSPEMLKx8tzxgg552qc5JOcnPHDoJJ52a8aG13FWCBmClVJIYAqTuBA+bgdRk8ij2lRa3IlTp9iR&#10;tOnJjjgkhj27UZWJB37QOFBA7E8ZOR2OcwzabaiDy7//AI90jI3QryxKg+7KD34yewGCa0LdoUiY&#10;XFxMY7eNVLYG5DgfLg5wOw9cfL602F7C3DT2tvb7fLx5nltuKk5AyVwPujJ4554wKOefLqONCPYp&#10;izj+0H955iu3lxyJCzfw4ZSACwUnP3gBkZ7ipov7Xtb5VbzXWMuJNkbAMCvU4YccjOSO4x6Wrp7f&#10;Y0SKfM2loywY/J93H97ooJAODj6Y8/8AiF+0Z4h+G3xW8H/Db4Q/BW3+IHi7U7pdRvtDuNet7KLS&#10;dJilihkvbsyJJtDzywwwxlQZ3dkjJdCp8/Mc0pZbgp4mt8MVfz8l6vY7MHl8sZio0Ibydv67WPC/&#10;jp/wU71j4aftqQ/sP+Cf2Zdb8U6pcw2Kf2pa6pHDEk1yTIzhRHIBbxRMS8ruux4ZF2qi+Yfa/i3/&#10;AMFFPg1/wT78ReFrb9o74V3+qeEfHmoHStX8UW/huO8g8NRLHn7SUKvJKC8gDQIu8wrcOm+SGOCf&#10;4w/bR+Jv7K/j3xNrX7Rf7OE2teBfjNH4xbTtLPgXSfM0Dxjb3C3UF95LLfbluEjmmV7u1kkjVlRV&#10;2y3NtMny5+09+zx4g1f4f3n7TPxuTxJq3jLUNYvdGmtdQzcXFp9ihsll1DUGaQyAxm8treOBBtjB&#10;UFk+ztbn8jx3G1bGYGthcTG0pv3dkowumr9W3/wT7ijw1HC4qFfDyuoLXrzStZ+SSPtfw/8As6/8&#10;Eqv+Cn3jDXfg3+xh8Vfjd4H1C4e//t7SbDULU+EZbYKL46pcxq5c232hLMCIMjO1oiCOHynmib/w&#10;Sk/ai+Lljpmi/sy/EyFZNFttIls/CtxLbzJeM1rHG4tH3IBIrWsnmKpCmNIdj/NlF8h/4JYftB/t&#10;C/C7xNZfs0eA7zTdT8E3ng/VB4q8GeMYLq60q4W8003E9lKg82GK4nghv50tvKBmFkFlUkygeA/A&#10;fx9Z+HPiNa+JNE+JcetaneXC61pkOrXSMlpqFneXL2nlJNxLCyh4iqFiSqsoZXVR8bhM6xWQ46li&#10;qakqcWm462lC9nvptdrzSPqo5Zhc5oVMPUac5qyei5Z9Pxsnbo2fuDDBPc3JW5ilmZJN7SJsK7l5&#10;DZDdS4PXkhs55BMrXFzBNbvJYu8iyTNGWkDmJju+YcYUEZHHXjHQ5xvhV8QdH+KHwv0P4g6Taxxp&#10;rGkW99Hb+cjfZfMi+WNmXqysQp3YwwYHGMVsvJaPa5nWMIoIjj2nAOMjC+vuCOWPbBP9KUa1PEU4&#10;1KesZJNPyeq+9H4xWpyoylSm2pRdmn3T1JoXhjtGby/s6t95pDg4J+fA2885PpkDtzVD+1IpoWuV&#10;cDayFmkjPIDPuIA25DAdTkjAxkHm7BdyxBrpJpYyz8SQxkyEhWwRkHP3j0B5Zs1XW2aO2eE3HnR/&#10;Mzq0ZyHGf4s4H8R4x97J6ndtGMXujGUp20ZMCV3Tre/LGv8Ao+9fuLwVGAvoMdNxABzgZqO0Se3k&#10;eJrePzFy/wAqhd27HAIUjg85GB8me9N0iCBrySLTo7hZnbKMXEiksSGULgcqV4A4xjHu26sAJltN&#10;0cckkauwcFcoVOVAB4OQDjJ2gKBReK0Bc3UkNzDE6SWdvumZlXzGxuI37gM8cfmabC8brJ5VxKsf&#10;mg+fI2dmQArYweQ23PQDOeOKpvDbxtvhmd0VWlWGaLPlKgK85I3HP16EFuOLN1aoL1PLmZY1iIeN&#10;l2BFK54wOAM9we/FOUo20CPvSsfG/wDwU+/aD8L6V4y8L/sq+Nvi8/gnwl4k8Pya7441iFA11qVo&#10;ssyLptsGZVTzPskgkV8CfzYY8MDIkngHjD4K/G74zfBqbwd+zB+wlcXHgPxVeaV4qjvvEHiy2tZJ&#10;XNrdJC5aUWr3Vw8dzJcvJFKY0aW0jyRbu0/6CfE79kP9lP41fFDT/iv8Xvghp/iHXrHSTY2k2sJL&#10;cW8UHmF1xbNmBmDGQb2i34wu4ADHoGoW+mXkTSWl4zCaNnO2R2Z8KduSxBJxgk5OdvOMYH59i+Ca&#10;mcZtUxWYVnyt+7GPSPRXei77P1Pq6PESwGXwoYWmk/tSfV9Xb/hj8/8A9iP/AIJyftS+Bvjp8Pf2&#10;kfiZreh+DYfBIS5bwbbsmtalq92okivoL25zDFGl0s1y0biafyVuFVgX3yt8aXtr8XfBXiOzHxv+&#10;L2h2WvaHrUl5qGg3FnDcLNepcwRLbRybTsYqzb2BG0PnDLuYfuObS40iEG6v1maRgoRDtbJPzEnP&#10;fqOnGM9QK/I/9qP9nL4IfB39oS0+FUHw8W5hsfiJcXF99nuHFpYSaxNeXGmWvlTNh1S0t4VKcbhH&#10;GV8zLK3w/iFw/l2Q4KhPDxbUnKMr2bbtdavRX1/Q+o4LzLGZli6sajScVGS1aW6XTV20PtT/AIJk&#10;/FPQtU+Fd98IbKS+B0e4XV9Hkvrd4xNpt+ftEVwoJKqzFn3jqC+ScscfSt1dNeWMgjg8xpIVjEcc&#10;PLN2AJJ4yRjGMA+1flr+wN8Zdd8OeJvA/wAVdd1LToZtX1abStX/ALLa3aMWN1eExiZgCqOr7m5I&#10;bbGo5+cV+pclpdXls1vJMY1Vt0EskgXDbeCB/e6H5ugGSCev2nhjnX9qcPLDVH+8oNwfml8L+a0+&#10;R5PiBlMsDnCxdNe5XXOvX7S+/X5gbhJNTZI4n8yPzMf6VuzuI2MAc4xlgQMAZ6DpRey3smUuopGS&#10;Nm/d8MGf/Z28cZYEjOMdcAgyfb76yvfJW4k8tgPOjjmyrKp6YGMZ9CT8v4GqNn5ts66cJ0be3mRy&#10;NCRhmcEHJBxjJJ6dGYZr9IVj4SPK9x19Lc/avstujxxrmOOFFfYSWPLKScYfoq5HOM5YkU5Int/3&#10;5Zo425YLHggZYAD5iDnGTvB4HJHUufT0a2a4ls49qRqVtlbCthgWzgemR6HPXqCJYmJl1O6iRWmh&#10;VWkDKCMttIHB3AjGR97P6UlGO5L7IklKRs13eXDCBYwkKbCix5fL52k5yQcDIznHAAJSIW91D9rE&#10;6swjIB4VirKoLKuCV6LnJGcg46Ex213NZSecXkjkeWJplDcP82Qu0Y5yTyOOOnNJcy2+I7RoN6w+&#10;YFac/MFG1t3B9cZGPvDPHBFkMhtzJGzI0UxLfuyzlkLqMFs4xk/L93ByeRgkER2lmJJF0+6WVGEa&#10;lTHGVRFwTwQgycEg+gIGc8VetpriRUZXWImEiUbvkPbAZmHcYyCPU5zimyteWNus9tp8iR7RhYVj&#10;IjBzldhJC7flBJ9cZOAKBbbkdjeBLtZEVXXzR5cCyKm0Dpjf3bAAwc4X0GKcdWnWVYBvh3LKWZZl&#10;VVyCm35iRhlHJUc+x4qisV25a7kxt3Ykg8sBQoBw3CjJIIwenJ9WJLqytUuGk3CMxwL5cm8BsE5D&#10;qAPUduntVxpxlqyfaSUVY1zZWNk/mXdm0lvDI37tW8xiudu4HBG0Hg9Me1LaSyWltv3rMkkedvyO&#10;6qpVMnByQGKjjnOfeqMN7LFezI06RvlTIcMG8vcVUtzgbcnLdec4IODc0u2tYZIGncrDPHt3MWYh&#10;m+XIYjr19+cjvnH3o9TWXs5bIIdEhtZpIpNWEKiSPzM3B2oh5AOANvykZPQZ5OflMT6VD5sbzzLI&#10;uxUeNkY5UAAZwScY/PPTPNa+i+FfF2uCOz8PaC15eR2/mGG3WV8RgoMuVO4qCVBfCqM/ifjXRf29&#10;vinp37dfjH4OfFhvB3gT4a+EZpnurrxpbT6bfLFaxeUGjluDHFJNNdz2zCJk3LbhsAkhn8rHZ3l+&#10;W1qdKvP3ptJJb6910Xmztw2V4rF0p1KMPdirt9P+C/I+tLa0cW+3KbZGCgiMjc/XJII5yCNvHTr3&#10;qZWiO14LJ4ViKooDtIwGBlSQPn5B9AMDOflzctmt7jTLbU9Hv7e+sr0rNY3FiyTRXETKzKysFOUK&#10;neAD05Gc0SLZrpUcdlZsu6KNfJuAxVl8wk89zhtvB49M4A9GNaM9Y6+hzewqR+Io6jE0kPnRiSRn&#10;kRI7hox83JyGCnk8tnqeBgYGRoRm7uCWnikUIN67sRsFH4YbAZ+noBk8Yvf2dHPO0SwKQGMbR7lZ&#10;h/CdrbSCORjBHC+gNVmEkasLW/d44wHWSRWy+/J5y2SwOBgjAPYZ2meaIKMpK/5FZLe8vIpLVoFU&#10;ySb4fM+Uhi3CnBPC/vG4BBPTBA2ugmk+aymjRreSRZFWOUZDbMAjksOjZz3wTnoJo7j7NdqiQsv2&#10;mMRw/vc+YQADt52phT6gZPOTzSvBcQO6rerGyyb9sc3mbvkON3AKYxnb1xjOSWNHMpMmOjC3vITf&#10;fblt5N3kg75G2BWZMhSD8u3dnkbgQQc4GaY2nQ2A8u4nh2zSY+VeuCdpHJ6nkkt0C8c5p9raX891&#10;Hc3WGaSHDeWdwA2EheSMnC8gkZ+Y880+I2gtltpZ90jRkb0jG1QD83OCQeh5yM7tvAJNeSKlvdor&#10;W4TT1uCHeJmkZlmkHl5yxJHzKx+4VGRgDGQADxfOqsLxGlaSSIJvaaUh3Az04PyjD46cEY9AY7BI&#10;XkU+ZG+3zB5bzeXli27+IDaAMnsD17A02C2hkkQRzSQxtNGd0iueduA56bs5YgZGOMGl12J5nF3P&#10;N/2rv2r/AIXfsmeALPxp4v8AN1DUtakNp4Y8M2ODfarcb0zsizmKBS2ZJyAsYwozJLFFL8x337LP&#10;wh8XeGdW/aP/AOCiHw8vvE/xS/4TvRbfwX4c1ky2NxKcSSRW89llxHpbxiby4Vhke4ayZFd7mYRT&#10;bH7XPgf9vdv22NN+NX7PP7K2g+Ik8GW1rZaDq3jLxFbrppuNnnvePai5jmd0eV4wWHyrGrxAyFXT&#10;o7b/AIJN/C34n3Oh+NP2sPHGveLvEFnY+TqtnDrzrZ3bvCYnEl24GoThWD5LXCRgufLt7aJhbj8m&#10;4gwfE3EmbOjSg4UKbdm9FJ7cz7+Vr6an3mW4rJcpwKnUfPVnZtLVpdl28/M+J/hP8QPFXwC+Ifhe&#10;wsvjp4Gt7jVon8LeEJ/FN1Ldar4b0T+0Ls+ek/2KCO3jU3F0yz3AikRZVAjWOMV9T/taf8E9/wBm&#10;vwr45urD4teJb/V77R21i5vJPEWp3ElzZXMWlaHPNBqYhRomuRPqQuGvbe2uXuIZzdSP1uIo/wBq&#10;zwXYfsefHLwh8IND/ZU+H3hv4Z+Jo9NsfE3xF+J/g93826W5+3yWzanqE2bxVs4kUNI02yby4gwd&#10;DGnt3xE8YxftP2n/AAs3QpfFXxa8A2Xwd1KyabwvpcM90k95dyWguLK8Klpb1NEu9Rhkgch2NlZ7&#10;1eWUFPz3O8p+q4WpUp1lUlF2ny30fk/tJLRtaI+uybGe2xNOnVpcqavFO22m/RPyZ5r+yB4o1z4c&#10;Wd5+yN8ZPAlnHpGp2VxP4Bupplt7TU455Gnmt/tECSCRJZJZXW4ikljkVyUZxgt+bvg6y+JDWfhf&#10;Tvh18AI9B+3Wscmj+JtU012n0iGESS/aFlfaP3hkMqBjtJ3Jlycp9rfFL4OaVodre/DDw1o/iCx+&#10;KvhvVvClno8mvXGn3s2i6jqAe4SybU7WeL7TkG4b7R5RVVtChOwxkea/Fr4cftNfEbRfEnxp8R6F&#10;/Zd54f1TXtG17wRp9pNaqnneG9PvLeyhti3mmOK5llVerLvUg4OB8fPiDEYnLqWExNn7G8VJveL1&#10;inrrZ6JvvbY+yqZPhaeNljMPePtbOUYpaSVuZrTRNau2t1ofUX/BMP4vaZqVprXwzGqWtxpcdnB4&#10;h8J6SjoJrO2u3Z7iMMv7uSOGaRFymDmbph1VfraO8iZ4r2KwczNuJ+0fulOcN17c49vnwM9/yQ/4&#10;JaftN6f4O8b+Fbi40e+8O6Lp9rHoOvNcTIyXFvdhz9p3PtEcaXQR5XJDKr7VJ5B/W27ihMct1EfO&#10;ZmMU0bSY42bsHBJB2s43ZzjIycED+hPDPNXjuHVhqsr1MPJ03r9neHV/Zdvk+x+Pce4CGFzr63TX&#10;uV4qa0+1tPovtK/zRHp11BdTmebRzuKFGLoWdAMHAZgMsc5wMYBHBwSVkkjjt5HXT9pmjXyppFLF&#10;/lzhlwSfXjs+BlRVqazu4JlnRY7jzCmVWTcu/hugHQDHIOCQMbc5Eci3Bty62/kw2ySlo/sqsqvg&#10;NlRjuN5wRyfwNfonNFnwsoyiRXFyDMyTRs37jzI7iOEqo6Afdx/tYyTg84PWllliYsyO6yLk26+Q&#10;QAvygLg8kkDpkE5yBimxRaleRTJ5infGC2HZWQ42nBzuAJJHIyN3YGljt4BbNNPc+WtvGTIYZDxG&#10;3IIUEBiQBj+FduOTzQpRDmk46kb3E9y3l3sqSqqYkVsLgZ4PHJXGTk8diDnJcDdQPNLLa7I2lWQQ&#10;iVW3hSSGyPunAOduC3uSKBJDNJ5ckkypNcbotwKncWzsUlTuGFJOeM/lTWjhZrhL3zo0Z1fzCd38&#10;R+ULjEZ4x/Mc7jVhR31IkNysc1vHDIs4TYu23LFtoPptDHBI46cdD1eotRFbgyt5i7I8wyFWmbBx&#10;tAIJGd4xkgrjBGAKasd0lp5TXY3RunkwxKMr8zY3EEYz6nA6elWzbNIfL89kkbEixtGvI6bTggZw&#10;2ATwc9c1UhFdUtbANNZqq4ZlkZV3KQrYzhTwMtxngAZB6sPij9sqLSfBf7XsHhWT4c2eqWvxX0Wz&#10;1rXNe1bS/tVvavoUV3titCCwWYW7Rse6eYpBbKgfaGmyWupuszXcysYzJGzA7lOQVyWIIOWIwegx&#10;1xXiX7dfj7w/8FvhG37SfiTwl/b1v4Rhkt5bAzEboNSeG2doyP4zcLYoSCGVDKBv3bW/PfE3K5Zp&#10;whXUIuUoWmktNYvp97+4+v4GzCOX8RUZTaUZXi29rNdfnZH5WfDzwf8AC7Qlh8c/AP4eeJp9P8Vf&#10;brOb+37yCBrKJWBNxEmSZI4p5IEeTLfKHTh2cV+sH7EH7Tl1+1D8FrfX9WhjtdY0a5Gl+ILWa6jk&#10;LXaIjfaFZMYik3Fx8oAcsp3BCa/Nf45fs/eKvGXhrw1pf7MfiuHQ7Rl1q7m8I65CdN1LStLvrkGS&#10;OSGQs7JFLHNH5qAAqEC72yzXv2Yf21/B37I37TWoXjPq3/CLXEbaf4is4/Jne/h+zl4b+JpGUykO&#10;SJHDuHHz7n8xAPxngDiWGUZ4qrk3Tq+7NO7cUpNRlJvTTyW1z9Y4pyN5pksqHLy1KdpQtZRk3G8o&#10;x6626vex+vEEhNo1vPHCF2+cvmKAehzjnaSCx4J55+UYwIbR7eUKb618yK3Ys0cak/uyBxyhAYBS&#10;cEknk8dTQ8I+L9H8a+Frfxp4Q16z1HTdStkmsr61mD5V49oI2kg8BeOoIxweKs30lxc2iyNBtWRz&#10;vHnFRLuBDHac+46YHOQMYP8AVEHGpBSg009U1s/NH8+SUqMnCSaa3vuPiu1F/G0STTLuTyYWdguM&#10;dCScJ7lcHOAMnpE2sGxX7JfzxSKqrGpMin5QB/EOTnpkEnDdhSLFaSTMkztDHI6lopgDvLICWVT1&#10;IDDsoLDkjFQRs+x4C7urqzeVDG3zkHJGBtycDPY4BA6AGuWLeopS1DTzbQPFOlx+88tTH9qumcMN&#10;pAU5HHUMcjuwOelBaG3u/JcSZkZpJFDY3EEgHKqPm7ZyflGTkDFLbXUVoxhislmaa4yIWYMzfKrA&#10;ZPzcjnJGM9OcGmJb+bdTxNukVcOqRBkZCTjK4GPnJyMDo3FUkQ5PlsE7wKDC0PkyRSKn/H1uUoA2&#10;No4AGeOeO/YZLu/+0bWHzTLIVZXQbuCArDoACBgAdzxjiobthqKL5Vt8zNl2dWj3nLDIJ/iJIGM9&#10;Bg5AxU10tte7Rp8KqoXHmhQj4IYhjtI6hvTkkjGKrlRDchNR1FnhbTFjjheNiGht1271LIAC2ecs&#10;Mjknk+4qC+SWT/RzbSH7OFQsy7vnJPGQQxYLnODySc4zgRpLd/Z2mkUSBf8AVxhhJhF2/MMDkkZO&#10;B3BwT3dILKaCOX7dcTQkMf3bbd7DkHYCORyAQRy3XGKq1tgv3LUpVWVo7W2W4jcn7oMZAxkYY4xt&#10;UDgH5vTjOhE4ktVs7e2aPzWBb5RGp+XIIO35ckEZx0PpxVHT4RBLIkEUlwzvvZVkb91kgAE4IU5V&#10;sjBPGOnFfIn/AAUY/bF8JeFPG+n/ALPHi/4pyeD/AAvqVos/j/XtFWSTWGjYfu9Ot40KugZXWWVw&#10;VBDwoWCPKr+PnebYfI8tni6t3bRJbtvZL+tNz0Msy+pmWLVCDS6t9kt2N/av/bc/a10fxbHd/sJ/&#10;AfVPHGgeF4pW8TXNrAk8eoXIYxAT6eYXuZdJi2yBpo/JEs3ltHMqxxvN1P8AwTi8d/t2f8FNdB8I&#10;fEf42aX8C2+GcfxAK2cPjDwzYap4jm0qGTZNb2MVzBJE1pM85sHkHlyDdLtIISuF8TfEzxLpP7N+&#10;hWX7I/7BPxAk0PWtX0nWLe6tfHvlXN8LEyC3i1WJ9OW3lspbd9zJEZbc/Z7ciXcGaboP2Pfg/wDt&#10;8+Epfhfe/Fz4cfDjRfC/ge8k1DxF4R0lrWHUtXmW51SVHtotOjt9NtGRtUka2RJl2OMmaBbibb+G&#10;4ilxJn+JeKnQblLV2Tsoq9kr9l16s/RqdTJcspqhTrWS2V1e+mrt3f3FfxN+1FrX/BNz4v6n4O8J&#10;fGa68RfCHVtYkttF8JReKLjVGsdHmnubc31hOYYI9xaG7EsFsJYYJP8ARZ5lukR4vr7wZ4p8O/Ev&#10;wfpvjvwHr665YapYRzaLdRBys0DoJlIB5UhWxyFKtwwGCK+a/wBrj4W/tP8AxN0Lx78MPA3xK0HV&#10;F1z46TeJvBh8P6bY2kniHTJLcXtxLf2ENsv9pT2Mh+zyIUkuriSG6doHFnCo4X9mv9oqP9kH4w33&#10;7LXxm8G6t4Z8K6nrbxeDr/VbcT2VreCQLJbtPEwhMXmyBZGQlILhXRiVcyieC+KP9Xs7ngMVpSqy&#10;er+xK9lfqk9mum9krnqcSZE88yeOMofxqaWi+3H8uZdO+2uh9vXF3bLLbi4nIkLMLdkjXDpz39CR&#10;wSc5wAQOKdHbQAJbzXzytEPNl3AsVOCQMOxBBALFhjIBB94JbiKB7exuLeGMKqiO1aM7vLwAQQSM&#10;gHIPJHGTkZqfzodQtRKvmHfueG4iwrCPzdu7bkcbVbIyTz7iv6C91x0Pxl813ctQGzO4pL5O5kBM&#10;cIVVLHCBjx/sjnBxwDnJqwkVillCDCJJmYIkcbbjGPXJwcgAAjuQcjOM5trLcYmvi24y5lkZVLnc&#10;C3I3cIcEjdwAASRnO2aO6vrK/a3t0Wa8h8wXJkUny024JDY4wcnO0nuMdKiS0NI1OWOxPdT3StJH&#10;nhZm3hYflY7ApHAAyBk/KOeORn5a39nLLZxhVkbezRRx+TvZiWPK856ZJPsvXAFMaS3lRbWOy+Zv&#10;ljRMBth6s5HOeV6tjpxjIqzA8+mQRiC8EZgjwilmC4YElTkHuMAkgHdg54Ia5raEucZayLVkkFrG&#10;Wt9txNaoIGVpgzGTaG7Hrtfd3PIHTFQjy5CsMlnBJ82zeJNrMucKuCMg4zwSSNvIOKjjkeTUGnvA&#10;BvVTtYnlsnA4HCrt29Tk5HGMGO3ktxt8ieEfvVZY1UPIvLDaEAww3cdRwRjjFTqVHlj/AFqXJ3sr&#10;gYmZIyuCzeYjbkOCWwTg7e/IGSegavkn9uj9rf4n3V+n7P8A+yX4Y1rxDrKyLe+MLvw5rR0vUYra&#10;KWV3sdOuI45ZIbt/IlD3IjKQr+7QtM5Nte/4Ko/teTfs2fCvRvB2h/ENfDt14w1SWC+8TW9mJJbL&#10;SYlhW7a0ZX81bs/aIETAYiNppFMTpHIM39lnwdrUP7Jk2rfsdfBDRtDj8TaWNJ0TxN8SNQvbfVNa&#10;0i6gmebUIpLOTzbCSSV5HjiMc4lj+zyM4ZFz8FxRm+aVsT/ZWWQcptXm7bRf2U9LNrd30T01PrMm&#10;weAhR+u42VltFX3fdrXRdF1PLf2Hv2oP+Czf7WPjr4gf2N+2N4D+Ddr4elsdI8TeHfFlvPBb291f&#10;ST27PZ2htrj/AEgPBO/lSSQpufK+XEoCenftwfD34e/sc/tGWnxL/YUuYdNvPDOg6Za+PdH0O7S9&#10;s21GOygv7eC8s7oRh1u9LkNwk8dxMLyaC7zGLiK4mbb+An/BPLWvAPgPVtI+IPxNtbIa7pM9otr4&#10;V0m1e50ayFnPZW1rb6neW73FxFBbTSr5rqkjbvKdmiDwv6b+1Novifxhpnjiw0P9obQfDlhqHwZh&#10;8P2eh6rZfaf7C1S812Qeb9sljaSwsbxFtrULG7QwmKSeQRCzhz+aZ9w3m+Byp18XBRjdbNXjta/b&#10;1Ps8jzjA1syjTw8nJ63TWkl19fQ8NTS/B/7RnwN8dftQ+OfF6Q/DfxBJYa9pNjfyf2l4j8KaxDdm&#10;I2IZ2ty2nm5F8sSmaMtHNG8ZEs0gHlPj79n3WvF3iC/+L/7Musa5N4ftvhPeQ+Ab/UNZa5jl1U3N&#10;zBE1pJKqbHWz+yiRmA8lpIoC5aJgubrmjeJv2E9a8P6x8Z/g03j7RfEHguaz+JjaZrwvRMZr+7gh&#10;iuJ1mljjnRLSORH3tGbmGUROZIQ6918dvCPhvRv2afh34F/Yw8T6t4Lt74aH4pl+Ic2Lx5NJvdSh&#10;sNRtneJY4fMtJ5NMmlUeXuWyfzFBBL/lOHpyqTqUZWvNPlb1Saak727qLW13c/ScVP2NOnVg3aLV&#10;7aOzTjpr0bTvtp5Hw7dfEG2WPwvcfF34l61deI9Y8IqU0yzhOL97q4ktxavDakLI6NHHIo4ffH84&#10;JUIv6zfsOftYW/7TXwkkj8R+fB4u8M7LTxhBNabk85y4t7pWwEInSPzNqnKtvQAAB2/Ov9tLxZ8O&#10;fBfxcsNG+M/w1XxX4g0/S4pvAPizwzdeQmtXzu3nlljYJD/pm99oDYbc4yGw3M/Cz4p/tE/sp/tC&#10;at448C+NPD+s69pLXiapoeoJMi3UdxLl7CaBfLkeNZXjljkyg8zYBkCFG+04F4qlw/j415Rao1F7&#10;60tbm0cUl9nm623a3R83xRw/HPcFLDRadWD9x9U7K8ZN/wA1um1k9mftZJLJK+y4hm328ijytrHc&#10;wI+fG4cMSvQHHGcc4La9jFuLsXDLJMfMkjKsqj5gTljnI/UgLxyceN/s3/t0fBX4/wDw00vxJLre&#10;l6Tq11fLaXmj3t/Gs1neMuRAxXH3lV/LYgNIUZQCwYL7DDYmWcyiE7ixE0kMZJYDGehJI4PGRgKM&#10;DLED+nsHmGCzGiq2HmpRaT0ffuunoz8FxmAx2X1JUq8XFq618vz9SNJ7hLGOFnCt5Rdt0y/JvBPL&#10;4J2jcMZzjB4PZ19qE1+nlQys0bKQUkJYt/d45zyoGcfkDzKllbh1uGsZt7qpdlkYNsTAPKjI/wB0&#10;DjgkntCURoWim2qFaRZJd+7sTjhuMAL69Ocda7fdOJRqctiN/t9yUiglkePdu8pGbCNhyYz/AHR9&#10;05yOxwARmCYSzXhAwu11RZLfcWdhk4wBg5AGccY4zzg3byxM93cSkmG4M212Xbt5xnjjBxgcYBPT&#10;g5okvJIJ2eOJN0LHctxDt4JyCVGc5JBAywz35FNSQ/ZyKPmTre7oZZ2uWbbu2KMg4zgEfJkAnHGA&#10;Ou0iobLUEhkm+0Y+abAWPOUJc/LxkgFRx3wOvORfFikbr9lG2GaT93KIwEC4+U5/hOSe5GCPQCnm&#10;zVIVaKDEUx+VppPmO3Jxj7pIKjnA/Cq5o7iVOUtCsqQzXbFnhdJJGWRocfKoxghTjAC5HU44A7Vg&#10;fET4daN8Wvh1qnw48U29r/ZOt2clnNu2zeSWziSMMB+9jfymR+qNGrLhua6q3sZbho1mbzJSrblX&#10;dtDFMcE43AnP06YIpiQ6lp8rQyxM8awmKFmYReaMfeJbBzwOxb52wSc1FanSxFGVGavGSaa8mrMu&#10;nKpQqKcd0016o/KPx78CP2lf+ChujWvivxf4fs/A/jXwn4l1Lwr4u1bS5fKtb/T45GjnVWWRjK0V&#10;xHOMMxjmaaQJKSrrH5j8QvCPjzUfjZb+E/hYttqHhCLQpLCzbQ7j7ZDZX1rYrA1u+9BLbqXiTEbO&#10;N5ber/OVH3x/wUt8Crqvhe48H38moaPofxOA0248VWLGKPRvEiog04zhMv8AZL3b9nkcIUhaGIMU&#10;Fxk/GnjL9nT9m79lf4czfsv+Nvi5daf4w8bXGzVPEmmtCosfKZ9ryq8iqIg+9SpYSP8AdChgSv8A&#10;GeeZXiuG86q4CstFJqnFRbXs5a8912Wy3W3U/pbJMyo5xltPF0X71lzvmSfPFL3bPT3n8tmbH7Jn&#10;7bvx6/ZJ0dvDXif4b654q8MTwpe6t4NhuvO1Pw4srugaEiDYEY7iyNgKdqt5bsC31F8Ov+Cun7Kf&#10;jHwgt/4q1jUvB97NfJp8mi61YtmKco+5laIthFI2mRtrAuv7tQy5+E/BukfGr4faP4Wv/wBlPW4f&#10;GGi6LY3Y17Wr0xw2E6/aWLRPb3Dk7hu5kzypQgEeWxz/AB58evF/iKxt9K8cfADwfY6xDbXEkN9p&#10;AtZZr3ZldixyKzSHGWDRv91VHDDn6XI/ELibJaaw+HcZ0k3ZSautX0eqWmivszzs24QyHOKzq4mM&#10;oVHa7S0bstbrRvXe26P2YsG03X9PivdK1G11GwuFMlreQXClHTymyQ6twdwx8p7AkAg1K009sf8A&#10;SJfL3bzbrIqxqwaP5G6dMEc4GAD68/jf+zX+0l8Q/hxrUXjf4B+IH8PzSqm/Q9cmlm0vXpPJ3NAs&#10;J2uJkywypA5BWRcgj9afgD8RbX45/BLRfi0+hx2f9r2W64tGG2OOfeUkXcc5UvG/UN9wDnmv3fg/&#10;jjD8T81CdN068Fdx3VtFdP1e3Q/JOJuEsRkKVanPnpSdk+t97NfLfT0Oih1K4CwxDTVWPcmxWVrf&#10;5cZJ2HIwGyN2COGzjIAWxkkUqDblZPMyWVQ0ckn4D7u4AcZ/A8VZ8i8SCSdG2srkybnP75tq8ZwQ&#10;G9h2UcDOQ1reXUv3PnzPtH7pl3N8zKRkHAxkt1OAC33cYz9zzR6nx/I+pW/0w2oaeBo9pj3NcRED&#10;tktuB2nPGeCM9ulQIJLezVbY281v5eyOaXGG2liFyQeMnGc8+mK1jiaRnkto493ELSx5YLt5PUbh&#10;kYyQcn2U4z76SOwu2SW5hRj8sSySbmTYOTw3XGeo7EHoCK9omrC5ZEcqpKkcluFhlW33vJJMrBAR&#10;0bHDAjnkZ+bnnChks7yZR3aTzXY+S6hSj8bS3YhfocHkdqvXVlNJbk6gzRsJESOTygqAYwD8oye4&#10;4A4XORwBUu9IubPUYjKm64VViRQnCKXJ5yTztIAJGevbIojONrB7OfYd9juEu45ohGX3YVGUyCQ8&#10;le2SCShA55OOe+Lqfwg+F+t+OD46uvhL4ZuvEF5HC13qV54ftXuZPKAEUfnum/5V6DJwORk8nStZ&#10;765Y/ZLLa7Mw+WJgU253Kep+uAcDB472on8qaSB4hIs0YP3jJIh2rwVUkAfxHgEfMcDis5Uo1IpT&#10;SfVX1FGUk9NB17qzQzuJZlt5IZfmtyE2hF6k9WLYJB4xnr6Vbt5JlK+dGo+zsJJHH3lhBHTH3hld&#10;2cqeMDHaG6vJJt0TqD+7wjLIoKtsYDaOBu28jIxgc9cU68n0kzq9xexyeTNgQQyEM6sHIAHpyCQO&#10;575Ip8srWD5ngH7aXgn4oSfEr4T+PfAtlDdaOPE11oPxA0u81W4hXU9M1i2gsXWSSONzDB5KPCZY&#10;QHja73orF2dfMf2nf2W/Evgj4Wa1q/wT8eXPxa+z/EttDn0e31SUpM1tC8JjmhnBN3Ownt0YQRSM&#10;I9OZxIDKzRfZdzHJeXUdjuuIZVkYtLDM0c7hgy4GwgoTxz1G3jvXx18Lv2cvh9+zl458S/Cr9p/x&#10;zqviDRfHnxC02X4b6f4kffba5qTzBbe4ub1Tut50M88c5eMK8X2iREkd4kj/AJ38WeFamFrf2vhY&#10;3pyaU0ltJ/a0asn1ff1P2fw94ijWgsvryfOl7r7pdPkWP2bP+ClMXhP4h2/7M/7WSnQNWs7e1ist&#10;aYSCOCSWBJ0tL15JG+ZFdUNxIqYZNswyHlr7OIgSJtQhg2ySeYP9b5ak7SAVOBkfKMDPrkGvyy+K&#10;WoePfiRafFr40fEPQNYuvFGi/ETSdOuNF1BBINFhuH1A3Ft+8EkqWwmjEKpG6lD5Z3ZGxvbfgn+2&#10;X8bv2b9Rj+Fnxa+CmqX3w7tbmJdH8QWum3aXdjZSxRTRH97u8+NVdg0e4SROzRkBUSMRwP4mPL4x&#10;y/NW3TStGd7uNraPq466PVrzR18WcA/X+bGZdZVW7uCVlLzXRPutE/I+6LS8W7SYqWVZodwj27iy&#10;7yOCuCuTuHC7eDn1Eq3W5maT/loS6spBC/N82SB3R8Agc5b8ea8FePPAPxE0iLxZ8P8AxbY65p9x&#10;Czw3lvuVtpy2HQ7TFIExuSRVdTgMAem5DJDMAzeY6bmUszYJKnG392MYxuI5xgdOMV+/Yevh8ZRV&#10;ahJSg9U07p+jPxmtTq4Wo6VeDjJaWasywZII0URJt83c1vII/mlVVK7CCMMNuCOcZGTt4qG3QXD/&#10;ANprKzWqviabaGY8jgbfvfKOQOeO4NNnmNgfNeBo7iPaVlST5GILED5mXI+V8jGMcdcrTZrmzeRI&#10;rjUljeWGR2nWUFt2FOwA5JGGHAHB68DJ6I3toc83HoacKtJ5a3EhZfL/AHkkzD95gAcjkdWGf94Z&#10;GcCmQ25l3Ws0ckaRoqqqKQznbkduDjB459uapmdJne7eFlUuqtGf3mMfLkjg4wOvHbqeQW9wIbop&#10;NLMsa5lkUyn5VDKecYZQv97BJAIwN1K1tWHMnqSg3Fsk0amSPy2aIwqoKKDtJznGfvDBb0NWViul&#10;lMMW6SRZgNsiFGTC55y2NxA249M4IC81jcusDRRWpYsu1flI85cY54w+CcHjGAfTlLyVHnazt7YN&#10;Jaybm80Bjv5yuQ33mDZ2k8gDoSAFy82xXNZ2JI5Ip7i3snu18xSqRxs6uJVxlTknnntxjC5rx39v&#10;34PfEf4z/sheKPAnw7hhj1xFttT020kDMjT2k4nMIOxjvaNWiUYAYsELBHdq9i+03iHyX3yqvyYX&#10;PJAHLA7QV29cZHHQbs06K6jhKtLMt0oDFzLkfLu6BtowobPPIySDxXLmGBw+ZYOeFrK8ZKz+f6ro&#10;dGDxFbL8XCvTdpRd1/XmfHP7QHwL+E3iP4cfEPxJof7RGn6f8T5vD0PiPxp4R0u4ltbLS9avZtOX&#10;UGfUMPut5b02k6I0qJGwRlaOCVmi8T0v9oXxx+ylDY+Bf2q/gXpupeBficuo/adG0XSmmeysbtGt&#10;b240u9Vz5Mj2xG5I5PnSOLcUVt7+1/tEfADwB+z3+1ZrP7bfxa8UeKNQ8AyeEpl8UafZ6xE6W9wV&#10;Fslp5U6F3sLtJJEIjKvDLNIQ6KVEfm3xX0q5+JX7SV1HP4ElsdEl+Bb6t8JrCwt2e3vbRdOlvtNE&#10;0b+ak9xFCki7QSqzQfuyfKCn+Pc/yfHcM51PDYhX5XeMrWutLNX/AB7bH9KZLmWGz/K1UpvRq0k9&#10;bd1oczr/AIU+Av7MX7Fvg3x58U7C3+LT+D7++g0O505XktVgvWcwzFZIyESULFnzQzwSJJGdk0Ji&#10;b5n16T4aeJfAWs/tfeNPAHiHQNN8ZXD+HLrS7GYXqXruCxuoHnI8so9uy7eiGMAAgkD2jwR8RPid&#10;4W8BWdh4c+EPh/UfCPjjTba38TeG/E1vBDDrGpW80W5rdRMAk/7yCRZfLCkyEbSqorc78cP2j/i1&#10;/wAJ7Ivhv4KaXD4J03Qbz+1PAe0otmJAqmS7twoYxRSeVMGVHjVZE+feT5fj4f2ntm6avKTbb57W&#10;je7ila2stbnqYil7Omrv3YpKPu3961k5ddFozB+F/hSz1PXrO/8AhB+0jq/w58VN4fF9Y3i31zBf&#10;6hatZ5mE8jypEZt/mNmLcNik7soSe8g8dft5/su6rptyvjvw/Yr5cklxqlnrVrB/a5zGqqLFnSCd&#10;02jBECtLu+b5sk+fftDeEvhDZfE3S/A3xAgn1/xtb+E/s32XwRqUNr4fso5YiTKuEDRqIpV3Mo2M&#10;cHawyh5L4U/s1/F/4zabeXXwU8BeJD4eu9QTRdM1OPxDbyXTamyyTQlbcusiRSxRP+8YIjpHnepD&#10;CvQoYzHU6cZQxDhDR2eyu2rxkmpX+V2c9Snh6lVxnRjOW103d6bONnFdt+2p+iH7Lf8AwVn8O+Nf&#10;F2k/CX486TNoPiTVcxQakdPa3h87avM+6Tbb7nUnzAxX5uRHtYt9i3r2qTKk8RZd+84kA/dKzFwQ&#10;oyAGbHOSDnHQV+EiW/xK8GeFr7X/AIw/DyNLGHWI4o7jXHt1uop8J5X2O3MhWH5G86TL7cyn7u+N&#10;6/V79nb9v34GfGG/0X4UeJ/iXb2/j/TtF0w69aak4jiv764EMa/Zrj5YJjPNMmyNGMjeaNiELkfu&#10;Xh3xhiMZKeDzKupNW5JNrXurrfpa+vm7o/JeOOG8PhYxxWX0nH+eKTVl0dunW9tPJH0FFcIk8K33&#10;l+S3zMmQhKL8zcjAUZ5ycHK4OBwWwXdyIBNDMu8/Iys2zzGznapGeB6c5zxjORVktre9maW2ht7k&#10;eayL5WS0qttGFycKRuPtxg8gZhXdpzRxzW3l7jlVaPaM7sbictgYGDjI+T13V+yckb6M/L41ZGk9&#10;1NHD9nM6yLGoVpY+drY4Zs4xjAIB4Pfmi78i42xTL5ivuLbJAzsRgsv3eoUK3HJ9s5rPuNVuYZ5C&#10;gkSPYdq2/wA8Z6ggZ42gLkdRlm+XOBVW8uZS4u75mlk83a20B9+do3Z4I4BHOQOuPQ9kaKsbF1A1&#10;nNC6p5PlyeUolkYKwTr253DnpyMDPODKXs7NWuI7f/li8n2eRgVTDYGASCQD9fck4Bym1LU1OILG&#10;FppGaSRVkwByAMJuIHIyAPl7nocNS6aXT9scSI0jj7sOVUjczAcem7qOSy/NxR7ORXto9A8b+F/C&#10;nxI8G3nhnx/o1rq2k30fktaXTFUlKuuxww+ZJUk2MHQqyFFkQqyhl/Nn9qj9hnw5qf7S/gf4ZfEv&#10;Tfs91c3V87eKLiJILjxlo5haRJy0bpC1/ZuBDOUAZjNBcNF5Mqxj9JrpiuVjQxqLwcrNujkH8Qbd&#10;nncfXjd7DHN/GT4XeCvjT8PJPhx448ybT2c31neWtwI57C9RHRLu3eQkJKiO8QLKVaN5InWSKV0f&#10;4njTg6HEuCUqT5MRBPkl6rWLfZ/g9T6HhviSWR4t+096jK3NHp01Xmvy0Pyl/bG+HWq3/wAUPDel&#10;6da3F54L8F/DGO50m68uNT4mmXgNH5aszCWaeMFXJBCyEEbiT8u+Ddb8Tap8UdL8Ra9oSXWpa9dN&#10;fX6zL9n8rTwxDJHv4CsFPT5iqYXlzX0/8UP2afjn8Itb1X9kbxH8ab6bT5vGXhpfDlxeXxjjOjm4&#10;njMtpDI7lYR9qV+GKI9vJCXlaEvXhPgrxBLqNr4T8WTaVfXl54RXUp7Gzu5TFJqRLQ3MZjYFgFSO&#10;bODxtVF2tuYV/N0cJiMtdXCV0uaF4vRprRvX1lv00vex+2xxVHMVSxVJvllaS2a3SdvRbLzelznI&#10;Lm+0+zksdE8K/b7XUtYiivvEuv2Esv2xpVnj8uJ1R5hExUphdzkr2I4+yv8Agmr/AMFHfCP7POpL&#10;+z38c9Ys7fwbq+qMuh65G5uW0q78mJZYblzI2yF3wA4UMjhWfakjOnxr47+JPxj8TaxM/jz4gact&#10;w9skdnb/AGpXjynztOURSse5d7FmCj52PAGR57BrGuaSV0zQ5pVktYt80myNtrMp3MXyVRWBUY5y&#10;qjPOa+lyHGY7KMdHG0mlNbq7aknum7eXRHh5xHC4zCyws7uLtZ2SaafRX9d2f0p6Xq+k65p1v4n0&#10;PU4Li1uIUuI7yzZXhEboNssbrnerDkPlgQRgk4qfUNU0uyibzIMtGo2okaAxj5uCQfnztPzcYzxg&#10;hSfwh/ZD/wCCkf7Sn7H9ung/wZqqa94XMjpa+FdWs3mtoMv5hMEkJEsIfc7DaSjOdzI55H6EfA//&#10;AILd/skfFC0TTPirpuv/AA+1qSKSdodSsXvNPklMuFihubZNzHyyHZ3ghRAHG87QW/dsq4yyXMqc&#10;VWn7KfVS2+UrWt62Z+U4zI8wwsn7KPPHut/mv+HPrqTxXqTX0jPJua3UDb5Y3INo+VgvGSD9QDk4&#10;4JjtfF6pHC9zFFKfuwzHrtLArkjBYt6EkfPgEBsnH8C/Fz4T/FOOW/8Ahb8Q/DviSztmjF9NoPiC&#10;C8hRXfCLm3ZwpwGUBmwQSMHkVr3F7LdRK9rYbslJmjjUsUbB6YODnJJI+7tJ7cfZU3RqxUoWaezT&#10;uvvR87UVanLlldPs1ZlY6v4kltY7O5066kkkl8wr5fA+YDKliMgcn7oB6DruBPqeqywtPPcmMyLI&#10;C0yjKSEEDuWyC3XB56jiprRkkmgvJBDH8r/uypV4yq57fKT9xckkA5GAADTZtStLqJreWC1FzNMd&#10;tukhDRqozjaxPAB5yMnBIxgYuMYx2RPNLqy1HNPPHJIyXAfdlG87bJIilVB+6Q3A+727EcVYWy1W&#10;K9jNo8nlttFzGzJKOOAMBecgscjnHAxjAS7tfLt2sWk8+3jm81Zrefy8bmZQFyRjJZiRxnIC45NS&#10;+dDYWBupbuVhG2Et0Rlk3KrYIx3JJbHHrgZ5XMxcuhDbJe5x8vkyOgk8qPG1iOCzNnG3Hblt5wRw&#10;Kngjt4L8XcfmyTbmJZUXjcThSehGS3CjO5lJ5pWe4NpvWRV8yFWjWPlZtoLKSMDjCBeM+wGcU1re&#10;Wzjmg00pcQw70jkilByTEoBABHbdnpnjGQRRzCCzDxTec21tyru3RkruVtoYHcNpxkdB94nvkcR8&#10;e/gTonx58GadpzQR22veFNcsfEPg3VZLgxCw1OCcSRnMe8FGTzI5A6OoWTeFZkTHbpb3epKu528u&#10;dfN2xSvuxjheScjIxnJAJAHJBNyBYbS1nliltSskZ8vG9fMi3rkgk9Dycg4zk4BAB5sbhcPjsLPD&#10;1480JppryZthsRWwteNalK0otNP0Pjn9nj9pr9p/4gfDv4y+GPEXheHwn8a/AfhnS5dYn03RkuL/&#10;AFddPKpNcSNI32WbcjidZA3mOkgMPnqsSp4JY/DL4p/EHwt4Z/a4+LviLxB4O1q612PTvD/jC4X7&#10;TN4nkuGkZYiszqwMILRfaHLQtCAhGI1ST7N/bA/Z58dfE7wZf/EP9nvxivh34lW1jAun6rGzWrai&#10;sMyTxQytF8y7XA2kjG7hgSsTx/Ivxn+PnwO+JOtaJ4I/ap+DWp+G/E2hWVlo2s6X4d1r+z73w9dR&#10;BVnVbWXfZyW9wNl1DLHFGrpLtEjBK/kbjPgnMOFMwlOnByw837skrtK3wy8/w7dD+jOFeK8HxBhY&#10;05ySrRWqbtdq2qOJs/iT4w0X4j+KtW+DWgax8P8AxtpPmXp06TU4IftEAbFzbbvKS2mtrdxM+Xjl&#10;aSPcWYsCD7p8C/8Agqp44ls5ovF/jbwX40/sq3mS4trFLrS9SZYo5GeSOKG3uBMu0ctHANuwscDN&#10;Q/tI33gu6/bi0H4L/CX9mrwxr2p+Ll0q2vvHmpalfyXOq6de6dBBdXrrBfRxt5kcsxdwxLYMvmBl&#10;Mo880G48JePf2ifDdr8BtN0Twb8K/Aeuw6bp91pOm3G/xVrE801xZ2MktzbyXEjNDJEl4rZt0jik&#10;KAq8CSeHlvEObZRDmwVaVLRS0krfNO97vZNdex72LynL81ko4ylGpra7WvlZq1rLfU+2Phf+358E&#10;PiRdzaH4n1ew8L6vaxq93b3+p+bDasFkPlTzMkbW7ogZiZ4oQCwx85APsp1K21bThr2mXUM1vcIr&#10;Q3UM3mCVNhK7XziQFRnIbOTx6V+NvjLUPjL4D8Raj4Z1FvB9hq1n4usRp0C6LZ2Cy8zLLaxILdGu&#10;AskscSXTL5ZkSRI3dCXb9EP2D/2wPCPxr8L2/wAL9TiSz8ReGrG2MPkS77XVdNDIkN3Dk7tgLBdj&#10;HzosAsMtgftXh54gZlmeOWX5pOMuZXhNWTctPdaSSu09LK91bc/K+OuC8Dl+F+u5dGUbO046tJa+&#10;8r3dk1rd7O59DSzRTIsUU3+ujVirSsu3pu9lPzZbHAI6ntIGiurcmxj8pmkQK0ce5Qo3DHQdQSej&#10;dDnrimruygjMittYzS7WCByeUYZBYA7iRknHqCCHfZbcTRyXN0u9kjeaSYMrlhnJGQDz/ujrz0Ff&#10;t2h+TqMu4R/arhzsQSSi6+9tTJAVCV4HTPUk8e+Kdeb1mVLuyZWSPLKY1LMrKuUz2O4gkeowDg8u&#10;hs5Z7bNva/Kse5dyn5uOcjjJPy5PC8cAdabEBC8dltaTbtIXyUVUOOSoHzFjyBkZwcZ+XBXuD5Kn&#10;UddalBNHCywrDC0iwxtGu7DB87cDqSAOhJHH4OIliQQXECrLJESsscJUSA8Y4z2OQw9vqYZY7a68&#10;3axkZcxLJM2DFk7imOq468dwSSQOXS6RbqY5U2xrCpLttOFjYcEEZGNwAJ5PJHQjJzR2TD2c3qzN&#10;8T+DtB8deG9Q8CeJ47e+0nVtLktdUtbvDR3NvIpjeM7SDtKe4OH4PHHy34Hg/aT+B37Unh/9j7xP&#10;rjah8Pdcj1hfhz4shjA1PSrafTUsodMju3jmaxktvsyMj242yBvOk3YZE+spre6ES3kc8kbbmzDF&#10;EG2ZDE84wOTyeOD1AwKx/HXg3w5458M3Xg7xZaM32q1I+0RSDzLZmHySwnlhKrDcknJDLnjFfFcb&#10;cJYXi7K3SaSrRTcJPo+z8n1+8+n4Xz7EcO45VU705aTj3XdeaPzZ1r4I/Hv456D8UNY/aq/tiGw8&#10;E3081x4q1bVY/tOjXlvGUNlapJlZ2uQYR5KSKkmISSrGFq5/xjDBJ468J/Da48Llm8UW9tdeFfGm&#10;ua5DeXzqdiWE4Xz4mj2zebFNGFQp5e/dNIGJ+lv2m/Bni79nX9m3TPC/x2+HFh8XfAngfWJbfTtU&#10;v4549WGiusfkm6uYXRobmA77bzId8DxeSzRxMixHyn4wfG3QfAX7Lvwx1X4J/Bbwbqmj6zDrWl6T&#10;J4w1Jta1jw7qYuXcqk+yJYREs0E0a+UG5ZnV2PmP/K+YZTm2T414THUXGSvbpH/FF31Wl30P6EwO&#10;bYHMsKsVhaiadr999mt15HzdE3w0h+IusH4lfFLSPEOra9Fb2+vQ3D6lIuoW9vcIHsReSR2TW6Sr&#10;EoZssQijE0ZJc+zXPxL8EeBfBuuaF4Lg17QPFGtSQG50648aw2s1pDvuWE1wpsl2JukiC+af3ipC&#10;UATaz7vx78TeKNP+Jlj8D9C0658P3EtnDr3xM8QeBNLMGpeKdWjtCl/Y219GsizLNfvcKrRiOGE+&#10;d+4l8lN9PX/DPhJr7xD8O7bwd49ukms55JvEWtyJDYaPDeW4vRLceWtx5cl1FGlq13KxJgLs4woV&#10;PNxH+0qHNez1tdNJK3ltptfZLuelRlCjzJRV31V1e/z3V9/M8i8c6h4/1S78Ox/G+K5+J2vXuoaf&#10;qzWMGkfaNLs7ODda3EiajGkwuGlht4nl2/ufMjlE4LQBK44aD4+17xN4d8C3niWy8WaHrPjiaHQR&#10;cRw31vLHHA8azWdraSSw2iQrdB3jmKgF4MRsIpEX19NC+C3w+8FfDvxPefExfFP/AArTxZd32n+F&#10;fBNvOI7rWpmt7i2i827U/ZtOWGG3DzSqZppFuFAdYfOHT6N8DPD2vfB238Z/DXxLb6H8B9f8AyeH&#10;/FVrrV/NawaN4iKwN5xW08+fUJzetFOJ0Rz5Un2crDHA6r308dHDx0jbdXtZdbWXRtWaWz1V76nB&#10;LCyryvJ9uuvTfur3V3qu1ro5H4Oftx/tOfBvwvqHgfwX8YtcGm6ffSahJqPxGvrfVtWW3jtxs06S&#10;1vJY5rRTNALdWt45ow10oD7wu76D8D/8FdPiP4cutDl+PXwo8P2dv4ilMcfmT3GirZfNFiSZ9Sw8&#10;+ElEpkihET/vUjywCjnPgn+wLoV1qfiDwF44vm8R6j4h0uLwz4H8K+HtN/tqPwxHcwi/g1eeS8Nt&#10;5txdxWjtuWNXSOQtiBYY4q8y1j4MePdX8PtqPwi8LfEa+m1axisdX8VTfDuGG88TWyITtiazuoVS&#10;O2uIpxJL5xdUjjEshjAgH0eD48zrL5KFHEyUVbdtx18mmv8Ag6LTU8PEcJ5Tjta1GN32Vn8mmn06&#10;+b3sj7n+AH7dfgX44eKP+EE8VeCNQ8H+IoLkQQw61NFLHfq6zhfszxnIDLEzKJI4i+W8sPsYx+5X&#10;UTsosr+5VpJJM8SOGikzgkMc9RkZ6kKemc1+P/hHw+mi6ppvjC78R6ppMfivTdPaa90/w3Pa6bBN&#10;Hd+VHJd3SXsUvnM3LtI7gNPHI3KLKv6Ifst/tNah8S7BPhR8bIU0L4gWlnIJdNv5ozNqMcGfNjYR&#10;xpD9viTyvtNrGqiJySiqA6Q/sXAfiQs6rfUMxklVfwSS5VLurd072tv67/m3GHAv9lUvreBTdNfE&#10;m7uPn5rv2/L26ONIyj3upNFGmUkWWML82AqgqACQeOBjqTkjFNuZLMrFcrb+T5kHyqytHnHVCpOR&#10;y2TjJB9cjLReG+hWCN2ZFn3KvmKyGPCgOTk9FwMc4zxjgU6eOW1tFhluYz5arCJtrKJOSO5AIyg6&#10;cY9OBX647H5v7PXUaTazTZl0+P59vmW65bdIx4cZye44JG7jGSM1X/sjU4kjmMVysMitL9nPUMx3&#10;rF8x4XCnjP8AGMnGFFrzpYQtu0CoysjNHKoO7rgZ3Lg9emecDdwRQFZWneVLldqokiKyqFJO7jgj&#10;OARnI+VuFJwKqUhOnrofDf8AwWh+Ieh+D9C8L6PJc6HeW0MU7azY3Xm/a4be4ntLWOWBY5Uwzr9s&#10;YOwJZbVgCuTn8+5vCWvar4jtbxY4dStvDOqahZR3l55/2HStPtPKdbtrcneE8mO5gXBCl7bCszgk&#10;/UH/AAUp+KngD4uftFyWeoW97b6/4N0fWovC9tbRQmA/Y2ukmW83ErIks9vcSKpG3yZI0PPmb8L4&#10;pfs/ax49+Dfiz483/wAK9a0rV9Q8P6Lo9xHcRLJDoEapcG8uJ1h2hLNLWOCQOgAadWiEaPvhi/kz&#10;irN6eO4mr1oq3PJxT22tBO3XRNt+dn0v/QfD+XywmQUabd+RKTXr7716atJL5o+XZ/CPhMeMr34f&#10;+D/DGh61fLpl7JeRXP283CzRSeatqUJVIx5h2na7gpG+WyzFqfhz4eHxn4N0+18a6VY6fHqk0MOl&#10;3U2oxwrdToxyqlFfBYEoxIijiAXIySX971L4e/EPX/Dup/Eb4F+JtMfUPEmt3N7d6lqWoW8ep3Ft&#10;byPGLW1tnd5DGJLS5G5QC6qq4O1wPTvDP7OHgbxj8f8AQfH0niuDWvCdjrzW+oeGbfVIRJZaosM8&#10;kcP2dl/eSSyrJEIozcyMySHzWJfy/nKubexvG/3ttpry6Xei8l6HuU8sVR3tddkkouMnvfd2W/m/&#10;U+E/FPwt13wX4oh03xJ4avtF+z3jRXt8qC4WM5YjmFcMd6uuVBACAc4wKNxBo3hHXJ7SSSz03dcE&#10;Q/Y76SaVo2I2vI0U7LGhyC/Ug7Ts5FfW3x4h/aY8XfFfV/BJ8V3ml2q629itj4knAl0tDBPcmAux&#10;cIipJMEaQ71NsiFV8oY8ffw54L1nxI3iTRfBWoXt1ZW+oX15dxwM0Mk0Msu2OZUVt1xILdZAY2VU&#10;3KQrkHd6GGzWpUgnVs9Psu/332vt1PNr5TTp1P3N1r9pel7W3tvsvmbn7KP7SXxU/Zd+KOo/G2HQ&#10;5r2zvLozXlmNdTbqVmxCyxQlSpkVkDsjkFI/KWTa5Rc/sN8GfjF4G+PPwu0/4nfDi7mvtI1GPzJI&#10;bxUS6tZdgJtrhEJCzKCuUDEYIZCVZGf8bfCmhXmiy6Vrfxx8MaTp/iKf7R/Yaa/Y3ZWS1LSSsbiK&#10;0+Z4Ss8y/JEqkhfmYLIq/Qn7CnxlX9mn4m6df65o+o2OkeIJNK0XxHprTB7W3juI3+y6sqJFHFan&#10;d5e4BpNsVxk7CYxX6BwLxtLKMcsFX1o1JJXvpFuyun1jtzP56dfmOKeFFmWDeJpu1WEb2eja1dpL&#10;o97Lt36fpXaxSzRPFIW+bam64wAwxgHuOB0yATzk+hctOMi2SONS2yRow3JUgc/KQTw3GT1B5BFX&#10;LmcpM0k6W7LG2z7S0v7tt5EYwVYd2C4JBZtuAcjMTLbRzyNHFGtxu/ds8ZBY5X5lJ+6Dt5LcggnG&#10;CAf6MUo7s/FJRlsmXLnUh9phitpXZB5YjVlchF+XO1uCvA+7gDHUMMhbDXVvbRxy2cDSKVzI0n3B&#10;2dVBOe2RksM/jVKOe+u5Z7NHKrJCAytcbmmyo7gbWIUYP07baLzBZYNPtbWMyjEc8lvsyinABII7&#10;nIyfc8k1PKmJOzsX7e5BbY0k0f2ht7SLIpcYjGwnktge469gTynnTG0muI3khmU77WLcC0uUGzBA&#10;xnk4GQTjqDyK1jO1vq/nw3O4jEZnO35gRuKg54J5AIyARg9sSXE7W+nrcxMsawcosKGRmbgDavuR&#10;jnjnkD5anl7D5l0J0WVJFsdPtVXbloXj2qykD5GKnbg5IyG7jrzS2witj9siuxH5fywxx/LK6heQ&#10;pz0I7YGCpxwQKiVYrS0W28mONtqR5EyeWxwrZKZP3sY6gDjOecqtzDZXEjWkrxxxsV2xoqCNfLUq&#10;CpXoc/dAwCvIO3BOayH7pq3VzHJcPHI6yCRQ0cGXVEZpAMFiBuC/N8uSSd/Brx39qf8AY++DH7XH&#10;gxdC8W6LHBr2m23k6D4lggR7qxKvvRC25RcQFgd8JZcqzlXQsGr1iDUrOCeb7bM37xxJGyygksMK&#10;VKkcrhs4455yQDtIDbpJJLAsbbmIVo4mfG0jaRtJXAIODk498ZrnxWFw2Ow8qFeHNGWjTNaOIrYa&#10;tGpSk4yWzR+dPiKTxZ4O/ak0f4Z6l8NJND8VfDvwHqFj4LurjWoriHULWWC/mtbzz7uQfZEhmE32&#10;eYmTa/ko4h8sJH5pqPiP4qftF/Brwfrvx3/agv7Vv7Q8cy6xql9r6faIdMFjYKiwGULJeyOftUJH&#10;mETRxtAXiXcT9vf8FL18JQ/AOy8a61fWdrNY6y2nF2uGjlu4b6JYpLIMjK0cEkkdoblyR/o8D4Yy&#10;eVHJ+f16NFuvhX4o8LfHG2tbfwzoHiDRksX8D3UV6YZJIr2SL7HG/EUdxao3mbn84zrAZYzlin8l&#10;cZZFheH+IamGwsrxXK095RTT93XdrmT+av2P6O4VzXEZvkMMTiFaXvLsnbq7bJ2a+8Z8UfGur+Nf&#10;iA3we0vSZLrRLXQoNd8ParNpN6useCri305Vtn+1RqjyXREMYaML5TTYKmN2bZ5Xo2t6p4J1DQn8&#10;C+FPGHh+abxbeaxa2uo609rLZGytVaOaEsYXS3bz5PMXzGkMdvjzQVJPZ6i2p6jp/jbwv8Tr7V9W&#10;8G+DfDMWlx2GpXF07LdRXfk2kyxSzD7HcSt54EG/zfJimVQigZ3vDn7LV4vjnwnN4EvYX8Dyw2Vx&#10;rFvJqEMt/rdyxtUudM1KO3MpW7EMsnlWqxsTtkjVGneTPgYfEUcvjaTtazXRNpXvdfad1t282z3M&#10;RQnjJ+4r30ezdm0rWe8dHv38kj6b/ZK/4LN2+rabovgj9puFbxri6lsIfiB4ftY7OKe5tvIQvdWD&#10;FXiGHWcyW4fcJVAgiCuF+0vhl8bPg58bNKj1H4R/EWw1qVLdZdTtbdmW6sUlHyNPbuiTW5ZAjKsi&#10;KWUqVG0gn8evhP8Asi3vxm8A638ZpfjN4f0rRbbWILKOz1XwvtguZ5Eunjt7K1UmMCAJIiSEQBJb&#10;gxuQGKpmfEz4efEL4RfELw3488N6qnhPVoriCH7PceJdO1K4s9Qs2kgt7i1hEkcNxAVtrZY7q3ji&#10;ihZfLjyYwi/qOS+KWLwUvq1aSq2/mupLra9tevR7dLo/Pcy8PKGKi61FOm2/s2ce17X07/Et/I/c&#10;KC/l88xW0iyodpVpWHJIzuGTwPmI7cY6YJoRraWKS685GZGysaqNrhzgjnuQdxYDGDjnBB/O39hP&#10;/goV8WbTxddeDvjdr+t6x4XuLiKVdQ8RXCR3/h5SJZv373vlyzgRiaWTL3JigjBikk2Oh/RK2/s7&#10;VbF44riKaKOHfbxiTcHj4ztKgFh9OxA7iv2PhzibL+J8PKVFOMoO0ou11fZ6bp9/U/M88yHHcP1o&#10;xq+9GSvGSvZ9Hvs1280T3lx5irqiqqRx7TDwiyFuuM4755yDjvjmqXijWtH0Hw9ea9rlzHDpul2s&#10;09xPd7fLijRDJJIFxkbVAIA5wDxk1ZtpraRJhNEsZ8xgp3fMxLEmQjow7DGf0Ar56/av+OHwk0PX&#10;f+FOfEf9pLwr4Ta9kgvLa31yzuJLqxkhb7SBO1vd25RZEVSpJTdvVQ2ZENezjMVRwNFzqNLtdpJv&#10;pqzx6cZ4ipyq/nbXQ+hNcudH0nSo7nUL2G3+1zyW9rJI6Q+eSMCNWYjeWGcKOo4ABwKjbU7OF2tt&#10;TmjUFRI00igtuf5TgqSRuKluOCPTPP5JeOfjV8U/2c/jZfQeK/i3PfWW65i0W8m8ZRa5anR5bOO4&#10;hi+1tp7x6jaTvNbFGT70UM6OiZkNcp+zx+2d8XvH+t33wq8SfFKbxNp154tgvLbUta1CS2kFvFBM&#10;bq1W+GJrVpY1iRFXMaSfxrG0iTfD/wCu8Y4h06tGzvbe/wCnXue/HJ+alzRn07H7Rajb6Pqlj/ZE&#10;ukJPZXUEkV9DIiyrLuUIwdSCCpGAdwwFyOmQPiP9qP4E6f8As5eD5tL8H+ClsfhToMdr4yjvrWa4&#10;uHg1a0MFumnkzXJKyXSO6ifY3zlNyMsRcfVXwY8S+N9e+Hthq/xI0VbPVJLHcscYRY5GJ/dIJMcv&#10;5PlM3yR4YNiOPbtXH+P9jqPjXRZvhj4Z1/SdH1LVbe6GgyahbpdLJcx2skrxsWSRI43BKTgxOWt5&#10;po1CM6MO3i/I8PxJkMuWP71JuD2d2rON+0lo+nXoXw3nFbJc4i3L9237y3TXe3dPVHifwoT4nana&#10;af4u/bUuPiNcW/xS8Y61p+s/D2XTNSvdLudFFvpjxTKl1OGtIbG5nnmint0lLf6rzSkYLUf2vvgl&#10;+1lpvwH03wz4gu/Del/8IDpkniDx9Y6DqFraz2L2P2tLW08ixaOSWI6UdNto2VneIcCSI7g/s37K&#10;PijX77wN4muvh7calpN1D8QbvV/D93cXn2rxPFG940GrWrj5obuKG9sbeLy0mjFyli7bxGGjPvH7&#10;Tnwu+GnxQ8A2urWngUXyynTtN1ifw+262L3GqWVs1hH5yrJbMVvPOWzfEQd2ZVeSAvH/ACdDB1o4&#10;6UJRs4bq1ttH3263P36pmFOVOMk7qXW999U/uf39kfln+z1q3hP4CWumafo3xh0+Hw7arf6RL4H8&#10;ZaFCdM1bXr/+0beyuNSC3DQraJPpoRpy8pjVITlUnZl9I8KfD+7b4faP8Tv2xP2abuTxJ4V1pNF0&#10;PwRoukJoNrrFxdKt3Al3Zi3i3q0wupj5EZlme+bDQpDHXk/xW8P6p+zN+0tfabqngwT2vgnw9p8E&#10;/hvSFi0i41SWR01OOK8sry2uYdj2M0zzQiOXy59HLo0SRRlt7wh47+Ivhr4fa5D8OPix8TxN42t7&#10;nVvB/jKTU7zSIo0gaWb7BNfSQNHuaW8uHuGiKwLPbx4n2TyPE8XhanNzR663f9eZrhcXTaalsux9&#10;Ga34s+G3iPXNP+P2ofAJvOHw7j1i10Xw1Z3GjW1xqllrFkst1BqFo8jbUs5/s6kNvje0uV2wvKm/&#10;H8QfBr4e+NLGz8WXerWui69Y6Bc6vqHw5+H8d1ps82ovPd6otzbyXcWFhks4YbiWbJdFjt4o0GYY&#10;xi+HfjZ8S/8Ahm7wP8cPjydF0zxBptnr2taF4kn0xn/tq3aKFruyW3064j8wO1yIWEiRxeXpjguY&#10;i7S0vD37e2laN4K8QfEOz0PUJNL0eSbTfC3hp9Tk1DSLixjvoprDU47SZoJ9Ps4p7XT4pJpCxvZZ&#10;9rKriZG4ZU3KTTV7aPzep0KV4px07eS7f1qVv2mfhxoPgjxP4k+Kv2TxbZa7D4X8P3viTwnoWtW0&#10;6y6f9hkt4Ypry7Mb3AkE1obiM2soytwQJBuK+TftCfE39mH4a2Oh+OdB+IV9qniXxrf3d3L4w1e2&#10;tE/sO6uluLWzu4J5Z2ukS1v7NZZZLa2SRobmVpVjZ4Yxv+OfFul6R8RfFdhpngK1XWIPA513wj4t&#10;8NXETzTPLpsMrW11bpdS28UdzZW95HBasskq+bGrNM0xmar+yX+z/wDD79svwH4+/aS+IvjGCWe1&#10;+IB0PxDJNHfSWMmnQeG5NPaazWG1KXUrXOoQ7YRIqwwsVbYJoC3qZPgnOu60m0oK+mna33focWbY&#10;+VGgqMNZTdte3X/L5n3J+zz8c7j9oL4BeG/irL4Qks5/EmlGW70uNTEFuI5niuVi8x93lCWJlTeQ&#10;WG04DEgb2hazPfWLXkSXEcU0cT6XY3G4XCIqIXLI24hw25WHKDapyAdz/nP/AME5Pj5rH7OvxT8U&#10;fsk/tB+J2W0u9HXxPDqPirS57Sc38sMD3VrMs4MiOSxEzPlEmsrkL8s25fpjxf8AtSeD/hd4I0Oa&#10;K+uNcuriS3toNLhlgXbaRxyK19K8gfyEItpmcSMDGqMr42kj+rsl4qy/E5bTlXqJTUVzeqsr99d1&#10;psfzzmmWV6GLmqcfdu7em9vlsz6TlF5DqDFVj3N5KfaN5L7wGyvQ546NjnI5OCKLvzILBpUhZpmj&#10;ZFmgY/MoVeFx0XaCRjA2gZyQcct4X8beGPE2lyXlte28GJIIJLd7pGk82bDW3KsUJmV0ljIOXSVW&#10;x1VeV8a/H3wbF8IPEnxD+HLrrNxp9oTLbw3y2UkUgm8m6O2cKQ8WX3KRud42iUF2wPqauYYCjT53&#10;UTsm7Jq7SV3Y8OnRxEpcvK97dfQ+VP8AgqP+zj4l+HXim3/a7+FUcFx4OurhrH4teH9N0/y54raV&#10;Ps8t8jKRvjeJ1EyJtZZEWfLeZI0WX+w98Tf2aLv9o6Hwp8fviXpMvgzUPC6eCNX0ufxZHokxgijt&#10;JLtbrO0fZ7lrOSB7fzcSmZ1STM4WbI+LP7a3xV8beK/EGh3/AMWV1LwleafNpuvvqmipZ2VvbPd7&#10;LyyurSINI8hgUIwg3MUlkCbxiEeX/smfsy/s/wDxe0zWdA/ttvEmsWOpWcul/DyHXLLRdekhhXE1&#10;xHdX1tLazBipla3UfMsYaWVXJjf+XOMsXw/jMyljcJGULP3lZNXb1fbXffS72P2zhKeaRwrwVVqW&#10;mjba0Stb5GF4Y+G+v+Cvid4f+H3iDQreXWvDNrqWnahcR2t099p1xDrWoXMTLbjO9ZJESBo/kld7&#10;xIQQ7lT237C9pY+FfDmpfHvRvg9p/hPX5tEuLvwnqVnr0V9e3m8pBcG0sNRkZGMaCd8uzOWcAKwG&#10;ys/4pJ4v/Z+/bu8ZfBr4zeG7DRfD/iTXl1vQNa+yiW3t7W9WYDUNJWOQ2flTSMsyJIzxh7WEeU80&#10;YiW18CvF3w61TxP4P+IPxFNm934U0nVrX7FY6HFpthqsNwtxsltSqotqQbncrbVUSDf5Syl2bxa2&#10;BqYind/aS6vze17dbNHtYfMqdGSjf4W1ay8lvvshfjP4Guvhl4L8LeEZvi3eeIPCnipZNQ8P+J7H&#10;wulvIdIubS6ijguJfNmMVxHqUepwywb2WLZLvcxzBUr+ENV1PT/Dd18QrDw9d2C+GZVsvCfhSxvJ&#10;FsbK4a4igLXCRFCs4VmZ5ZW2TmdSWDrJCeV/a2+LHgPx1qvg74W/DzxNeSafYtNY2a65LAkdvvmh&#10;nR5VQxpIzsJ42uDsdUWDMwjTI9q/Zx8SSfEr4gaTPeahq0ci65P/AG/pdj4dRb3TZdQglL2lyN6y&#10;H7OQrreyqxVnZlSR4mA8DNsNLB4fnSVnutvXbvqr9vU+lybGUsZUlFPbRP8A4fto7dzzXxX8GbL9&#10;nHWNTU/EiS38B63rkkXh/wAM3Wkx6smnX/2OCab7fMrsYDaytEhURyO6xS5iMTEPl/FD4h33iP4d&#10;+BfAXiT4wa3exQ6b4hszpuqeK3u72CexgS7h1GG2ZjDFDMYDHtjdC7AJIWMQmb6Y8T6Pr6+FrH4r&#10;eHvhjYxX2teKm+1XFjpsltdapZlYo1v2iSZo1kkVrmF3VUSFrsbZIvMZm+AfHsniLS/2zLGO18T6&#10;stxpq2ccWoXyE3cbzxRQbhG6jMg8wEooJ+VsM4BmLyCssfOaqbqL10vdW101vfq3dvUx4j/4TaVO&#10;cdnNK2r0e61e3l0P0cg/ab8Pn9nT4ca5f+KtQ0SaSLQ7lbu91COaa7DxGVzdyYl/csWGELeYSo3q&#10;Fjmjrc+Kf7Uvjf4CeD7N/iNo1utnJok17ZXDTZuZJG+QQzkqiRBVlEjO0DISssYMroA3wjd/GHx7&#10;p/xCPgvUrTSJLXT7e2kjt2mtbwvPLZq5mS4nLKzqoyku9nG/HPaj8X/2k/GnjeHT9J1u2urg28rH&#10;T45MsG2q7mYrJKojmIChnCeYQzszy+ad37NHjzESwP7pyjUcY2ta2itrrrp1PxTEZLTp46anZxUp&#10;fnc/Yi0tTaXUcK2ZaRm/d7lHzc8nntjB6Z54JOKsTXlqsTXEk7SYkWNVklO48cqQMsR8rdOBjnsK&#10;ydW1/SdO0e6u11GFjbwXE5Sa5RYy0Kkvls/KAw2sRjHy5GRivHNe/b38OeFPEGreFPF2gSaZfaFf&#10;Mt1JezCCK8twQZJITKqK8mwHbGMib5mV9qylf3rMM1y/L6UauImoxfXptfdeh+fYfB4rEycaUbtf&#10;8Me+WLNnzpLTdG9zJmPhIyxkP8JXHJYkEbuTnq2DgR/GLwNNd3OnXXiWGO6srhIbpPI8sRu4j2yo&#10;53CRSHDAKSPmXkBSa8A+Jf7eXwe8Ny/b7e7jiTXfD+oWMN5Jb21vJZSLEJI38xvtP7otO0PmK21L&#10;iFlEUoJaLxD4PfGuz+Imt6T4N+JOvatealbeIIrHwrdWdnBMtvGYIxHcMyDfPNHP5D58yOQoxmJC&#10;uufh8w49wccTGhg/eb3bWy/4PS12fQ4XIJxpueI000sz758B+LLLxf4dtfFvh61uI7K9hMlvcNGd&#10;twrIc7ccPGTgBozh9oKkqQW37W4aOaRoYl8ndGFCq2ZMKDuA7Y5GDggEjjgnmfAOr/DfSrCXQ/Cj&#10;2dt5MhW5WzWKJUuWj3FyVIKhomj2nbghshSuwjF1n406TpvjXRvAi2E9vcaxbNOsl/DJbta28MUk&#10;klwN8ar5QiidjJuAxlQWfGfsv7Sw1DCxqVqiu7J22u9PzPDnha0q3LTi7efY9B1eX+yYbjWbrUEU&#10;HzC0kjKhAQl/mG7AGUkLdM568CvNPAn7Rfh7VNT8UXUXjCfUNM04289vNb6W0jW6ynHlybYVbaXh&#10;lkZ2DKJJTGHxFsqv8RvjD4U1qLw3psXjm30NdVuprr7XqN/bQmGxjgBWeUK7LDEZXh3eaY5ChwAC&#10;yleBu/AfgPwn4cb4geHfi14Y0v8AtrSdavfCet2Mh+xSynU/tiyyLGognt4nmaICUMseBl3Fx5Ke&#10;FmGf4aUoyw1WNldt6dUrbyXddNb7o7sPl9Tlkq0Wm/67eXc83/bCtfhr+0v8a/Bvw5/aB8N65HNe&#10;eKNN0/QbHw/9mjlM2ri3iW0vroeb/o9vNZXhGxGkMstwqrEER7iPwnrVv4e+C/hn4gaf8LPh5421&#10;+/8AiJbaTqnh/wAP+FT/AGaZLWKOOwsDd3Mm5ZY7eS8gt7mGJxcqkwE8nkNI3nfgH4j+I9c+LWh/&#10;FjxlfWN3rPiDWtK8H+LLddAS8WPS7m8geW5sobJ4xbXHlW8UbGFQ/nPIUZJZy6+xfsueKf2iNL8Q&#10;6l8cP2bf2Y/s/hvx5fadq174e+JWqRLZSywmBjf2N7qV5BFqYmnDebqEaSXFmZgwWVXKt/M3FUXj&#10;s4liVJuM5OV211eqfTTa1+iP3fhnGRjlCppWcEo2XWy3+er+8+XfhvpOov4nt/DrfDyDxD4WWy8S&#10;apfeJ/GlmtglzqiTz3Wl3EipKklrCXuLIqZGAZdRuYwWBwPQfFmm/Brw14Y+H/gz9ojwB9qbxPda&#10;hc+DoPgfb29xbaDJbtHb2ygwkLqUryIzTF7lpwnkhZYyzg9X/wAFCP2XNK/Zm/akubT4xeO/HN5p&#10;Xxv0iGLTY9LjGovbT3N4Jo0lbeXu2t54ZVWCRppWt5oo455ZI5CvD+OLn4seFfEnibSPg3rum/Dm&#10;18J+H/7a8WXEMc9tFdare3kBureJzAi2Vu00cMMcMeVeC3hWQnZOY/JxmF5sRzbX16r53+fRdD2M&#10;NjeWja+2nR6dv+HPbLXwzr+g6PY/BnXNM+EviLQdDjMnxU1rx9PuuLXWJhLcfbtWmt3S6tmdM2hU&#10;ySLLcR7AJJMA+U/F79nnwJ8XNA0eH4R/s/8AxW8TWd14ZRLWG01lp5vD2nxavdNiVYNNfy5XeOO5&#10;JZG/ds6APIN7dN8Q/Anwg0P4D+K/j38QPC2sWsetW+ijxRfeFvFUU2meI7i4hiknUW1nbPDpu29e&#10;O6/0mUY2KipbiaKM9V8FPDmnfGD4eeEvBni34raHea1a6hLBF9h1SbWvtVvi2s9PmspngmiWz+2y&#10;SKbW6lgikkkMJkQFkh8nG0a2ElCrC6+9d7/ivuPUwOIp4mMoSs19/wDX+Z83+LNC0b4YftEa/o3x&#10;I+Eeraf4P8P+KL++vtS02STT7jxNBJfWul3c0wkSWGVdl0FUgRRMbmUKsSysE+0P2RPiH8Y/hv4W&#10;0v4cfGGV9c8FzaesGhfESz09Y7XSGfULiC100iL5XtmtIbKbcFiOnz3a2VyFkZEi4b4yfA7T/if4&#10;I1f4s/s7fFYiXxlq1i9jo11Pc287+IX1S4bTlltY4bi2SaSe11JjHI0VtnUY8iBGRq5T4NfFHSdY&#10;+FPiLxF4i8N6PD440zw3oHhqPx94g0hrqO/gsS+qwqxvNlxcq0E+nxK0QXzStqQzJHE7/YcE4/GY&#10;XHfWcLUUJxi73u1JJXs7vaT+56q1kfNcZxwksvVPEw54Sl0snFvqtN0vv67n6ET6YV33E6SLM0OY&#10;5PMIVgVKbuOeWHTOR83U4J/M/wD4Kp/APSbj4xeG9G02Gy1LVNce+a5t49BnF9Bp73DMbhrpXeS6&#10;mRFWHDrI0j7WVQTHGGfC39s2+8N+H/DPiLUPFt5BYeEdR0zSLzRdWa7upgZLadpHMltCIGhkt7Oa&#10;SISGRkWCSBl8r7NMOe/a2/bz8QftG2Wj6zNp+kaZ4V0dxP4g8K6na2k8kcyySbOVUyxOUkhYxHow&#10;lUs6yCKP9Yx3G+V55lMoYmm4VItWW/a9npv8z8k/sHE5TjE6c1KDW+2nprqfFfxW8J3PgSK3trjx&#10;tp13dSQ/brdNP1KMtCokmjD4jT5G/cpthl8udD83lIrK44PQ2/si3keTVriFmtQZofMBVo9uAuG+&#10;6SOc5AKuABzz9HfH39oHwb8XvBljr/xA8N2uj+KrAwtb31hfXd1Zur3S3DWjrczXQ8ohmZYCREvk&#10;Fx8k3lp843F/BGkkGmaxeTw26xCLdaL8snk+WyswdgFG4quGIbG5gMba+PrSo1JXpPT0f6+Z6tFT&#10;5ddz7u/4JYftIXvhz4sTeJPjB8UtSOmw6ZJa+GlW7lMNteTTwRt5sNs0nlfaJ1slz9nl3ffbaYt6&#10;/oN+2n4z8N+Hv2ctQ8b/ABJ8Q3FnJaLBNDHa2P8AaEV1PDLuhhFqZImm8xhhZY2RoCyTh0Ma5/B/&#10;wF4lutL8QWOpWuratbi3v7YTNb3X2dY1L4K+btYp9+bs3DsWVhuz+lH7EHx++Lv7Z/xP8D/D1fEN&#10;xrOpeBGi1nR9Ut1Q3I2IwWa7lucm5to7iW3iZJJZCEafapGEb2sJxf8A2Hk9bD1I3Vm4vez63T38&#10;jCOSyzLMqbi7Xf8AXofdfwJ0n4d+D/DVv+0l4y+FfhvxZY2+h6lrWpTXUdzqd5FfaZCluJ7Wa7ku&#10;pL2Jp5IYfPRFgihSGUrHIsq2/wA6fHz/AILe/Cz9nfV2/ZI+Efh21jtde8daLeeO73XbWxNlplnF&#10;dpc6hbMLSGMXEsp3K0i+W8aN5TRQzwOWzP8AgrN+3HF4O8OWnwt0b4o+E/FvxCS9a1X4keG7FoJY&#10;LBJZZUHnpaiMlNyo0MFw8KSzyDyklgEh/Jy91DWrK4tPF3ha+h0/UtG1CObT7/T9SME8MgYFJYpf&#10;4dsigjDZDqSp6kfleU0auMxDxlWT95t2VtW97+Xlc/Qc5xkcBTjhacbuyXXRL4befmfc3/BSv9ov&#10;UfiL8frPxp44+A/ib4c+KNY0Gzur3S9asZdNEnlSyxWd9Z5SOSaOOBJ7cTytIrrcbY1iEWF4e3/a&#10;R+EHjDU5PF/x3t7vX9Q1rT7GC4kuGeS7jjtdsSrI7L5ZnlFtG8rnzDKJnywZ5lb5d8F6RAfi5p+u&#10;+N57rUItSvSdYmklaeafzVJLF2BIlYuCWG9kY7trMNp6mbwvZ6r4bttd8NW1xJbLqUdhd3tvGZY0&#10;llkPl+dI0gEbMhLKpC7/ACdu0mOV19yth6MZKMo3fc8NZliY8zTsux9Y/DTxt8Nf2y/j2/hH4S6n&#10;rng3WtP8KrY6FDNdTNpOnaakctvcj5ZvtLSBHWcPv2sYimIwVZL3jK1mvks/BU/jW11LxNealaeH&#10;9ej1G4vLjTbewguYMGZpMXC5uZftCpcs1vKtjJMdxEIXx3/gn1rnh74L/tM+HfE+laQt5DrTLp73&#10;mq7ljja4VlhMXlzAoRL5Mm5njZcKwkiXfn68+Keh638KvF+rePfAHw8l0vXbjVprqFtFha6ScCYx&#10;3du0cKBo4hcMjR2MVxGqFLhpJLoRxtL8PnFaOEzRUor3ZK66a7O/l1Pv+G6zzLLXOXxRdn6aNfgf&#10;G/7T/jDxR4e8DN4Rf4pQ6hBfXkN3fabptxN9mS/KPIWUG3hhiif7VOyhC6uNhUsoDH9Uv+CFv7Fl&#10;/wDCX/glhN8cvEt3fR33jPVNQ1yCGz04xXEcYaOzgG6RY+f9CkmQh1XFwjgqwjavyE/ah8GeOvGP&#10;ji+1PVNPtbFPDU0Ony2YXyYFSFBDGsRlVXYGBI8GR3dxHI2eAi/1W/BD4OfCK0/Zd8P/AAj8Faxc&#10;3HhrSfCNrpWiXB1J1lGmxW0UUW+aNkMjNHGpaQYLbiRgsc/SYSnzZPKNPWbTf4X7eiPmMwxnPmzm&#10;/hg1H/M/ls/aEu9S0z45+KviBY6xApXxpq2ixQw3EBhgsJ2klt49sJdY9rHyxsUW264Bizh2Oj+z&#10;b+0T4W8Ea74m8LfHXT9f1DR7XwbLomkDT7yaL7Ncz/ZIm86dGD+QIbeQbQj71mlJjG52Fz/gqR8K&#10;774f/HPx34H8N3F0x0/xpPPmWxEIRZJLi7t+Q2CFileN2CoiPCARuHy+Q/DvwH8RNObXviN8RL62&#10;tdQvrhLaTS/tCwSbPNRw0aR/NsDBPK8s4BiUDA2muzLcyjh8LHEpq7SST+XR7rV/gfL5hRviJwne&#10;6b/M+lfiV8VNH/Zg+K2l+Jf2V4IfEHh3QpLFLrUNQgOpx6hdS3T3SXE6skBjlfY8TBEikCwxsjKp&#10;+bz74n/tPeOvGHjPVPiDfR2tjHqXmRLb6XCIYUtS8bGFndfMlLBGDLhcyEzRuWUxjynxJrfizWNK&#10;0qK68V3MmvQNJaWK2kZD20SSq6bSw81ot0kjZJ3Dy34wtYt34d+Isy6BZ+DLHxFqmueIdaaxs1fS&#10;ZG+2SxLbyLFDlpDLIqzQs6sAyI8QwEOW7JYzEYqDVSSUW3Ky+Fd2uiVjjp03GooU43ei7tnq3wm/&#10;4Sn43eMtJ+EFhrmmQ6lqF5MlyPFN+1vY25SCSOVrpEQmLyyFIxlgqALkg4wv2YvjXZ/CP4lx+LfE&#10;HhewbVtDuDc2Or6vZqRp99LLE8t8lv5ZM8kCfvYosgp5WQpfAP1b+z58BPDf7Fnw/wBN+MP7U3gW&#10;/uvD8Gqf2b400nV7qaH+0ryOK+ig/s4JsmvIp7Sdo4iGQJOxZC/zoPkz4x2lx+0z8Z/F37RWs+GJ&#10;/DcOu6280WjWdqfNQSg7rxcCOBmeS3laZYiiq858mLYrRr4eBxWFxirQt+60Sltdre3k/wAt90fW&#10;YjC1OH40KtSX756yjvZdFby6+e2x9G/8FbNVvfin8Nv2ef2pbizsre5t/BP/AAg2sR213YSLK9lK&#10;bo+Rb6ciW8cMM1zcQAL5bK1vtKYVZJPkPXp/EkZh05nJhjXG64k8lFDZYkK5UAfxNgle+cnJ+uP2&#10;cvEGmfGj9k/xd8B/Eui3yr4tkj1XVLHw3dT3F9rN1bQBLO2NuZ2IVbwOhJBQRW7sQsqxyr4XZ+BN&#10;PtPIXTbXT5roW7WMiXP2ZYpCsQ3kbR1D7SGUblD5DkABZy3MJU4Sw02705NfJ6rXy1Xy+QcRYWNH&#10;EwxFP4KsVJeuz/R/M8eh8FfEq2vrbWdMhntZ4LyM291DcAyQz8uh/d7mjk+XPzAN07kV7/e/EmYW&#10;x8Z6P4cOn6itxK+seFbi+vJV1ESQ20f2qF2UttimUBI1kaYpIsZLKmZ+FvfGFitxqGi69bCzWRn/&#10;ALYhgikfDnyymQp2xqrJ5pb5wTHEACeRk+OfEMmo6ftuLuOa4jVbSxvrXTRAGjMg2j5yDE+MfdBI&#10;wwwF3V1V6bx3LGpHy+T6f1to0efleaVsvq+49HZ+jWzXn+D2Z90aZ8a/Bn7QCw+KdHmurxbi+j0x&#10;7iTwg91L5LQoZH+0y3m+XeIpTlhNIiPIh3jBf5N+JFhpfw9+M9/qvjDwrf2c0mnyJHHqN66uVwV8&#10;wzIFd3dvNyw3F8Mmwxtur039nO9t/j5aXFz4DGl2fjK1i+yTW8M7We2BnbKkn9wyD96Y1IEkaxoP&#10;NkG9Rz37SfwP+JGuvfXertLoeq6Fpcb32lyaa80h0+My41CMCJmliSMLGXUhkO8MsZDLXyeW06eW&#10;5pOjKXKno77q+226fex+icQqWbcPRrUfeatJW6pb/NdrnnuvfECQfG++1K2gtrq8TVBNb6hfPHHu&#10;YYWB2ZoxwXAZDhRlm3ZPL4MfhGJdSbSdS8HXF5quktG811DJJNbRRyPgPMoTLn5wQd4XPDDb8lVv&#10;EHjDwneaJa6Z4MvrVri+sYJ7yxSZkk3TQhJkdifLC71Mu35gBOAWDRKBUhg1Lwnpj232DUL6SaFX&#10;+26berd/aVQM0LJviLKFUrljhfkGASpr7SNK0Ul7rsl28v8AM/J8XL/aZN63bf36n17Y/txfEseL&#10;ry8v/HFjcNZyQqukw6HFPaawLaeQ7Y7lo3Uw+c+YGVcosmYwu0xngv2sP2gtZ+JHi7+1F0W0kgsb&#10;PZcR22mxSRXkb4llmEcksrMyyXFwwUguiOCzxOrBvA11D+z9dXVB4gmlt79ERbi5eRFkZF2+Qr7d&#10;nBAX5T0CsMsNp7W+k0jxRpsXhG6+wR2H2NZI77T/AN1FcRq8cnllWUNNtVZOcMGIxFETGqv2fXsZ&#10;TpypVKsnCdm023qvX/Mm1NyUlFKS26aFXU9c8L/ZmurvUZ7+xhSKKRtJjVJpriFJJAzqxeNAC0gy&#10;6zE5Y4549n/Z5+JWmeB/7R8jxVHpqeItU+0a9cX1vB9ri1C0zdQzRxlHkCNcWwllWNsSM8SKGaNS&#10;PCTfaPqcc9vaaJbWup3b7o57eFNrzCUs4uCSvkgRFgUAUFFErqNu02PA/iGwj8S6N4e8PaRb31xN&#10;fQzTLdQiN5laYmNWaBZBKPOZc74ixXykQqvyuUsXUw8ueCtboROMatrn0B8Nv2yPEK+Nry08Ny6p&#10;qWm3EQa68ySB7lJJ5ZpZGgkWA+TO0bSxeYsO6ePe0q4YRph+LP2lPEGn/E5vitC7R6l5csXmR6pG&#10;bzUiGggEt0nntPueO3WXDhldm2xhQ4FeYePl8MaNpeqeIrWe+S4l1RVOn3EkU8Pkp5plEYCoUk8z&#10;Yu9V2uZHwV8vFcpq2qzx+JZtKvhJJeWsbRw30l495/pAYktvDBSjCMx9QqqXIJAy3P8AWsVi6fI6&#10;jce13/n/AF0KlGNPorrqd98Vv2iPFOpzWt6/iCZbi1S5ltVXTW2WjCHyo41jM7tHIWdgsrYkJ2lv&#10;mZFXAg8d22oaV4f/ALfnvbsWsZNvapGbaRLHLEBCsgBZjvQBlkjzsB8ztwutW/8ApyafHYQwtd28&#10;lveqrLb+WoK+ajxyuM/6sY3sreYpDE7tx6OLVvC9hZrJoUsP21UY7Z5Y5I4QyjfKrhvnVXWYqxP3&#10;I0O4KzSSFSnFUkkRGr3O08B/FO5+Gfja11TS9LS3bTZkl0/WYbxLh0kVXkSXe8jIQrPuC8gZ5Oea&#10;/Q7/AIJe/Gj4ZeKNS0n4M6t8bdX8R+JtY1a+8RarfXFtDe2GgXEaQS6fpdqb0K1zd3cmI5FhlScz&#10;QQRtE6IZa+Z/+CNf7KGp/tXfH/w/qHiP4a6T4o8EaNqUcfiLTrzWhYLe2cjfMFjjmja6FkGN6yMX&#10;YeXCCSjkn3b4p+LvCOgf8FT/AI7eAPBXxG8ReINB0HxZcapb6N4d0+W7WHVruHz9Qka7tree70+2&#10;j1aQ2fmRwygtN9lYpHcTSnx8XShWp1LauFvS/br5X23PsMhp1KPKm9Kl7fo9/W3oePft9/tR6J41&#10;tf8AhlzxtrGsXWvfCXxFrFp4ZvtQvBu1HQ21G4Z47yOFisd6twlrN50vleabVJHEqlQfPNG/bP8A&#10;hfpfgnQ/Ani7wNHren6Bp+23s7i0EkPnvJLLJPGGmZomJbY2HwwUAodsYXB/4Kd3lz4h/bG8W+Mh&#10;4njmn8YSWev6Sq3zyRR/2nZW11AylkSQbVmRA8kUTqiDKqAsR8hbwd4dF55UVyslrHayv5Nw1xGZ&#10;MOm51IVuUhcOd5jUIRlCfnb16NXDyowfL0VjycVi8VRxk6cnazaZ6X8f/wDgoLrXjH4d3Hw58IeF&#10;rG0tbxE86eSEzXLsLgXKq0khJc/aFSUluSyg8DivTf2Zfjz4n+G3wrsPEHh7xNrWm6bdWd9Dqk0X&#10;it4LvRrmKewupZI7SJ5I97mQrDdtFGfPmYrFJc26CT5z8TSfDvRbL7F4Wit7bVmvI7WHTvs8zXHm&#10;OEJKscySYIYYyRuZl2BSEOcniq21PUbrxH4Z8V3moQTLGt8v2qVXmjyrSW7+YPnG8L9/O6RS4DHD&#10;GMThpZlR5Yxtvbp0/qx0ZVnH1LFOVR3i9+vzP0B+JPx21DxF4VtviGnxY0e02adZ69qFxq2hail3&#10;cXVhdW1nDaz39tZGdyiTTFL6GSe4ged7aSZ/K82f5VGueFfh3puufDqKys5LO4vrXULO4eRVkspm&#10;021bPmzAtEyq0e2YojN+9VBAN8K9P+y3qPw21KGHUfC3xG1Cxe4jNq/gPbczGGdYkeeJpILiGX7P&#10;IYIvLnaRtgcI6QBVkFn9tLwzq2taq3jO68FWnhnVvIhtvFEI0c2NtIqQ262t/GjSOChMNykjIyxt&#10;utzh2SSQfM4OUcvx0sM3y82muny2/L0PsM+ovMskWJpe9yu+munX/hvI8V0L4pfEjxN4p0PwQPFV&#10;8dPudLudC2y6xdWNnplrLdSSwp5wLqtot5tuGhChXcNkbnDDz74gW8QmkhS9upbieR4bxXUwF5lm&#10;IZBEZCVXcDlyFAYMNmeWf4wg+zbdRudBvLOZVEc0dxL5Fu+VxlAqLg4DA4VAuzc2STWp+0Pd/Cyb&#10;xhpvi7whqqxtrVgtz4g8LmaWc6RqSIq3UJLEh4nuBK0QY+btc7wVEc832VGNqist/wA1rqfnLqe0&#10;wr7xf4PT80vvODksbPUha6A3im2kFuzytJIvmYLuN2RjfuGE4baAyHgBtxwrjShdXixaYJBNGg3T&#10;yRiJU4zuyxHJyCMkd8dBnUvrNbS/CadqbTS3Df6ZHcW4AlG8cMVciVdy5yCNwUnoBhiam1tapaWb&#10;JcOsfmGHIXHyj5hgEFsDBB6Ajg/eHpQ0OOM3czvDL6qtrcaa6uYJAsrQvIQPkyVfcGGDh2xzyHYD&#10;rX6i/wDBOLwX4b/Zc+AOuftPfFEahoviXW7KC58M3niOzurO1ks30+6VIEvbIfaokkDtcyNGvltF&#10;Z2/myRCX5fhz9hP4ceCvjn+1X4L+FvjyKW303VNS8/U1j0+eWO7SOGSb7PstWjkUTCMR+Yh3x+aX&#10;H3Tu/QL/AIKyWWv/AA+8A+G77w1YapD8O/HHjCOHxlcaDA8NnfRtbW0zB5W2RSTSOl20GZGDLFcR&#10;GbYm1PkeJsRWxWKo5XS0dT3pPtFP9f08z7XhqjRw+GrZpW1VPSK7ya/ydvm2fAn7WHx5m+Nfxw1/&#10;x25s7eO4nkOmnTtMjt44rV952rGoIjYl2YqSQzuxYhjiqvwj+Fsvx08b+HfhDN4ge3tPFHiyw0tr&#10;p2Zo7VppUQuAo3fJv3hTt++cgHK15fcqsM0czgCzaNpLcRXCFgqsFABxuVw3sSOWGSCw9W/YYvre&#10;y/a++GvibStVSO3s/iFos8qyLP5gjF8nRBuIUfd+82M4G/JFe1Ww6wmAap6ckdPkj5yjXqY7MlOt&#10;rzyV/m9vQ/Sr/gvr400fxp+z58ObzwvdahqdnfeKL668K+ItWls5ru6+02sX2xU2RwnTVjubgpLa&#10;bVV2PIK26+X+atpqtld6TeW3i3Xpp31TUFh1aW1tHEsUZZNkkK+cFBlld42WQBgsRc/O6gfpf/wX&#10;K0JtA/ZC+HbWHhuz0230nxmf7Q1CMXJaTU5ILu8uBaSO8kUVnvnfEYkVN5YRBo4wx/NrTvFVnBff&#10;Z9VspbGy1KZ45m+ziCAzEZTczxsLWM7pvmg2AB+P9WS3g5LXlictjL4tX+Z3cRqOHzR8nZaGD4O8&#10;S+Jvg18VvB3xA0i2aO10zxBZ6zpkissN1MlvckAzLDK0kDuykGMOSF2EFhIkj/pF480a81Nbz4n2&#10;mks+qWtnbTWsFxqQmkF1Fe2cH2h3n2s0Hm2scri+RmYWUhEjRyGVPz38f+L/AA7d3TajqT2s0l7a&#10;yf2hNlZEkEcIA2heIgsRKqqnCgRqQCdq/c3g610jxN8D/D8ehztZaxq3heCVdQOrQNNAG0+CGCML&#10;cKvkr5CBi32lVWS9mQiVlCV5vE1SMlQrVFy7r77Hv8A1JVniKUNvdf5o+RvirpGiWfjPXI4PE2nl&#10;tG1S6s8S6l5X2SGOdtrpIrlZAEBb5GkZhwshGHH67/8ABun/AMFPPD17oX/Dvz4r+KLOafTLu4Xw&#10;GWmkVpdOWNHNsDI5kHlecPLEm0rEoiQN5PH5N/E23N18aNX8TXlzounw29ss0mmza1Dp66pfRxyS&#10;W93KuUSb55UjCq7eX+8K5CM1cHpnjm78D/ErTfF/wa8b3Wm61o+o2d74dtWsrZTPdC/k2nzo2XMS&#10;pJJ8/L7sLyMNH7eB1pxcZfZT+9LR/wBbPyPmMbU+q5tVjUvbmaf36P1R+sv/AAX8/Zp8b/Df4p23&#10;xy8D6DHrV3qdjNaaWsMMca3mjmUtcW8uS+57WOSQcqgaO48zeWjdK/KzwR8aZbm0tv7F0Kxs7JdF&#10;MFza/Y4y0dyzRxSTqQx2AAQssjiNQ2/y9vzM37HfEP8AbI8Q/ti/siab8ZtJvF0PxJD4Fvru1vF2&#10;LcadNLYyRXBhuco9uvmRzbZ0IbMasPveWfwz8J3nh+1tZI9b0K4t3uYbU6kFsfKS2tXaIecHYOwd&#10;iS24bQrSDAwQo8bJZUMfHE0+R+5K3pe+m9rLWx6nE+D+qPD1m7ynHVrZ20T9bNXOyvYPgq/h66k8&#10;SeJT/aEdzJIlnaR+fLsKMqZuEBSF/MYvtjLrgOwXKKsv3b/wT6/Yh+Fcvg6H9pXxlPp76fIzz319&#10;4m1gRLY6dayLfXV+Le32vsFvD9o3rOXImjRkJ27vgbS9d+D/AII0W6uLHS7W31OxYSaLeaxZS3l5&#10;JGwcNEYllW3QwvsweZAyyO524hr7g+Hvib4h+IP+CXXxI8W/8JuL/QYLybR9DtI9AeSJLWRZSzCR&#10;j5lql3B5ERzIzrlEBBcSUuJPrccHThCTjCU4qV9G79Fbo/Uvg36usbVqzS5oU5ON9bNW19UfKvxf&#10;+O037RfjyT4heObGPQbdbG2Gm6LpRuZbfSoocYMbTSyNveSUsVzEY1ZY43jifA5O78R6Bruoi2t9&#10;XSP+1mP9rMuYZIpWX5pzIytvP3y2CpbzJAACAI+P8XfFi0lvlv7W0ZmnhjkvJJp3uAjqFH3nIUSO&#10;vlyswGA+MdSBi6V408eeIof7HvNYmu7e5iaS4ZXZmAQhzKGZWdHVo9xKhTtGCcPX0tLAKNGKiuVL&#10;ZdP6/M+axWMrYrESq1Hdye59qf8ABOnw66eJ/wDhGvG2h2sljum0bULu30S7N5Z2twZVmuFWII/F&#10;xKirIUJT7Y0bGMMAfFfi/baX8OfGGueBLbxK0lx4f1y806/ntdP8xpofNdJHKthinmIjKpVSRMfm&#10;QkAeif8ABLCK10z9oE6H4k8UXWn2d7C0trqmm3zW8itF5jxOZxKYoB5jozZLK0kUaqGlIxD/AMFV&#10;vGvhL4ef8FEvEHivwDoun3nh3VdF0yfTdA08y2NmbiWwgR7kQxyAlHkh84YJBMiB95Bz87hoy/1p&#10;rUL/ABQUl2dtP1Z9dmj+ucH4SunrCTi/6+SPn3V7fwL4a8dXGlv4pj1xY9SxFeaLDMkF5H5uWmtw&#10;6RMu8fOkMkagA4yGG2o4rvRhpWfDzTLbiZA0rbXVCYywB256xh264U7VIGNz41vo+ral4in0a6k0&#10;a6uotqG6N8YreUiORV2PkJlgny9CduwKDuUe3/sxfsvfDz45r4w/4WP8S9csb6z0G2Oh6nZ2M6w/&#10;a2dbdjOJUYNboqPtVDHvwFJjYeWv0uLxWFy6i61eTtG1+vVLp/XkfI5Xg8RmWOhQoK8nt8lc8Z+D&#10;vxZ8W/CD43WvjXwr9m+2abGpW3khjaN3VlIRVlRhuDBSuBu3DI45P3N8QPiR4M/aJ+Gug618OfE1&#10;n4c1DTbe7Pg+a1upZdSitw0ZmjY7WKZcToyvKQWkTiRX8wfn345+HHiv4RfFPVdB13WoYtQ0QJJJ&#10;c6bNI3zs6FSG2B0cbsnesbDYRwwAPdfsx+LfFmneNNJitPEcLR3mqM1j9s1Xyx5zKA+ARkM48tDI&#10;CCQdvz8o3n55ltHH0Y43DySnFXT6NWv8/wDK6PrOG82q5bj3l2KT5JOzXWMr2/4f7zB+LnhG8+Hv&#10;jFviBpen2uix3GqXdnLosKAtbyAMkojSTGIiG+U8bS2BjAIr2d61rZQ6VrC7re6szcWy2lm5aJd5&#10;WNtzA/KZNo4YMGOFOQEP07/wUZ+DtzcfBjRPF+maXZx311rVu9wYIvLknlltr1vm2rtLv9mIGSxc&#10;hfoPkz4ax6Z4l8Sf2Drd5pun3jxMkMmoQmMyuISgjyFwsrFVw7FcO+7cCWNdWSZhHNspjiHum0++&#10;jPM4uyuOW51OjT1Vk/W6v+Z1vm3Gu6ZPYa5q9la7LZSI1haWYYysYUlvkO0HEbbcqEQK5ZMzazpS&#10;X9q3h2wu/tF/aqtvBNJboy3MYRskDeyqC7sNqYyxVjhlYjn/ABTqulNql9eS6ddQs2pSLFItqp2I&#10;J3fDvlA52kg5AJI2hlQADV0S6t7OK2jgsm+zrNcT3Np5kk++OIAbpXg3GJlILcLkb/mIHTvlFpJp&#10;HyzlK1zoh4O1aK6s7nwk01nJdW9v9o03TLicCZ/ICtIJBkuzJK7mP5lHmMoAVfLE3hq501bFtR8Q&#10;2EdtcNcLLdXgmkji+W74tJGUshys+/e7KQIVRSdxzz/i74nanHY/2GRb6lJcWLRyq8bJFY7Y9kbY&#10;IQfLEAd5Vewf7pAb4f8AHFlNLZz60tszXN4JZTeRss4tixUpvEkYm+Vt3LbmHyZUELWLp4irFykj&#10;WPvSXQ7rQ/Ed1qiadpWuaTaLFdSKYb+SSUxxxSSSRB7hUCqzIVlAyEYjc+QoUryfxDvtG8GQWMlr&#10;pOlNMsbvHprSedGsY2q0jMFO5GkVtq7iVZSclSUqXW7vwhpi/wBnXd1f29teafNI1vqGkm3bz1kk&#10;jC27RswliVwW3YC+bG6tGgWMVxHjzx/Z69aldL82Vp8rM00g+QBgzGMqFCqQSCoUqoUAE7eJwuHa&#10;rJrYuXNJWJNOutX8ReGH+26+l4LiaO3a1/eNKsSMxQll4hQuWbLYZpCScbix674MfCnxj8dfin/w&#10;rOC2e3lWNpL+4mnaBbCG3gdri4lwvJQclWUnIjjyzPk4nwu1jUdLvP7D8G+HpNQOqtb27abJo/29&#10;p2juEZEjgbclyWkEDYCq7uFjysTSiX33/glv8aPBfwP/AGi4fFfiH4Yjztf8vRdHkXxhDprxSNF0&#10;Kz71TLyxypLKBGj26jLLvA0zSpUoYCrVoq8oq69f+BubZXRw2KzKlTrv3W1fp8vnt8z6u/ak/bB0&#10;f/gk9+yp4c/ZF/ZrsJI/iZrHhmZ7fWr7R2t9Q8G2s4vIdSW31G3uALqWW7e5ijKYjhNiXAaYRTN8&#10;L/sja9qVp8bLjxH4g1PxCkOpJI032Wdbm/kZ4XkMytmHzmjtpZpJGZoo1DM8hHywye3/APBdL4V+&#10;KfBv7fXjS98RzXt//aWi+G7iz13xJYn+0riMaXbWcjSRxp5cZaa0uJFO0K43jzSwcP8AOn7IFj4m&#10;j/aN8MReJtEl1bS4Zjc3Wnxr+7jgWMyPITwq7FZpSWDRsCzbXRwX8+nRhDh9yhreDk31btd/ie7H&#10;HVJ8T0+kY1FFLoldL8j6N/4Kf+GofAHxu8KXdtMlx/aXwv0G+T+yY5L2ON47VIUS3uyWVkM1s5DI&#10;88bIQXfcWFfNB8XTWyWepeLtSj1BrPb9p0iSRZbiTzY/mdfMX5htjRWYh15UY+6p+8P+C5HhTwl8&#10;Nvih8Kfil8M9GPh/WLn4eyQSaTbsILnS3t9UulsC0tqwiiCRTYhmVi0n2SIOMPur4L8S6JNrn2HU&#10;fENtp8N9eTLdXFtFO4a3cSXOIEWV90kRwDJIWk8s/dbO5ROTuNTK6M294r1OTPqco5tXt/Mzm/H2&#10;t3fikx6bdeJPO0u0x9ngmXyLZSY2VXVAy5/1bYOTuJ5UHK19F6F+xxrNl+xLqf7bXhsTaj4X07xt&#10;J4c8RW1vpc8cuiXCw2zLNct5joI5JrryFYlcP5JxumUV494S8C6/ZaFNqaf2TfTyXSTXGrTSLJDY&#10;zDfKjSs/yxsT8zKwLOkL8FV+f9cv2D/iT8JvAv8AwSa/4ZsuoYdb1jxJpOsap4smuC0Om21vNeSx&#10;bZXdmtWjjgi3/Z1EQeIzFTGzebP1YrNsPlsYyb62t3v8vuM8oy2pmNaVKK6Xv221Z+U/7PWmTaL4&#10;Hk+JNpPZzLNdSnVVwYJLeFS0ctmZV+UiWJi3ALBtm3BCbvrjQvidonxs+Emm/Crw/wDEWz0/UNKt&#10;YI49ZtVjkuEcNKkttHZo0vn2k73kl3N5sqwy7pB/y6Lj5pm0TxNLNo9hoVzp+kx3VhcyW9iby3Nu&#10;9rLLPJHmIJ5ExR5FYxqJA6yBfu4VfRPDfhPT9BOkfE34UXhmksZNOjuIZtce3uJJIYAt350cW6G1&#10;ZpoXWKLf5ojmhlaONJNw8PNqccVJ1r2nf3fLok/X+lue1w9m08vxLw0/epyevl0uux4L+0D4M1Dw&#10;xaaHex6Va2t5eapqH27RbNZdultHIke7E2SkZAj2HjKpg7lAeTyvWPBGsaglxrcEG26jkImsCpJj&#10;RVQB9xAXGWAwCWyr9MAH7s/a/wDgtrNz8PfC3izVtctfDq6he3Ey3019cTrIkiQXMUrCKASyiIiV&#10;23JJLunCsrNjb8twWL+D4LjxHqQsZLpbq1MNrdOVTzCjuXVZG3PEwRiWKsCsgXajOCPYyXMvrGBj&#10;PS92n8mefxJl6wGbyhS+FpNfNK/43PPPDnhvVrmOZ9R0uS4uplZNvm+WoBUKR8hL7wzIdoGcKdyl&#10;dwEviTwprHhXTb6PULvz2lW3RY7cP8gdC+xio4KlVG3JG7JwQcn1DT08eW9jeWdvJClndSw3YsZL&#10;gSkMQ8cE7QRPJgLFPcZZhJ5aiTAB2Zoal8APEfiLS7u18O6hZNa2/wBhuG1SW9NunlXEM87xMJGK&#10;xt5QEvlqCGwyqzHaD68cZHdtJHixpylJRS3OU+A3xZ8WfA74p2/xc+F2oyR6zpfn3FuiymFcNFJH&#10;JCQuS0bxSOrr8jMrYRlZcj9Uv2gtLvP2/wD/AIIn618bPDWlJNqnh+Sx8UaQsMsMd00NhLd219aX&#10;BkwzQ2yXF9eI42CWSRhHEoVFk/MtvhzrOlas2keH5NQkt/ENjcR2tnpc00P9qRmdYYpY0kjIuo1v&#10;owHjSINixZgEKb4v0a/4Il/Ee3+BPxo8Xfs0alrVlqngnxVNtt7ia6tryHU7tLeFLvfEZI3jt5hM&#10;IlDRrvaOGJgWSaNvneJFSp+yzGnb2lF383G65l+q9GfTZBOtL2uAnfkqr7pdH+jPyv8ADNvpfiLS&#10;biy1S5sY7m3t2lgkmuJd0smIwkSkuylupG4Lg5BJ+VR7H+w5oeneEv2jvA+o+KdQht7Gx1yO5uk1&#10;SN5rIvvyN8Y6xtGuAGIDeaMnazBfa/2mv+CZvi/4K/tReIvg1YLeHw7Nrkc3h0rYvdyNpN5I8doV&#10;kkibddpHiE4RS80RCMFO8QeEv2LviX8KfiT4Z0HTReeJG1CG8uNSguLYwQyKGljhaFkLYLtLGI5I&#10;nZ42jnJRSm5+rGZtgcVg5KFRWnF/c1/XzOHC5ZmWHx8ZOm/ckvvTR9X/APBaT9p/TvGn7Nnh3wkb&#10;rTz/AGz4+07V7K3Z4An2WC31GzlKiF3Qsv2u3B4JliXOJohx+Xd54P8AE2u3mpR3fiKzW10tH8zS&#10;bLWIxcXZg4+1RPbxtFNmRmCPubJwu6Qrk/ox/wAFN/2d7D4zePvAfgjTvCF5puk+EbaYLHay2txb&#10;C5ubwO0f2WHY5to41hZ8mKSFLjc4HyI2R8CP+CT1m3je0spPDV0Idbt5f+EyfWtQjuJkg+0Ww8qM&#10;eSqASzQTIZ0mn2QvK+PPjRW+fyPNstyzJ6UJVNWm+7Wv+R7WfZPjMxzqpOELLRfgv1Pzi1XwN4un&#10;v9U1CRm8mfbNdTXE6sLhZYjIXVYcghtwkVRuB2EsQEYD77+N2p+LPgYvh3wzdya9aab4D8P6fbvH&#10;eXwgV0t1WJJYrdECyFnjSNGaSZMTEsWdZRXr/wAOv+CZ8Xhvx/afEj4zm4lh0qz0+80u31eBp9PV&#10;YXUzQoZsRus1x5ZG8oApmTy4yokJ8SPgF4i/aM8O+IviNdfCiTUNIspVg8NmbzRZ2zW5+xvcIcrK&#10;AhHlCSQeUhMoYqvl+T5uccQYHMsZRhHWnC7k/WySXnvr0Pa4eyjFZLga9Z255WUV6d/vu/Q/LP4y&#10;weNYvEq+KPFniSG+bULOK6k0+HVBcR28Bc4jCxyNsTKoygsc/KCS+4K7xT4Z8P6v4ZsdetbiG4u7&#10;HSYE1ZrfUCPtF959xGrKLgM0n+ji1dtm1fv/AHeq/enj7/gmHqfhnwe0eoaJbCz1TVpB4itdVjji&#10;OhxqnzSQ3Z83ypVFvIqsZXLSuVlWQyBKTSv+CZFzrPw61bT7aK6/4TOXQ201NHW4gk8lmnWSBnaB&#10;vkmwnkvCiJFDEfNUGQSCT6mHE2Uww8UppWslb7vkfIy4ezbEVJSmrvdu+/Ui/wCCSXhbxZ8WPhJ4&#10;m+GGsaz4mv7bRbuaw0axt1MkcB1BbsSW+yVo1UAiKY5leNfM35O8g/npHrX/AAj1jq2hzJ5lvJbv&#10;HDDdQziYSOSnRZVwF++NxcAhRghmz+nP7GH7KV9+xF8Xzq+ralNew31neQTahbyJFFDfvNYQpDEF&#10;BSdVlgnSKVFUGO9VhjkLl6//AME8vCfi/wCLPij4n6HrsTSP4yFzcaVPZi7s4IGu5isqNGDtV4Tb&#10;TpvVYJDPDvKqpVPFw2eZbgc6xU1K8JqMlbT3ldNfPc9rMMnzDHZJhYOPv03KL9HZr7kfmvMostIg&#10;tdR8OzTWtxcRtd+WyrKWZWdMSkOEJDcDbjBL4IHH3N+wf8Tr3WP+CfHxg+FlvPcWtrbTXraXb20c&#10;wZ4Y7ZZAHlViqsqw8sQJCERTLF5cbrct/wDgm/ri2HiDwB4a8NnS21jxAtvpuraddPKlvcC2njNo&#10;yOFlMIPnMW27okheQ+cAGX62+Ev7Jfgf9n74N3fw61eK1t9P17T2sdS+y28fzySu0KxqyxoshkjA&#10;DowYu7vucp1w4l4jy/EYCnGm7yU4S/8AAWnf9DThjI8Zh8ZNVrJSpzj82rH5O+A/gxB8RL6z8N67&#10;B9jhZZJprixmE32O3EayNK4UM2FH73ZGXbHVGMhzKfD+ieFdP1K08CaKtjKy/YLm11TyHZ3lQwoC&#10;ZCVRiJJWLymMJJFkbJFRY/uLUf2IdQsNN+2adpGmyTNJHb3UHl37C8Esfzk5kji8lnW3iliRVRY0&#10;dY2zGUc1z9hWPWPEmm/D5rJtSs9L0W81+61m7RDHeXElskHkrIziPDmFZZNgjjZYxuOGQv3/AOtG&#10;FlLWTa3t/X3fM8N8K46KfL958WfBHT9ev/HWgW/hXUDpksskMsesWzW6PaIZo7YqxwokcStEzMxc&#10;qoZvLAVhX0V/wUO/Y++L3xn/AGuNPtrbUrSR5fB9gbjVdashDPe3coW2jF0LeL5J3JgZY2UIecEn&#10;eT0up/sQ/E1NQ8NSWOsA+I7PXBqMst7ar562+mwSnyMFmj3I0pmRifM2sxIdljDfS+mQXmv2dl4+&#10;SG8vJNPY/wBp2vlpHLc3UMkghYqyDzeLhlP3WDxx733EivEzLP8A2WaUMVh2tYzi9Nm9vy/4B9Vl&#10;ORVJZLWwmI2UoyWu/R+h+YPiP9hX4j6P4jvvCdvqbXE+mS2cGqTyqqWzTXJZIOF5ixG25fN2k84U&#10;n5W9o+Aeg+OPgT+zD408YSaheaZBceJ0stO06b7VFeSTxQRiBvLDqiK32koVl3uVmyrYLCX7B8Hf&#10;BLwEiaaL3RbfRV8M602oXkmoWMFx5F7AHBkd1b93gbSizFw4RsEqYlio23w58JS/EHw34c8O+HTo&#10;ui6bZyarBo8TBbj7Q9wTeB42zJMIollUx8ESCIlmDgyc+YcS1sworD1Umm03p0Wv4207HVk2Q0Mt&#10;xk8VTunFPl16vRfcfmoPgvqsvjfxL4t8QXf9pfZ4ZJ4tQi02RrS5dpkQMpYDICbz910H3SoXBr3T&#10;4l/APw1o2gWngPwfbJGfDzXNpqFxZeTbyy3gs1V7V3DCRt00bkq67lYqxBWT5ffPiJ8Dk1TxtHFf&#10;S2N1Hql551vaX1rNbxvYRRsRLvYrKE8pznDGXbZxO2xctJ0Wj+BtA8aeJLrwX4tT7KlnpF1JfahB&#10;Yol1HdRAS3jzTo5XBgUYUErIZQwjQsprtxHEntFBrSy2W2iXTy1OKlw3H2knK7v16vUwPiN8Ltd+&#10;Pv7C2neDryJY9WXUbCa++yRQh0utywzuIlmOwgieQRxDcZJFVVBbcPhC5/Zw1vxb44vbi3s4rqwu&#10;GksNK1KGxlRdRkGQJdsuJN7HbuVwWXzVzkBsfqJBo7abK3w4utDtxDqltd36nR40jVLZwhuI2GBL&#10;IhuWhXy/nQAbkwCAeZ0HwMmqeJrG81WwhtYGd5/tEbzS2itNLCLnlmMjiQRo7yENholaNmVUrx8j&#10;z6WVRq04q8ZScktrX/4ZL7z2c5yWlnEqdWb95RUX3dv+HZ+Xfw58I+PfFNpJZwXN5DJdTGzN3Hos&#10;tx5LOp8yGX5QYldZZMlQzyCNVVSM5bdW03gG8ufCNta2jSSXML/Z2jX7Q0cSZkIuDHmMoS+SdmWK&#10;zA/LGy/Z2kfCGw8QfE+TQtFubD7LYu39j2N1cNB9pd7hDJdmSCORXKTbS2WwxiBMTLvNWPhx+xn4&#10;U8feKJPDvxB1+a11CDUrpryO+sXE91fOlpHtRkdUMxWaZ4Y9o2OkBRkUhj90uI8NKXPPSPZb3PhZ&#10;cK4iUYxjv+B8By3Ny+tyT+OrZbOxvBMftk9tI0zKkCv5axq+0sQ8RQHChxGC6R7zXQeDPh9qer6P&#10;q2vxwTXKaZDHcRzWsYvLMMISyxkbyWUIj/KdxDJtI5Zl+8vhl+xL8JHjXxVomlw29nqOoywfZbu6&#10;kmhIkTa8LQosEbxvFJcRHJ2r5ELbtrySzd9afs4fB/wF8NNf1S+8D+GZ1+y2sOraf/ZIXZlrabY5&#10;jO513+fMJmkaRBsXcTKqIVeK8DGNop9C6fCOKU7OS8z8x9M+FusanJp9pfQxj+14RcwyTM263CyS&#10;J5pEZdefKdjvK5SOTAXAY5+nfBHxzqHjYeHIPB+oNGuqx2c03l4FpNglo5lB/dybcsY2ZWUqqtgg&#10;iv1G+H/7OXwb8Yz3Sadol9/aieH7y5jv9UmkYT2EXl3DSRAyeXeIsv3F3pHH5eeSFuWsax8Gvh0f&#10;EvjieP7NeL4klOmW9xq9xMgjWL7RvvPlMToCtw7RqsTnyvL8oxxxzLJl/rdRi2lBr/P/AIY2jwjU&#10;3cz4D0L4deO/EvheO9u4PMs7a6ijuLW70k3E6PLH9lktoYyTuuYxGH2w+U7/AC7n3+WqHwe+Bvxc&#10;bxj/AMJRor339teHddt4rXxNoOtR3zxzKguWSPyWbf5cMMrLKqmNiwV2VR8v6JD9l/wh4s+EvgL4&#10;g6frOmvpup67ePpuhWsEP2eZppbeIrG8zxlbjykY/MdymOIJsIDpNb23g7Q/A01tf6PFqPi3xBEd&#10;U8T6VqVzL5lvqCXbtcxXX25Y40Ba5aR/MCqZvKDS4j3R8VTi6TpuEIXbuvJL+vzNsPwjTjU5pTen&#10;be55d/wUR+CHhX9of4XeAf2gdL0600vUvDl7d+Gtf+x65/aT3kcEUt1aqCDgW0bTyI0qMjbHLP5j&#10;Km35a8K+CtJi8cQnXY3kj0XWZtf1DUfJeZioZJna6t48qGUwGPcyJ/rypaPajx/ox8PfB+jfE3wj&#10;4i+CLeF9P1aI6fb3NvftaQTJq01mRBNLulMbsF8lwq7YRIysqbSWZvIT8I9A+ENtDfSeGre41641&#10;qWLSdNTRVs3eOCV4pLm3g2ImCbRJFCknbKEZ3JBPlZbnFajhXhZN2V1H0ev4I9fM8go4nMI4mm7X&#10;s5eq/wA3Yx/2vf2dbq5uPC+ly+GJNVvrzw9/ZeoSafFbS3OqRx3+qyylUBJWS2t2KsxCeW9t5m0i&#10;NVPG+F/2ItG1r4V3fjOW2vLnxDd63E/h/wDsmCZ7WWFbLUTc3C7Q8ZkdI9OmZSC4WaR8KpKr9IXv&#10;w1uvix4ok8T3Wi28uh6Lps5Wwujdx6e72jzP51zPKF84I7Rr5e5md3VlUgxbrniHxRBF4ZsfAdp4&#10;f0u3udOs7ptc0OxtwL25uL2NLhTh4l8wyRlZAJXPygIGKsu7kwub4qnhI0oSemjOzMcnw1bHSqzS&#10;u2n+H9eh8d/EL9nHxZ4e+Mxtvh1awXV5N4c03X7+HRVBhs55YbW4Wa4S5eR/LWWZjMY08pS43AkF&#10;K9i+PHwo8eT22p/AS28a297ZeH9HtdN1i8sdAFxFey2iSXL2wmM8irslhnLWbMm8LZtLDvkYR+2T&#10;3Xh34eanJ4l8TXeh31xpdrLqjapDaSRywRR29wZfK+d1W0Sd/MdzMm9oIhCvz4fnfgZrni7xBFql&#10;x8ULO8t9SuvE08/ijWHt0t0kvFmJCPcW8kYRkit4o4tg2usA2lWURs6+bYjEJSkk/Z7Pz/4CX4o0&#10;weT4fB0aig9ait8uv3t2PnbTvgX4g/4QGHWrxvEGgzahatb+FtVtdYWKS5tZLEG6lBEzoscqiKFr&#10;d32Ga7VQ8X71q7rwd8KPCsmhzfs86pFbwaxMlzNMqaX5VzLJKUt7qSJJMMke2e4Xd5RcKoDxKRKU&#10;911PwcbLWotbub+3/s2bQ5tT0bSdJ01Jbe0t2eWC9nMV5HEJo2S3YvmTc8CplgCynzK31m1t/Ev2&#10;XxNcvpt9Z61p99r7TQmC6a8kt5IlVulvNC1tMXdmAZFEZkcFnhSJY/F1pb+e+z6L+upz4XKMDhfh&#10;jrsaui+EtP8AHvhW3+EHi7xJatc6ZaxzX0V9qBuLOxTbIYLPZudA2I4IIICrytDb3ErAIWauF8Pf&#10;s3x+KPHelXdr4k1Kz1qzvWm0qNml/wCJXCtwJIWssCV41yI5gIysrBNgUKri49BbXG0/xVa+OfG/&#10;jO0msdHlaOOa+n063j+yvZ5mjtceXvke5FsIngIURCRmiKMzH0LwVp8Fxrujvr+q/bLVrZrmNdUE&#10;7NKtzdTC2u4TGiyCOS48xZDGQDHEGc7IwK46eMxWFi5Um1zK/wA3uvyPVxGDwuIjBzinKKtf02Pn&#10;Vv2Wtfsvghq/m6S8cd/r6w3TLElrdahLPHamZJHSIRFDOLVWiLPC7wxsibGaReh+Dv7I2gxfCNvH&#10;PiRdYk1rxFp32GGzOou2mCXT5A7ziKJQ3nFPtGy4aWKLZeXJ8kxjyX+hLHTNJ1n4N+E/iHBoEemW&#10;dppEBt2uhcebHqEzwzrCYvMyYoYJPNSVhJ5bSTGRTHvQc34v07wf4dsf7GvtMvF8QazCtpp9jeaB&#10;Ft0lrq4dI4PIhVlYItpKr7XOWuomXflBU1M6zGUXT5nq9fl0OaOVYGUlPlV1oeb/AAW/ZB+HXw5t&#10;r2N7TX7ux1jUVsmt1sWMNzaxW11b39kkjsxaeeRiivErOhV5D+88l19I8AfB7wb4t+LVl4o0W3k0&#10;3SfDLXktrceGbku1nLE8rXCvvSWJIZCWllOyQ+arzRSEQxkS+PNN8T+HvHaT+Cbq5sZYZFkurm31&#10;yJbB3EyyNPA4JLORLcoYN4OZWGVyz0vwztfE/hb+3tZtfGunyXsdjbXtrfapeXNjus3VJG0fdMkf&#10;zSNFcRFh5jssWTO7jzE55YzFV4uUqj7ave+m39aGkcHRopKEVY+jPG3wf0/44/DjQf2mLXw4+rX3&#10;hrQ5orm902Zt2pKdr/afl3mVY3A2h1DRFpTz8kg4HRPh9c3V3MNEtNSvNWXRDe6frI0p54pt7s6R&#10;uAmMSbjNH5W7zEyx2COBD6B/wTs/bSsPCGna54E13wb5a6tFLd6eJIzcWwWO1ihmSVWKtErJa70j&#10;QOu1eXlYg153rniZ4vjFq3hnw/4sbQvD9nDcT2a31ubi322brbmIr5qOohhYsTnLK6uXLrIDnXoU&#10;qdCM6c9912t2HQqVqlaUakbJWs+5tarFqVxr82va94Mh1IDXF/4mFnq9uPsqtZ26eWRNCy/NLt/e&#10;MY/JZ9iELIC03h74pxeAYjYXvhd0s9Lure1ja3tfImTe7SiyWB41BkcwOhKyAExknnKjzXxzr3i/&#10;TLrxJoGrX9nNDJfE3R1LUIvLs5ZhCy/aGMceyFY7aRGd1KBGIDlVjcaHh19B+KPwv1GPwv4+83y9&#10;QFreLd2PmRz2hmm8623RylIi3niPaxfckbR7iS5Pnxp81m9v6R21bTk3fdln9oH4hDT/AIbyW1vd&#10;Q6Tr+tXaaV4Zs2MReBWIjRw0YzFGT5gQhSH3BVRlZc9T8Lb+w8F6BpPg23ubOz0/RLKC0j0nV9yT&#10;3lp/Z/74+ZawtHIytKzSGNlB3SHIUln82u7C58RvoNzrtxb6B/ZWkyDUo9IjuVhWJbqzZIYhOCzy&#10;hJTLl0xKWyI1C4HV3Ph/XpvhbqV3480W2kbTby0tlkdVmS6nkliLQuky8oijMbKuHJQkr5pDzKKo&#10;x5H6v9PuLnJVKSjHoSfEXxZJrmtvq15CsEwW5c/2ebeaCKZ55B5ko2sZAu140QN96VlG5QTWt4a8&#10;YeEdXGlTW19aPGZY7cXc9x9pjm8vzJWnkkYBYSkBhZZFKyKrKwVsJjhfEOlaa+geHvEFh4PWS+s5&#10;DJJqVxIZLg3PkJORcSP5hWaMypuZivytEpcJIIyzxrq3hfwn40s76CBo/L0u9nsY78GcRzM00cbP&#10;Hv3JJ5E9rcABnLPsDSLlAZox5tjOapxgdp4w+IGgeLfh99ssdetLh9W1CW703S5pDJ5cykMbbyok&#10;iVW8kHDMoaBIGOwPG4bC1zxFa+BLfw9YXD/6Bq3L239noty8cskkcUcbIokbMotMhi4Z3U4UHLYv&#10;j68e/Xw7eapox0vxOi3FlJ4gtZ5LST7Zdxx2n2N1A84TxuSphIdWCycsNoe3ql3oUWpeFPEPhiWL&#10;WrJtLa5m/s2Y3F7PC9vcifY+Q0oEZZPLl27N42nB3DanRUndB7SEI8r6u5iWvxEudX+HWmz6haWC&#10;w6h4pmDR6bHgTSK6i4m8uVZNjeU0yBnIJdmIUA7a90/Z7m+Gnjj4G+KI9PtNNTUNNhmt7P7PeA3F&#10;xDe2STCXy/MZt0zzXTlSCh8heDswnyr8SoT4J8MXOlaPrn26S31CSeGVlSZXUyJuigDYaZ9qsYps&#10;D5JVcB8gjudG1a/0O01GLW4dBuNMhtdKsNSsbnRUaaVY4pSIyglKnIkU73kDv5nOwv8AP1xw8NeZ&#10;XTv/AF+BhOS5rxeuh3fiLxDYa74PupItL023uLid7XUZGjmlkhns4nMO7LJHGycL8qqzRy9d2FHL&#10;aTrs3i/SJINPhS1bULdvN1LVdNlkNqkg3RJbiF1ij82H5CIS7Hz1G/dxTvDUfjPXYNP1jw7eaPda&#10;fDr1jrMiakzrJLHBHeOSG3SALHLarDJuwjNs2rjG7A1/4o65L4HaLw7pLWn27VobzT761hJktNQt&#10;5ZhBGHkkCIz52tuZX2Q4G1WDHBU+i3v/AF+pTqQitDpPFniXwVofw68SeNo7CNrq40lbe6nguYlk&#10;hdEEE8crhVU+aY/KkweQg6AA1xPxhv8AwreaV4en8LaPNJateeZp6TWQnt/LnaaICFbqMkLEqpC2&#10;0DYZHjYIgIFjWPGVvqv7Pljqnhn4fxXEmqTDbDdXlx5cVvHYgo825kVYhJfyBnBjXfslAbYQvM2/&#10;i+DVPFfh2Kw09dt1rWj+XJaxuGuh5u6dpjJJ8pf95vVW3Alfm3Emqjh/aST63/4H6jjivZRlbqaF&#10;p4+8P33hz7DrTNDJ9na3mWC+VUjnksHuCIwQoMatCAoP/LNUUn52NW9A8bXPjPSby3+xLNeaRfXU&#10;2oWWn6S0/wBojfJkhuoiCZYmeSZjIu18W5UBjGfM47xFNdapot58T0stQuJpvDIupry88VCcXs8s&#10;J0qWZ5BjzWFzHcOUdBLjgEhTm7faTqFno2tPpMbwQzeGVuS00PmLFvDPbMWfz/tKoyxx7g+yQyO7&#10;EknfrLCwhKSvd3/EX1n92vRX/r1MbTtf/wCFieNZjpGvX1wlvJJa276ffFtsKwuJZ4hgRpuysm4F&#10;FJ8piFD7RtfZ9M8M+OpvAs91Z6dJGrReYkwl89BcvAZPKbAfzHW0iZ1Dkp5hZNu9qzfDWrQaZptn&#10;by3tn/Z0lxqLXSqzx3JjNvGIbi4ChQYmaFX2dCBt2jzGcaXxGuNQj1C+h0uxm/tD/hHbcR3X9pTy&#10;NtMsEy/aFlzt2PGzMGBLMybvlyrXKnH2iTtazX9fmZxxfutdbkt94p1PUfhZY6doGmX1j4ihsLma&#10;z1S6sY5ri4tbaN726tlicPvWGVoGw3SFAybeAbGn+Cv+ED+IVxd6co1q002aGO3soVkGPPnhn80R&#10;FQm1P3jZZ1IeFNpfkLB+0TZ+Khrln4/PiNrGR9Dt00O1kVN0MlyZIZo4pVQyNaqYZowjkhPs6eXt&#10;AJrc8Aj4e6F4H/tzxNpltbJZ2xmt47e4Zrad43uitupYlf30YjjJLMznqyvGcRyxjSU0rrr5a/5A&#10;qsua33HPfC/RYNMm1rUbezt7i+1SNtN0mxsdKuIZIIGWAwz/AOjoLMREvIylSDGLnftaIGRs74ma&#10;x8LbPUNcsfD97HPcS61BHqGoTaw++2td95GFI8s/PgxOXzhQzbiqowXe8E+JfBvh3xEviDU7TQUs&#10;Ibe7EP8AaF5DOI/tEcwt7YqT5n2TcsayiIjAOMHCEYPiv4aQ6/Jq0y3DWslzr15p0hmjWAXNvZ/a&#10;1t8YnIdvOtWjJjUhUMUYb5QT2RVpXfTaxUpKMd992WfEGtf2P4fbTPhpf3iwxw3ZurnTXmRpm8mQ&#10;QJMY5kUqI2jy7KXjR0RmjaYyS81e634x+JPwYuL9tNudFgh1Gw0+z1rXna2tNOeL7X5sZlR8xRSx&#10;3UKSySCUIZ5ANgk8waHiTW5/iBqWoS/D/TmvPCVtDJqF1HDqCyWj3k8cEUcBEcam5EaO7JmIvh3h&#10;Q3CgyS9ZpHh21+Jvw41iTSI7WCOy8YaTZm2huREEsG0zUAJwZcNCqR20koSaUEkFG2lI2NwfspJy&#10;X3mPtlKDszP0S9tPBHw+17xPa+FZPs80zWcVxc6TDHJ9mdXACXBRllJjkVPORSC8pO//AFYk5m41&#10;7xlZeHYdQ0MSabDoOoSR6bZQqJwmyRYEik8lEjvGiVpAHdR8wlbnDsfTPF2h+LrqPxVpGh+dpusn&#10;VLAX5utLurfUDdzW11crA2yOSM3dvcwQ28c4Ub47eIEZXzB5vbaXBo/hOXS7qx+2w6b4ug+02F5D&#10;LEsPlkhocOqNCiSyRLJIiooSeFGViXZapyjzX3egTqTlqje+DPinXfG3wpsNVTQ9RttFj+3XNt/a&#10;U9o1jBaxQvZwTtu2Sxu9ybaAJtw8i7jkl1FX41Hxb4i8Z+KNf0TxPBef2ZJ9o1i6l0c2rCP7UiIz&#10;bZWGN0yXGxgv7wRw/MwWM9hoeteFrP4ZaP4K1mO1I8M6mpkm1pGs57s7JpTFDBHEpXy5HLMhY7Fg&#10;dogwwTX+Hnw8j8beJdQ8RaG51nRrXQ3vNQt7i6V1ikZGk3yNHLkSADJUoAqom/axZRg9araVuhrG&#10;0aa5v68zuP2W/FVn+znpOh+J7/WdUtdSvBd2t1qEliRY3rPqEIWGMRwFFeGa3lnfeFO6Tc48pvKb&#10;P+InhLUPiL4j1y3v9P0jS7dTJHro+ZHaeSTbcqm5/MS1iuILxUZTNhpFcyFRHv0pvhlb348P6X4p&#10;ubprOy02OOaK0jgit/ns5ryCWCcK0d5bxvM0jiYGSIycH5iq0dLSaXUNU0Pw5qV1qF9M0R8SyvoE&#10;1s9jMZJEjvZ7nZiKNvnkMKRs0XzKrBpS5yliJRp2T/q9hU4xlUczk/iXBpvhsfb1vdNt49P09V8N&#10;RW9hc2UtxdQSyXCTosKJ/pCSIoUs5SRp3ZAVTbLlpceELf4iWWpJ4TvTot1eTXbR32pwW87xrHFE&#10;wErZkaeSVvO2hVMww0WJd0S918YLDV0+IES6prkdmtrfrb6Lb6bY29zcXDSyPKbqTA25RYjhw8YP&#10;lSBixYyDn/H3hyPxC8nhXVbmO8S8022s5Us7l4ri/WBvOtra2Vrl2mjRpS4TcbiMvsj2JGYVcZez&#10;jb+vM1k/bSV+hPbfB3xF4P8AhzY+Hm8E6PGq+Ixpt9pt5cWqbrNWMlu7BwkcyFLhHeLA84Sxlzki&#10;QVPHPgWPwd4vs7fWbi6vr6GziOoWunJBJOlxeZmhjixu8yIrhI5EkaRSLU5eZGJzfi/4q+IdheaP&#10;LoETaOuk3E2lWa3F1AYLmdpfs5uJcDdDi1aFAq5jiDtGxMjOC3wboWueENXu5R4RXUI1urmO6gu9&#10;OMpP2sNDkR/MfMiDwDawYDy4g0jyMBTipumuZ7627+v+Qqjj7T00Ibm71fUvFEfxH0wR6h9u1Y6X&#10;otm1uYba3tndVyJCiRWsnkhXMnlqqSNLGFAJasy20m/8VfEu+1X7Pa6zo8019HNrVxbwzDULu6k0&#10;612PGwyLgrPdHzlVVXejhWVSTu262dz4GsVfxDZ6ez2VxaXMt9pYE0Mkk0c0SWisXaJBCTGuQsA2&#10;yJ1dlfe8VrYaBY6X4zsbhND03StUsLyS38OsszSR+creRPFvVoiv7tFcqj5ZBvZmLGo1/Zy0W+l/&#10;IxlT9x26fmLN8ILfRPHmjavquq6XDYSeJbvVLx5NUme4sbcabaiGSJY13i5TeuwAyouxPOKOsWOt&#10;+NWlWmkeMPBs4gtNS0eKxhi1OQW0LPYw/PNb7lt1MhZklQMZAqnfKEZ5mjYcr4l/aB+Glr8MvF3h&#10;TStAtoJvFtvPf2OpfbrWICFYoX8uFPMSVPLcW8ZmkRi3zKsb7ZDUOta9N9u0O8iEN5NPa+Xq2tRa&#10;mYoInjdXhia1Qs0khZHCBvnZRFkhg+M5RxM4xk1pbT5dSOeUfdjLtf8AA9q125bxv4VsvA+vaZYW&#10;dzqTWi+IrmO1lJu5pRpzSou9GCmO22RLGSwKyyPIqcM/n7eD9B0q403SNJ0+wjtrfWZrrM9x50Cx&#10;LaxwW6Ss5JjI3XJfeSoa3kOUVkasrX/EmmeHfFWs6Zb6eZJtH1yHTbe8vtXbGnI1hPvDTSxBmQRx&#10;+YJZMyeZOy/6wsK5Lx/448TeJ7eS+i1KS8+0WfkzQ3liN0mWhgOxH2gzMsWfLjUBTsJUMdknH9Wr&#10;SlZPTV/kb05e9rsenRWlnqfhu40LxjaXF42sDz5hqEUkUsWmf6Ss+MlzBayR2trII0CbxC+VXYzj&#10;O8cLHo3w3t/GLyzSnXImguG1hbVpr+N3d5ZJnUSF38vzXByNrSOvlkDc3HeAfEmo2wRItGkuPtHh&#10;5otD09dSMg8iSxktLcuyvsjZPNllWRPmjlXIAG1TV12y1nUNMuLC8UWcK+IrESakt/8ALZMLGacs&#10;rqN6hQXDEA79yK27Zmq+qSlaDfb8CqlT2d30sd54BluMS2V34ohgtYb5NR1CVliht5YUSNZYnuHk&#10;VY2Ml2yhgwGw7MJs2ma7bWo/iH44kivrfE1nd6c0OvTXLnH2ly7r5Qfc8kLiQ/Mu5iOSWFcl8OmH&#10;j34LQ+GvCN/A2n+KvEn2a8uNWsnObxm227xlyoWRZ2Oef3pkYIzZYiDxnql+vi3RdeutTurzQ9Es&#10;2X7H+8dvsq+QqRkbm2+atwW2hi6q4EjpsiLHsZe0cX/X/BMKdWMqafodz8UNb0mbwf4n1GK9s7i8&#10;8R+KtMuoZlV3sLd5nu97XEKllRvItoYS4YfuGV1VGUh23fiLxLpgX7J4gKG3uv8AR9NtJY5ri1uL&#10;uK2ChHO+be0pCqQGbfC7iJDG7Py/hoaKfhxZvb6nfX2qWuqW6RabAk+3zobebLW/lwbZHVJSzbiN&#10;qzyJyQzncvdAtfH16vh5graneaDJFFcaXdhPtc1spht33K7uHxdxALkY+0u6qglVUpR9nb1v9w3U&#10;jKW5R0e68cfEbT7nW1h1ZdP1XULdrO1hvhG8+1YIw+4bo28mVmAVtzDfjLAxAW4fGviaLwv/AKP4&#10;tX7Rp+l3F19lbxBNa2sunPsuDboiqR+7WGQeZJISPlbd/qcZOr+Db/RfF9vY2HhPUIZrSxnu7XVH&#10;jkVdKRbO6t4ZUPlnefOimlkZEOCY2ZkZ0VORv/ErWd3qEPhSy0/+y9Q0tbaHbDuFsxt55Jkhw+x4&#10;g6wRIzuVUliMbhtKseZ3a1v+BUattuljtvA/xPmvdMN5qml2l2LeS2kuGmY3Fnq6okYFu0PErMg8&#10;/co3Mm3CxkBMb3j64s/Gmva/afDaC6tbOz3waJHfLcxiRApVBOryb2fLxSfvFbAEu0BgCnmuk6pY&#10;2fiuTxLrdzeR+XfTR2i32ox27Wd/FHbBJmBIUnjytm5Rlw+VyC/ofh3W7m+8c6t4j1K5V7K6W0kl&#10;uJJnmWW3tkKAq7lwQ3nlt4LSLIqeYSuxqxqQVP3orz/4BnWqe8kYGh+HLv4G+IbW2HhexOm+JtPW&#10;4m0+40sXTW0clqlu8cF3CWz5fnhhchAZAQWO47hg6RaahdeFtQ0fVtMutY8TXiNcabZX115nn7po&#10;UllZpB5e5VYzHLMoVYyMoP3fS+KPEN/4gt4NV8P3raS2pQT3cd1NfO9zY2aNZpLbCXzHUSeY4XaX&#10;XeNnOMZ5y20rTba/1ebxXYaIt4NMYfZYrdGSJJfJlM0kwUKz+XNGybCGjaNQpy2K0jWvG8l5aFK2&#10;juYfirwfb6HZafo+iaRB/wAJBJcQajb3WNv2yW6f7W8flI7x5iKSRqCygBy3mERxl+ks/DXiHUxq&#10;MGl6/DaabNrCT31xZ72l8uaRoY0iZlTy2LzOct8rMjSGPy8769xqfga3j/sXw5pb2+qaxq0jR/a7&#10;ralrE7COAxBVQbI5pbjOXPzspyFGGh0Hwnp6XdjqS+GktdH01mbSbIXymS0umuvKiG4n+BrtJclS&#10;Nlr5aBFZ2XeUou0PxMpyjG0jvvhTZaZpfgTU9Wg1m+it9G8O3UljaSQ+VGZ5S7IVYbMuDlwQgabd&#10;O+B5m1vM/wBoP4S634Y0C7h0awtwk1lNLcNp9u8jTTfZolWGJVfDLKpnCqUY4kL7EA3je8M6rq99&#10;oWq6nHfrbwyWavY/Z9ysIbW5tRLJ5mwyGVBLKoYqxZoiQSw4v/Ei8urj7B4d8HiKS80phCI7e8eG&#10;LfK7xliDuibaEjkMmQULsqEjOzOMpQqKV9txSrcy20Oe1jxXcfDuwutQ1TTTrUmm6I0nnSahIgRV&#10;QpOjeT8gYPbyHkYLREbQxCtl3Om3WrNqXj++0Gxure2s7e5vL6C0upJY4YVIP2lgIkBWRI33gkeX&#10;CiqxZS0l+bwREuuapqdxqEy6hcWX2Nlsyq7t0rxeWsiOEZox91gBkxlsksAen8RaT4d0O1/4R2HS&#10;7eHRLy4jiu76Qxt58bsYcRM6FXUqrEhUUMrnADS7o9pYiNOSUeu/z/pGd6k4ycjyz/hOdStPAli2&#10;h+ErifQ/EFudNjnutSaNJobedZ5YHePY20N5U3mKpUBWUhzEyvqftC654z1vxfrHhmPU4dLjjsY4&#10;rm18ORqIru9WUJbQzo6s0SS2yW7KVZvuqVLCORa29X0DwP4evdBsreJbxtJgjs544ZngtZYw1wdi&#10;srFEXZdjKsIlQQxbcqBu5PwX4gubxx/bEgW+k1O0meZLwR+Uu+4Aj4bGMGNVG7JVM7gDga4eXL+9&#10;Suk2/wAVb8Ec+IlKXuuVttPkeeJp3iS6sribxR4gkWxj1Se2mkv7sGR45nAMKRhidzJLPhiAU2Y3&#10;EIJD0Om6HrEXxVb4jaVrd5b3WpTM8ayRyRu0kkEayS4DBcZKq23Jcs29GLYGx4zWDS3sfEb2n2i3&#10;+3f2hPfW8ZWOOTduDNEmNisr7cg7SJQBjcK0bDxFpWkf2TbyW0MlnZ+ILV7aHaxWa3EcssoUu2Sp&#10;WJd3ybW2sCUCrl1cTUlaytfT8jk5lF2+fn5fmLpXgLxjdeFtI8beJPFzNptjql9pgaSMSSpBD9jX&#10;a0TnYcyawNhDICyySOG27T01leW2s+DbfVLu2/4m1zazNDcXeoHdFH5DlUiMo5S3njGGJ4iQB9n3&#10;Ry/w9aDxZf6Y+s+IJIba5v7cR2MMRRvOZJG87LyBVH7uKMZ2jBY7iqELD8XtZOjXem6Vba0uoOjW&#10;7xma2kktFjZUnFqQSygbpgzqxbfwTw5Iyqe/FUlv/Vzpp1JU1zy1N7UNRb4QHRPHFz441yaW88Hx&#10;XOn2KSW09vJcXNskksm0PNHv+zyW0MrDbLIIlYsqyK1cZpl14R+IUcpsZJ7W8j2NPbLYzS31rab5&#10;rjzj58kTTkRpEXdItj7kCyKr8VPHviu2ttduvFmi+EIYb6aW0is9Om1OSdGMkVnHdXX74fMrPDIU&#10;SMI6i8gRlITLaWhwDWPA8Wt6trukz6j4msYL/Q9D1i2S5+zxwvOiw+aZjJHOTpsapDEiPIBGEEWX&#10;jTuhTUYe1b3t2/LyPRly1JKD0tf5j9EtL3wHfxX99btow8U6hIbmyv8AQ72GG201ZYrpZIxaQqm4&#10;GULtETyHa20RuzO/WzeINJufE+sX+i2KSeH7jTbe6Xw9rnm3SaibZJgtuJlVBINokQ7ypdWw2VBL&#10;czfa3ppSy8U22h2SafpGlstnCs0kUcd4EVC0Jd5JbR2l8+SVUPlCVkBC4Hmb3wn0fxHr/hvWYZfE&#10;c81/r2oNp8Nx4hkizPbtJMVyobJuZTHGGZo9xSGR2wi5M1JSrQvfa39fcZ+0pxqWRqeEdf19/hZ4&#10;40hV1TXLnXf7Ohvtum7prVoMBY2V2IcuLyJl/vM0xIBCO/L+HXvvFvijRo/iD4g/tLRbS6vLTUJp&#10;rpLM/ZA9swiw0zM7vtYyOWdmjYnAC7z2nj1NGtNK07w7q76VZzadoPny2cdte3Ru2+yL9ojYyMZI&#10;isVs8gZBtHkqh2SEqxa+LruySz0fU9M0+zvNNktY7qGzusG4vlhMYu5QJMmZnjiAWM4C8nc+125Z&#10;YmMH7qLUoxu7GZY6H4R8SaLJomtCC8s7fVbgeHNNkhBhjK+YiMrg/vXEqoZMxBmhjYAlGQ16zoOq&#10;3egeEF/s1I/t2oWjWcKapYStJpySxhbdmR2cCQiR1dxHHE0aFgQ8jSVwvwv8WeDdI8Haf4ymhgtb&#10;qzt2iWb7QtwsEl1DItq6ozJ5SBd/mYjJBUKWTgib47a38QfDUBv/AIhXV4up3VnbWviZdUs44xZx&#10;xRz3JhBK7CXayaP5XJDQz8fOETmliJ1JtJaXNKcfae8tj0y/8dfDrwb8OtQ8GP4e0vRNJhvG1W10&#10;vUL1r82bMXfehdQkKgJaeVJGzyOPMjkLOCkZr/xAXX7TxBNaalrEdlqFvHDcaxPDJ9m1C4aGzSW3&#10;dPKIluRI6H5t4zHIrqRKyx+V+G9Rg1yy1G28XWkesf2bpdrZ6pba7LJNlYbxIW8wvs5EHnRbWkCy&#10;CckLGRhX/AzxHbarr/hm2urpLe6t9W1GfWLlo2bybxmmNvDOzl12ukBbew3GV43LKNjVPs6kYe90&#10;Nm4xi2hLbwd4Rm8HJe6J4HaQXV9HHomlXkaXFumyO3neMPHGsbyxiMOQF+WW5MewM8rDtPDOj+GI&#10;b/TW0PxTq95bzadErTNJcRzXsxtTJK/7yTdlDLeqfMjXEceSWypL/EXhue+8bX3hvVPDMVulta6H&#10;Y3Flp99HaS3ck1m180iy3BZxetMybsOwYgRbpPk3YniKTxzrlzfS6/rtjBaw6eJreHWdMWzNxqSW&#10;bXcscRt2VEniluoYjboGR5JPLwqblDn70nBfP52/zMo1LxUvUr+LLex8JTT6xc2Ulrbxa/qVvcXQ&#10;WFmkVobfeYFVVS4DRHzEww2mNFdSZCYsr4U6xD4r17RbaDSrc315dWtnpqfbLeQ3dtNMkir5LxhP&#10;MO1WbLIFXftjVVVEyPF8jJpUPjie4hspGhuLiS0tJVuhqV5PH58bgICFISTY0DSRTRu0mUDnat7w&#10;p4n0q4g13xHr9vLptwmnxSWn2W5h+0M9qwjlWVJUVSCscm4hmVSpSTLsi1fNam+jOZVlLEKN9N/8&#10;jB1Txn4Y+GHjfQNH0DVLPXZfDPieXUrS8xHNk+dHFBbeX5UCun7pJJSkoQG4j8yVTEoObpD63pPg&#10;a3l8KajdC6W6na61NdxFolnmQS3W+ILJ5t2UCq+cFWTA80Va0PQPCFx4cm1LxNoMj2kMH2KXTWeQ&#10;XF1a25aaJwSH+TFmDKkpU+azBWUIoFrxGdE1H7Zqljppt2lsbiW6vLLZIHk+0TogjjCmNIjDEquI&#10;wsTNGZfLVmdm3qYjDxa5Vt93cznibRd5b6lSzsPC9r4dPwsgjm1ZdMuLu1F9ptnKxiQTW9wEMsIJ&#10;6JHdBwu2NomILFowt3WptVtLu70nwfo0UF5ApvVksDIu+6aEyKt05JEiqVjUBB/q9kZwqKKi8G6R&#10;rk90NQtdNs5Ly4eKGz8+zgWEbTDO+yQ7lkykbksYyCrMFzgAWZrnVtTvG8Q2kNxdWt9eK9hIu3nc&#10;8UK43nEbZZ0C5ZlCBgTgq2dTGbJO97mLxFPRo6bxFrNrN4p1TQI9Kj1BZvFTahZ7ZUhupHLuy7Sx&#10;ZEKooUNECud23O92bkfiDrdtZavc6zqXhO5hhu9kMOrqG+znCyeUg53Z2JdtvMY3lggLZZROuv6l&#10;qeq29/cWAtpJpXe+a3ZbSR5SzkxbjuEQUZViVVY1X58hSxpa9b6n42+IGmnW9EEZ0rT4m+y/2my2&#10;xtAglXyUwjGNZ5bp8SIGCSKcuR5YdGtyTXNtY6vac1NyvbU0NN8WNYXt01vJcRWmj3xC2i3C4eIx&#10;q6W6om3CSrlTtyCrcbwo28/Y6xZappd1o/iCXT724m1Se91K4+1ybbZfIWHCS7QiRSO3l4GAWQAs&#10;BHzreJhp8nxBF9BrEesXz2NrE10rGS1aSFMLI+CyyxnLscYEjySFmAO5s/wDq1xqeh2p1q6a1jup&#10;JrbVmtreTdcQpPcXD3MYBVCNnnK6qdzBAxwACdY1I2bj1sZSr89TludRJrf9jWt3q2h6xp8JvNSe&#10;60K1uJGSX7VczqIoVKkDy28yWXcMBWKkAM7xyZ/je8v/AA74XsNFstahsY1WyeS4tdSkDTvIZzdB&#10;ojAGIJdY1Z48ZikbbuK03/hEdM1DxGZ/HejQ3XhrRbfVdQ1DS7GN5Y7gFri2tI40Vh+7jEFmFIkV&#10;1WCPjK7hna9JqHiTxHbzQu0S2Olzi11bVrp3jFjJLcA30Uol2kySl+cgYYspHmRMcZPml6bmSl7v&#10;MXJvEkHgTxBoN34p8PvHps8kdzeLo1y/mSIY8PcTqkvkh2gi8wJM8ZPkJysU2ysXwJ8T49F0rwz4&#10;Zg8QtpupbZ47GST7SY5YjC+yeRRIpwqoz7ZPm2sz4Bb5MDxl4v0rWfDl1YeE9It2l3/ZJ7WOwlkD&#10;2kySwIxj2fKkW2JwOZHLxllBURx6Wr+JY9K0LStOstMmudSuvCMMS3dwUlNl5dt9l4WQyAnfBdEM&#10;5CKHkVERZVC7eytT1X9eZEq8Uk4Pazf+RzeqX3j/AFjW4vEmu29zDpujWvm+HNDjvI41uRBdO0Nx&#10;NbSn58I0Uccbszomwh1KRsbmh+AdWl8DeFPEcvixdLu47i6voLfz0upob2O9heNImVs2ytFcyhnD&#10;jYq+Yd20qdc6cfA/hH+05LyS4l03Q4tRsb6PTkZoJxc/66WNd6tNzuA2ZVVUEkK0bXNKha1i0/xD&#10;4h1WW6s7u5fW7OzjWFktJwfs1raOhy3lsrbCCqDFvC+0gZFVK3Lsla/6P/O7OLm9tLnk3s/xf/AN&#10;m4+J51GKXR5ZrfUZla1urq3jnlUWtyELF9mOWaJrgiPaVYRKMk7Gj57xr46m1vV/E1/oOoQ2MNxp&#10;sNhbLdagbltTid1+ZjGTvckrIx2lCQ7ZJYKc/Sgus+H9Ihs757WC809re4jf5oxJHcKkYnALGPdF&#10;tJHylSJCdiMpbI0rxxLaiS+VC2kaG08kxurcrbmUzmKd90hLSBVJPGXRZIwNwjYjnjS5m+pr9Y95&#10;OXU9E1PRE+Il/qWhWk3+kPeW1vDa3LS3TmVpg0pYocyEyLGDlsAeU7EhQTR8OXerW+qXnjO2muLy&#10;1utNlluvtUa/P5iBI4g8WYxhIjncwTAT5EziuDh8feEp/EjXOkWstvZabp8T2N3bZi8u6iWIRztt&#10;UYClYY2xjDbgHQlwdrxBr+t6J4bvNLs9HvvsWoTs3kNatHLbyubhwhUqVKk+WrSK525GAFO0tYfk&#10;s5dTpqYtRjaOpuSa1pmp3Wn6no999qlgjkSHULeYvvfM0ql8kDYXkY/eAVpyCfl+TqG1q18OeHU8&#10;Q6TcQq19eWOozLeRrGzoi28DxqWDAsf3xbIDbhv+YgbvNPCWtW0dsulXepPct5n2671KZdrM+354&#10;3EgVGBMWTtkG0suV25D6/jPVRP4Kt/Eeg6hawSTX8YQN5hUTK7MjvuI8sMq5GCDGpXOdorCtTlKp&#10;ZdzlhjeZv8Df8HR6tprTaZG326LUtNMFi2mmV47aO4vPtCSFVIVznahO4mPynUkHOJ9Y+KMWjavq&#10;y6x4kj3afbLbW1oqp+7gaaLDI25nYkRTbQMuok7hyDylpqvia/8AFdrdWtvcWN/p9vbx2PnBnhkW&#10;O7K+a4QEJveRpMEBSGXbjBzz7Tah4asf7Rm8Vw6e11utLPUFhuHhVEDoZZRB8wNsJYzwXO+PaFYj&#10;a2kaHtJ2D61KdTskd3r3j57G7t9W0WaaaPStKiW6MUwkO43MImkQeZ/rvPfqDgmVWJIfcuf4xvZd&#10;Q8XDQ9YEV1ZwX1ksMOnvGszxyNHI2NigbiGkCjbgsd2BuO7gb7WrrTNTu7/RdJjjsY76QQLNcM+W&#10;mfzogVikwArNGpQMpIXAyykjSl+It7rPiBdU1S6jeYWNibV3i3bljWKGJgFKFfmVV3bhwpXB3YTq&#10;jRlDVL+tCJ4zljZP+tjtvEemWIsPtmn67Jeb7VpGljt3KFhwQ0jhsvgNjaAwCcDgEU7CT+xbzUtP&#10;1uKaEzWcc7RzbQsbGVT5bK7Z+ZGEgAIIOSOmaxdSuhqdpb+Fm1qNZJ7Vba+urOQTQYQNu2Rx4Cox&#10;j2jcFJQMQGXZht6w1mW3uLHTw0K6tPDazR2OHWBlkRfuryBlMK+RtIOTWFPnjDlfUdSvGVpdbm5q&#10;/wDafizVLG2k16O8ih1a3h2T26rGYwvlBySBsBWI5wTgjpwu+u9hqejeHpZ21ASXi6A0sLCElbmX&#10;Y5ljUk9drx7edoMe04O0DO8KeJn0yaGy+ymSGCbbfR2rCTfIuzaB9wMgU/3hhwwwM1reML2bTfGV&#10;1qN7B5K3TzrNJayIphXJy+1lyz5iOCOyEDg1U4yjUS6BGdNtt7nOeEdYuPC2obZ7y7t7+41n7RYw&#10;7kkRY0Lkb8dVMfmZCggbgCO69L451C31/wAT6TLafY1n1nw/HdSSbvJ+xBHDyO6q6JtLxZKomSzM&#10;pDEjPl2py6jc+LNQeCdrOG/urhGDSMGtJJJ9+4xhiUwhHOVU7MBvmFdNYa7b+L/G1noVrfLeQaXo&#10;MnkpfTSBWnLTSzRK+S0QYeb8rEBmSEEg4x6H1bmkqq7XM44iNRezXe39eZzuka94jl1hvD81pqVt&#10;a6HbW6LJ9qk1GPH2gG5ulWFDDGsk0kixBiqgeTGzYDy1rt8T/idPZzRarosMdxZ2aTW9xZukQe9Q&#10;yXih5QMjyoryPeAXYySYJjJBBRXXU5XJaLt+R0xqVJVHd9G/zL9gPFeifCmPT9W1hdJtfEFylwus&#10;X3iCL7LEI7aSSWS6RhtCR5KsWJPliZgUbaK7z4WpaPrFx4ebw7JpmkaDpN7M7SayZF1KR3MQuFE4&#10;CtDHumGx3YF0kYkn56KK8/Ee9h0/7z/DlX6iwMpSqO/938bmd8SfEGoaLPpfgPTvBd1calNqVzAv&#10;n2ibRbSzNJ5kZiQy4mD2sUTT5IiZotkiShzb1HxJN4j1628bSvFZ2sEiQ6LotwsaQSzRSrBEspxy&#10;vmJvLgqVkAXghiSiuWpRp+5b+tTurSl7a39bIw9I0i18f+KWtLvTmhuIdSistTuLfVEWR1knkgEU&#10;MSMAAFDsrPGQDG2VCYkFb4l/tA6z4s1bWnufE8lra2d5CdGuNXaUzxnEMaicyuiRxhI3eVpBhipx&#10;kMpjKK2wtOnKWq2t+hopyp01FPTX8v8AgEHhfxfqWm+BpNa0LULrVLqDw2tr5c0qs+pOfJScrvdJ&#10;0jCpAWVw7yCVRvjOca3hfxhd/DK20/w342udP3W4kW6jmtobW8NoC/lw+c6q7RSBI1Bjc7VjkABa&#10;SIAoroqUYScov+Zfkzjr1qlGjeP8t/yLnxG+Kni/4kQ61qCWzW115Nt4fW+uNPM+n3wtPKt1QyPi&#10;a3n+0Wti4Xdtc+dhnVwK5PU/jh4O8N6Ey6Vo0+oaTLdWtpeX2mXw87zWgmDWsRwzbLgjaAwZmK7y&#10;QFcEorb6vSVSKS7fjYzdaf1a/wDdv+Z0Gv6/4Y8WaLo4zKsmi6TFpseq3l5cMlkslvby/wBoskCs&#10;xjtLa0ld2RstsQiJzGyVS8IeO/Dl5p1x4klFjZt/aU2oafoq3wuXt7eOSMRxecixp5eGAMjgSPJF&#10;GTksRRRXHUpw9jfu/wDMn2koxUlvb/IxNT+NHiTVbg3UCtHo66ebS5htLxpmM8a+QJSGBCfvWVU2&#10;sCoI2rgkr0l74tvNGlhh8Q6qmrWOnx25t7e3ZFmuPOLuI0clS8XnLtUKoYmOUHaWZSUVNbD0nU5b&#10;aJHiTxFW97/1qdB4e+Ip8Qxt4iu723EcVm40+SfyfNnaBWQAtFuXf5Il+dtoUeWF/wBYhODrPjXU&#10;NL8TWtnos8c1tpxggtLg6cPLS4byJ5926XMSI+47kSRc8NuZ3ClFcdOnD20lbY64ylJRbfb9Dasf&#10;EP2Tx1qNk+oWOoW+j+IN9jDcXMaxTyG5ukUrGrJHIj+a5V0CuPNMhyoKjL8Q+MLjQNQn/wCEO1TT&#10;Y7iRFF1eSTA+ZIqhnG7d/ekbZ8zAlnOMuFBRWnLGVdRe1v0R6Fe9OmuXq/0Mm98V6nZ6ldaNpN6i&#10;x2l6IWWFBtMiYh8zbjYS7KWXJCoJeNpj56a0sJ4YZLTVdWa3VtJjudB8uNyssMsNyxZo98quu2G5&#10;RQwAxJKMAhclFa1Yxjy26/8AAObD/wAz3sQvNqz6ZHPplpG1zbwwX01t9htR9vut7Nb7Y0feSsIk&#10;lIIYofL5JYJWTrG+30D+x9D8QXMmoX0C3M2jtdi+lZGEBgtcJGGcXDb2ZGDAhLdeW3qCiooxUmv6&#10;6M9GNOLjr/WxwaaSfCOvCz0DUmuri8aT7WrQhd5lV5532+WI4yqudjJn5Qdp2gk73i/V/Fupwz62&#10;kc8ENo9r58UdwkU1xNJ59unkjBBUJC5KMTGVMYY7nAJRXq8sZyTl2OGEVFSjHT+kaWnp4x8N6ayf&#10;bLhY7i6mtPsNtqLqZVikxO7uYsGFDEqFsNkxMoYFXMef4g+IcnhyDXi1tqFx/pS6VcSLZ7Iw0zXJ&#10;dI1lDKfktXCEfKVjAJUg7Sinh6NOvU5ZrS5nif3dLTs/yL1/e+FtJ0G28N6746tZpLzTSbz+zdMV&#10;THHHdECUDMgV9iRgAKpIkx95FC8Pd/ErQZ9PXwvpWrLaxyaqX+z/AGlhJfKgO1pfkBwWll3KzjdH&#10;MwZwFABRXo4XL8NK8mu7/FmOJxH7yNNRXrrf8zH8N6Rq2lC+u/FdrbTfuzFDcyStNGs5V8XDKFHm&#10;OssYwwAXo5LLuWuxu30m08VR6BqWpLPdJFbwzR2twq28FxFcGRPOA5EZRjtCZTLYRwoABRTxGHpz&#10;qK/Z/p/mc8m+a50Gv+ONN8I6cuh6gWVL5HtF8Ox/8urRzK8jnYR8zokpaNt28nGzILDh/iFrOt2F&#10;vJ/YSQmy8pbJYdK1MXEM6o5tWGAN4Hzff+bAkdSzZUkorz8Pg8OuV23M5VJczXY6HwVL9t8ISW9q&#10;Zrm8eV7q41DzLdmWFHCyW7SbH8uYsML86rtz8gIUtH4m1h/GmkWOgwaXaXlnHYCxmvZlcyQyGeOc&#10;wKVVd3mHzgNxKKJ1B2j51KKx9nGDc47p/odFPSLXe5z+oNL4ms7bxDeyN9hvNQj1CRLiFQsjXDuf&#10;KbZhYj5UccfyjbiJtoBJVOqufE2oz67a+FI9Qs47GHTJ0jjnkG10EgkLHATJPlBhz2Cg7QCxRXpS&#10;w9OUlF+Yc3LNJeX5nNXM1zHr8Ok2syaf9nnle4nWNtro5JR8uuJSQVZW2j5FBHIrVsNfdtKsdUnu&#10;bWWxiuGlkt7e4LuzEeYsoydylfLMLBFx8mecqQUVNTC0fd0D7SKd34u1e0gtfD96kkbNfecrW48s&#10;vGiqV3FSCSfm+XO7G0jJO4NHifxRaXbaFYauqG01C5gkkkYMZY9hwysxyVJeMLuyxEak9CQUVpLC&#10;0Y0726NlU5Ny+5Grb+GEOv3b6tcQ3Za3jTVI7eNz5ZTcUGEXBztViM4b91yy4rgPFNgNC8T6fqF3&#10;cqwh1L7XfR+WY5FdR5pky42gAiTdjk527VO0UUVOHinKwp04xp8y31Z//9lQSwECLQAUAAYACAAA&#10;ACEAPlqpJwoBAAAVAgAAEwAAAAAAAAAAAAAAAAAAAAAAW0NvbnRlbnRfVHlwZXNdLnhtbFBLAQIt&#10;ABQABgAIAAAAIQA4/SH/1gAAAJQBAAALAAAAAAAAAAAAAAAAADsBAABfcmVscy8ucmVsc1BLAQIt&#10;ABQABgAIAAAAIQC2Ug5oAQIAAAwEAAAOAAAAAAAAAAAAAAAAADoCAABkcnMvZTJvRG9jLnhtbFBL&#10;AQItABQABgAIAAAAIQBYYLMbugAAACIBAAAZAAAAAAAAAAAAAAAAAGcEAABkcnMvX3JlbHMvZTJv&#10;RG9jLnhtbC5yZWxzUEsBAi0AFAAGAAgAAAAhAHi8LNbeAAAABQEAAA8AAAAAAAAAAAAAAAAAWAUA&#10;AGRycy9kb3ducmV2LnhtbFBLAQItAAoAAAAAAAAAIQB/63VWFvoAABb6AAAVAAAAAAAAAAAAAAAA&#10;AGMGAABkcnMvbWVkaWEvaW1hZ2UxLmpwZWdQSwUGAAAAAAYABgB9AQAArAABAAAA&#10;">
            <v:imagedata r:id="rId13" o:title="" croptop="-745f" cropbottom="-1059f" cropleft="-289f" cropright="-405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11" o:spid="_x0000_i1034" type="#_x0000_t75" style="width:123pt;height:90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eszg/wEAAAwEAAAOAAAAZHJzL2Uyb0RvYy54bWykU8lu2zAQvRfoPxC8&#10;21rqLYLlILWdoEXRGkX6ATQ1sghIJEHSS1D03ztDKU56CpAeRA05C997M1zeXrqWncB5ZXTJs3HK&#10;GWhpKqUPJf/1eD9acOaD0JVojYaSP4Hnt6uPH5ZnW0BuGtNW4BgW0b4425I3IdgiSbxsoBN+bCxo&#10;dNbGdSLg1h2SyokzVu/aJE/TWXI2rrLOSPAeTze9k69i/boGGX7UtYfA2pIjthBXF9c9rclqKYqD&#10;E7ZRcoAh3oGiE0rjpddSGxEEOzr1jlJWyXB0gNXQKvAbYKH139X0aafkzvWl5ffTzjFVYdsyzrTo&#10;sD1Z/mn8dfdAstDtFEIJuE1o/0/+vlX2XrUt0SZ7wInivt1EU9dKwsbIYwc69J100IqAY+QbZT1n&#10;roBuD4jOfakQn8QpCojQOqVDlBou4ZsPdDtavdi/88Vdmt7kn0fraboeTdL5dnR3M5mP5ul2Pkkn&#10;i2ydrf8QuyRmxXw0CT4V8sFBkA2ZNTL7iePTx14dUYYX5iSKt6SoKC616+iP3NglTtjTdcIIocTD&#10;bDpbZDm+CYm+LJvPstl0gPOcbp0PD2A6RgayRwyRrjgh2h7Ncwjd1mpataFO9N7+BOLwDwJ5U4dt&#10;dQDmRGx3Pk3j6JMKL3GRW88mmkguCjU8D5rp13u0Xz/i1V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KXlKq9gAAAAFAQAADwAAAGRycy9kb3ducmV2LnhtbEyPQUvEMBCF74L/IYzg&#10;zU2ttbvUpsuieFRw9QekzdgUk0lpsm311zt60cvA4z3efK/er96JGac4BFJwvclAIHXBDNQreHt9&#10;vNqBiEmT0S4QKvjECPvm/KzWlQkLveB8TL3gEoqVVmBTGispY2fR67gJIxJ772HyOrGcemkmvXC5&#10;dzLPslJ6PRB/sHrEe4vdx/HkFcy5fd62+VbO5ddqb4oHc3DLk1KXF+vhDkTCNf2F4Qef0aFhpjac&#10;yEThFPCQ9HvZy4uSZcuhXXELsqnlf/rmGwAA//8DAFBLAwQKAAAAAAAAACEAChUN288VAQDPFQEA&#10;FQAAAGRycy9tZWRpYS9pbWFnZTEuanBlZ//Y/+AAEEpGSUYAAQEBANwA3AAA/9sAQwACAQEBAQEC&#10;AQEBAgICAgIEAwICAgIFBAQDBAYFBgYGBQYGBgcJCAYHCQcGBggLCAkKCgoKCgYICwwLCgwJCgoK&#10;/9sAQwECAgICAgIFAwMFCgcGBwoKCgoKCgoKCgoKCgoKCgoKCgoKCgoKCgoKCgoKCgoKCgoKCgoK&#10;CgoKCgoKCgoKCgoK/8AAEQgBGwF5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klu2jPyXb/aEfeskWVL8HI5J/vdupBGcZFWNPeTUbqGS4mkW&#10;MRnftx8o34R9o9fck+3GaqxqHuIrSWNmjkkQHfH87YLdcdCAjDGR09+BRd2d41xaxyLGJMjCfMQG&#10;GflGTnLc9gMknOa/cJRco2ufNRai9UejeE9b0rRikqXG6R9xZe78KcqOeeB8wGBznHVdrUPiFHJY&#10;K1krKz3Ajyr53yL3HXHAzt/3u9eUxXlz5qhSWbZthTc33hjOcDnI+bJGMjvinR3jl2d9Sa32MSqR&#10;jBCl2PttByOvHQcYJrya2WRrVOa9z0aeOUI2seof8Jbbt/p/mqjKpPmRq20KNoOO/QggfTjpjYtf&#10;iBaSajD5V5HIW4ab7yuep6DgnPYjAJPrXiuprJd3EjRv+7hUKrZCl8KfkLAtgg++PQetpdRuAbWK&#10;C4ZkQmMy+SqsyYO3tznPQc9MHjJ5amUt7s6IZhFapHtuq+O7aLS5LiOVkaNVwzNyM9OmfXtnGPxP&#10;Fate3+pO00Ru4o5D+7kVWZphnO4q7Afwsep+VTjk1y6+JbxXFtOEaPaQVxvcktnkYHQ/Lg88de1O&#10;h1zyL2Se8mk8tFZWaRSW3Ag8k/Lk5JwQc4PPHM0ct+rpvqFTGxq6XOlg1LUFSOe0huHhUhI45Ayh&#10;/lZgSUO3OBjjkhfc1ma74pu4dNkCXLMdy70YfMqt90HBGMN049myTgRzeMomjzGrMwGcxKU8w5UZ&#10;5BwB0BwTnJ5yKp6vrJ1OVpTCdky7RFbN8m7JPbkfKD07+xweqjRftPfjoYzre57sg/tlpTsis1Zt&#10;uySTy/uZBwMhTjGR1ORjpnimz3trOGe9l85ZFDpCy48oY5/hGeVPTJ46DgCpdR3Xkrn92sayH5Y2&#10;AfHqHJxyMdQfccAvbzozuu5w3kTbWWOVgQT/ALOeQNo4ySe2MV3ypxWyOPmfUuSQw+eirastxIn7&#10;vdh8svPGBlxtJHsD17M6O3tACix7liDb2WMkoGGcknsCN2cc9T0JER1azeNZJ2kXapI2uF5/iGCC&#10;SAPbnJPGOIprOaaaJryCGJlbJ8iTaG5C4xjrjgjjseeoUYy2YcxcWKGeIyNbtJHG2ZkZiCXXn5ec&#10;nGCcEcA9ScYrW6ebP5EqtiOR5JFR+qjq3AGRwTjjp1OcCKOf7PMYzbTLHt3M0keARtB3bQewDEHH&#10;b0Ip0toguI2OfljwqxzrukP1A4z6EDtzgkmrOPUL3Q2Py/KFyImysLOzbQd4IC4bOORgEdD27U54&#10;mmf5pVkhDNhJEVgNyccAZ5DA8djjC9aeYBMrBCI2MYdnbOG3Lk8dNxPJxk4PoBTI7eZPJuUEixQh&#10;Sq8HOMkZIH8JyT17dcACU/esyRd8psmiiu9vmRMJFkZSztkdeMnG7G7t3z1p95e/8e8izKsqwEQo&#10;jgsoDdG38ZYg9MgFc96dGLuGNrVVkkWbcJfL+Z9pZcORzwehxwOnOTmT/QpoPKkuXjk3E7nAQFRx&#10;v28HIPAHT5uFNCdgHreyWrrJE67ZNwG9cLlOAOvJI255GTjGTk0zTo5Le3JeZfLjjK+ZH8qgFCwY&#10;5JJw3PABwGzjgU65c2P/AB6XMv2jzFRY44wQxK4OQCSSenT09RUd7drsLJHFGI3Xy5P4RjvjaSRw&#10;DzyBnOc4ovfYenUkNmVlkigeYvIylVFuzfKATuOe33uDjH06EkVhtaKB/wB3DL8wj2uuQHXaoIwF&#10;5GcHLDGeuajtFaxBtQqrukY/u23bmwSEBGWBHHOOm5jngU1p31K1ZyiQx/K+C+AykcZBODgc7up6&#10;Z4JpLmjoLQmkszG/2yPzlZo1aNcEDJU5B45wcZI9do4PEgtLddSVYfJRmmZU/dBWT97j2Aw2MdPu&#10;jOe0RuJLqxaVW81I7dwXEaqHJ3ZU9cLjaeeME56AVFNp04Zlti8bNIzorKGwAo25HQjATH8ORyeT&#10;TvLr94eQ+8jDTefbtNyVDQyRgKenGQTxgFuuOvUAgQzPfbPMNs0mAq72424AJztJwec4POGBHPAe&#10;09rczbov4IyrMtxuYkOV7ckHHQ5wSB2yJXuUuAz2jSIsm0SNDtUJxtVeOSDlSeeeMnrlxb3YaroU&#10;PNeK4+zmdpFmy+1W59WGVxuxk+o+U54AqW2aN4GRoNvnDazbW3FSc5CjrgsePfvjNJBsZ0htLl9y&#10;qqSyJIf9WpJ7nO4455I9hU0tnO1zNHtCxiRXl3ZCJg44BJK/w/dxxkdOA7rm0J5gTUoYrqTz2jiZ&#10;JSj8FXdifuk8BQRtYHAPy84ySXTSedFNbeXFthbeqs21fLPXHzEDHzKCOQSenAMV5E9wPOS6AEiM&#10;0StgnLYOMkADAYAcDjGOtPktY7aYvLfs8mCFYqcIp5DEc5yzHAx7E84prlkyeaSHwapbwBoDbt5i&#10;7d0QI3jqMZzjjjGB688U9NU+z3a26tG0kkaqkjuSv3kyPlOBwwGCTkHGO9U5LMRrcW9t5uDHs+ZX&#10;Xy234+Tkd8HIPU8HikkfyrNvIvWXy5CkiqdwQMxOM5+UncwHQgenQzyxvqUpy6Fu482Cf7LHcRyK&#10;8kjLGG27iTyTnOTyAeRuwcHIxVeS7dWW0vWZNv8ArJJPlcklsjbgj5VUdlGO+BzVlWdHVYojNxl4&#10;t/EXfqTnJU8kcHHGFzTo4prab7PCPL8lclUbI4zkn5c4CjqOufTNXGOg+Z31HvJDa327YXJmywnY&#10;qqLhm2849M8DnJGDU8bme+VLTyWm+UrF5bYTBGwY98Z5Gctjtk0QXguWmkuY8K2VuMFuQM9u4PHQ&#10;/eBx2psP7/yYHigmjVS5ZvusvzAhTnknPOD0OO1Vy8xPMWLqS1jEJF385JaKRvlA+boc4I9PUDvu&#10;PMVxLcjZaq80m2EFmmIXLYzu46cZHOCQec9Sz7TqU8zXLTmPZLtWXbtMa5H3cEc538gHJz0IFQwm&#10;dw1nbWoZ5G+9bvkRg7mIXng7doA469cHhxj5icmTIs93ZRKLXZJ83zvISqbh/DkHcxB6HBBx1B5p&#10;z5tIWlcrt5k8uMt5Z56H0XqN2Mk49TUcKXUULLeWsiLM5kbfKQrsQTgYPykjqOPu9cfKGz3P7pY5&#10;AqsUYx7k+Ut8vOfc7c8DGBnGONFe2hPqLFLbu39oXNtCyxxmTyo48yDByw5+7jH3gOjcjODUTX1y&#10;zR2aIn+pbzG2hizY4DYGNpIJ6+gz1qSWK3055jeSXC3DwrGqfNlxgct1GSucn/a4IxU1xeW9mEe7&#10;EcPnKBuWPBbkZAxnBBYfN06880726By36mfLC0T+fPZH51O1pIxHtwV25xjITBxz/MYLc3M8Dkq6&#10;Kw/eFWJwcH5v4Vx1JIUjAznvQ8zo/lTSxqu5naBoVZ1PG3OMEkYxxxgZyeaQfbpITLJCqTNG26RZ&#10;ACSAp6EHr75Hvnq1KXkHulQ20rwq0JVXbKnCnEZII2dcbHPy5wT83TnhfO0b/n4i/wDAj/69Pkvj&#10;9o855vJUQbitwiqEwh3Z6kr+OOuBySF+xD0X/v5/9egrTsXd5jkguoZI3Ezh2VmC7VJPDHkbsheT&#10;jhvakjuYo8eTGwkG3cQxUbeTk4/iwB0Oee5JFQXNwk9zJahpVimX59ykdExu2AjnBPTnI9SDTkVV&#10;tluod8ahhhmtyu35Qccc7ecZIHB56GplL3iS3DczxyKflj3bmWJmIEhG44b5uuM9fRSR6NhklTpC&#10;I4V4jkjUsRnHAzyeT7jJx34htbd5Hmjt5xGGdhuyyYxjAzkAkADGB24wc1ZW8jt7ffBLEqsvzosY&#10;Qk/Mme3GcndnjAIyWOJvdBYkVbiRJkkifzGZ2k2sNwBYAZOOTwD1PoO2CxaH7DJFJBNuXIjYRkKG&#10;KjGd54PyjIPX5TjGTVcyNIUuvOVo2C/ZHHIkyT1IwU6rz0OR0GKkN5HnzTOQyyFFjhYu25sZ3D5e&#10;CvPQYzjkkZh6RuONySC9njufIZ1z5u1FDEiRs4G7I5bPIznp14GLcUk9mka208txJCU8xwxPPBKq&#10;Qp6nCdjzwRg0y01S1sGHm7lZW+VzB8xHOSSp+U/KcE4zjNLAsayM0k03yzbY1hkXa3BGOCcE9zhv&#10;6VnIuPmOEltIVMXnRsz5DbcqBn0AwucE4OSMcElc0yIBgm5mk8z93tiAKv8ANwcnpyDzyOe4GabC&#10;TE8d3ciaSOSUhvl+WI4TngHPQkbjnn5e+LEqrubzbj/ljiT/AEfbn5WUA4+9gZX6Z9ABPMURskUz&#10;tJa+S6llCwGNj1Gcc8nCg9yMAnuAbEKW32vmT7NIvmKsswy7BTjackbj2JA6ZxxTpFm08N9rmndT&#10;MWWSMBd4C9PQEgFc5569sCS4kmuXaS4U+YYWDLHcNu6ZCqAThuuegIPXigBzLb2dyv2eLm4KjdGo&#10;A8wlThRzgfKepyFz2zmRLgm3j0xJPL+eEM8cx29WORxzjPGcA9wMVm3GbeeT7HaybnZ+tud8ZZm4&#10;C8468KCTg8EDhrIkP2hbWeJiWWNZIlmBVFXb6k4ADDKn3B6YKkpC5uYWcLBes0E8MwmbO3zS7L0b&#10;I5wOBjC9+MEACoW80w/ZbiN4xJx5duwZiOQOMfeIwfTJ/wB4C59rj2Sxu/mIyCIM4JP3jk8gsx3K&#10;PmPPyYqtIrW9zKjW8khAJZpGwyfN9/5d2BwFHO0gD2zaC7JImElt59zcSJKm6MN/rG6g5MhxkHIw&#10;fY5x2RTMbtpZLfd/eZXEgk+cAgnGM4z6jp0+bMlsLW6fzIQq7VRtzbEPpyF9PT0465qxC8TmS4hC&#10;rJOoBRk2qjYXjY5GOp5zn1HGaiUtbC1sVwjTRxIk0m3Hy+WNm45Zd5BPruGOo9KuLH5kfltKg8xm&#10;kljaEK0jDjrjpgA9M8H3xVhulMcUtwZJtzsk0jcIV3DacAAevbnkg5AxNbb7WI3MQYLLh13XQLOC&#10;MEODjJx0yOCAPTMS5ug4+ZYm0mW3uFggjBMjfd8kIo3OMKpwCT86/iV+8BWfHMunbp2hbcuPM2pu&#10;/dnhWzknPqMjIyCAQBVyJ7q+gXIRWt1xDHHH86x9D1fgDBxnk9QOSKheOSwZoEZlaVQ262Yvt3fd&#10;+UZK8HJwcZ5IwM0Lm3Y20E8Zmg3G6WaZZsrIW2KFIHIY9Bg5HXtjrVUnU7iFi8MDTFVAbzGUL8wX&#10;GOfkI3DjPUk4PItS2FpDqZuI02yfP5cjSfLleuGBxyTxjqGB5HNQx2zRSpIzR4VgsrLJvBXbx/Eu&#10;WGOQMHgjmq5kS0+hJCQhWwnl+zwv5gWQzFNvPHzYHQDqfVuozmSSBFEZktYpECCWNfLYKwHy7fm7&#10;MQwABwfwNRpEUjUQMv2VcyfJcEso2kggNtbH0PXv1BfC0SQfZrl2Vd7I1vDNnAyhJbr2z9PlwcZF&#10;HNzaAiI7NPuwFZ5GZlz5jF8Ar15br93IPc88jNNaKZYla1Fw3QeWFEbOSvrxzg9uOO1TIGWOOHRY&#10;5JI2kRl/d7lDELkdSc42gcYzuy1RXN5HLHLcmFreRxlVHIIyzbdpHU/KBg4xtJzRzSHZD44GiuJl&#10;F7GrZVn3ABW4CjjJOMDPAIPPQ4qpNuuGFsPLkjMaOsTMAxJyNmAMjIyPck+lWZ4A0u0eXNuf700J&#10;HlghgVAJPJ5xkkYXHtTI0EMtxLcsstuW2+WsQcSuW6AgYx83YE8MOMkVpzamTvuI9mzz27XSzMkM&#10;nz+VJvPU5XIHLbnwMEjjOOAAR28zQO0fy/KDGz4UFm42/KDxkJx25bHQEid7hPtMwk8yNdisYCuT&#10;1ztYAMwOR3wWxnCin3C3gHnOY5GY/vFbA2kD7pBx3Q/MT3Hc4ApdA5ewkk1zOFC6ksKuhCxyrwrZ&#10;bcDnBwDs7Hg8gZAFcjT57dZ5UdRJMyhJI9q+m0cg4yAOOCSODjmQOlzNaz3BdppNyquGDbWXaV7n&#10;nA7Z+6QCxFOhurmS8BVFj8o+W++MjyyB1zn5shchuCTz64V+5UU9ynbbZ4/PtoGUFEbdHGQN2SWb&#10;36Z3Y6fTmSIwalcBJ7yOMxtjJkA7EbcE/MDu6gAHJ5OAacpbULFZ7ry1lcsGWbLHzMYXCtggYA69&#10;AAAPV0Kzoj32n28apPGGZftO3BO5lOT7EZ4yMY9MNMtq5Bcm6zDFDK0i7TIIVXy/NYt0B6lTknGT&#10;jbj3DCrbM20jRRzfJH5yOAqk8HAHBz7A/Lj0y4SpbiOGaDckiniTbtRQw3DqQpIPHOfU4zTNyR2i&#10;sYyrRK7rcSkZ4MYJXI+YexAHHHIyKTIe97D7pWdvJWVpcBmm2SFd2Tv4PJ6c5XPGT9as145laK1I&#10;kZ1B2quzHLfKck5xhwCcc+3BbNbztKhIV5NoeN2tyNoB4wejYxk46Z7dKU3MsZkVbjLKSCysAgx1&#10;BwPl44yDzgYyeuhnsJcmNpFLIv2jeuxGh+XHVgDkhlyp5x3YkDkVXuIvtELWawn5ogPLPH8OM92P&#10;IyQR0Jx3pzkNHGBPn98sm5lK7MHkbSRkAnjOPuj1AEu0yR/abRJJX8sHbKrBhwAOWzn5sdOmeOM1&#10;SfQrSxWuEadc3Uu1Y42KSNJGMsCpxsIPHUlegwPwjnZBIrfY2XzhuVzESuS3Jzt9ePXg429akaCO&#10;W6zBFKFRsNGVBKqBgH5u2dwz2yM46Fw8q4tkNkfLWZNoKMrdgCGH8Ocj0yPm7impdxENvdJaQ/bb&#10;YhCbjIZWIUqN3ykk4x/QdeaZMt99h+zAMrFT/rNqozEbQRzxyRxkHO3021ERdxTttb5Yzt4Hlsrc&#10;fxHtx789ckVDI8kN0qo0knlyrIyqwXZhg3G3t90Z5HHsQQf2RwhV4A83kqqyMZ2mUhQwAPHqeB1y&#10;QexGKj+3w/8AQfk/7/Qf/F0ySSWGJYYrZpCsg+Xyv9WCQXXGMH+IZIHIHQZxo+T4e/6C8P8A34Sr&#10;HohIp4mTy2KCaZi7SSPub5QFJ6cHG3qRxnHHIju55ZESzjiwRtBWSUvuzhsL8wPJIUnBGMdDmr0c&#10;F1EyxRwyfvBi3xJtXqDljzhgU4yQOPcmltrm1hWGO3Vmj3hmfAJaRucY5Pcj2P0rn9p2L5UV4TbN&#10;C0XztE0fyh/9oAY+XJIz3Ppj5cA1I8tt5+268yTayqVjG3bjgdAMAEjIxhgAc9KmFjG6sksCvdK+&#10;YXmbqwO7fyfu5xgeoyOMU0WzxQyB7eRmZMKwcqz/ADIflAzlieTyO5wB1TqdQ9mrAl1G6O/nrGrb&#10;GkXcTgntuAwOSSQc8A8cg1JA0dqnnC1Zp490f+s3EMcggHAbBDMQvy/w/So4IYZVjIi/ffM3lpGg&#10;XOMe6kcE4bHTGSeKtWpjSRRGzFGkzMzNyOBwDxjdxhhyMEcdp5le4cnYhvGafMbxq3n4jWONgnLH&#10;hWC8DJyeM5454JqZ5QLeRXZrnbCrqsL4JA+Ybm75BAyeynJPWhZ7yW8kmvB/q4/uxseeB352nIzn&#10;HH93qKYumrLELmSPZHGu+3dZHOcYxggZ9MEng4I6nEORSiEsNwl55luu7zV2rhjncpXGd2cA5fj0&#10;JwetTacFjgWYTSOzSKj2yyF1PzEeh7fNnj8cYqUnTpA0KxrBErI6uzEYOASRg9QW+UDI6cdqdOLO&#10;RCnlRyFfmTzFx5jKASo/M7c4BB6EA5n2hXKxt0EtZPKiWSRtzK21gw29wynJOP7wwCQSAeMEkU7L&#10;Hb3Nqq5hRWVtxHLfMdy5C4wuMAbcHrkZdKJOYni228gVolkiw4wDgHAHJ9vf/dMlu0cm19Lnbbv2&#10;/LDuX733m4yynBIb3GeOtc0e5PL1Ce1urOdrWyESsG8qFtzSImF2j5gexxgE4yc9TmnOrz3Cwjas&#10;0kfnK0bDhRnIxjHRcZB2knvnlbZruO8W4hlSNPMVmwDtCYG4n5tvJBHOeuM46SgpI00MkUjo1vs/&#10;dtknB+bcBncpOOCcgnqOannjbcOXUa8j26SWV7fOWExkh2yBiYyOMYBJGfpk5yGGaj+yTyKpa6ij&#10;Zo8s3l7+hUMw5G04GM85Iz06q9tcXEol8wyRtKzDZLjc+ME4JPpgdMHjpT7C0t1Z1sY8ruyHXhCR&#10;uIPygnnAx1OV7ZxS57FcrI/PjVPsCyCNoyBGuA2CSMZPc9ecHjPrwRzRGRmuYvOmXLbseXkEff8A&#10;Xjk5BBGT1xU8QltY5GCsyyOGfam7uAOCCTwMj0PJOBkJYgySg3CHbJGrsyrzjAwOCSRhc9CfUHoV&#10;eJJNDgmVYJlLMdsaqo+/lu5HBOSQMgHp25rJLMNNZUuP3ckm3btHQOR6tnpjGB0bjoasxBrT/j3i&#10;kbMas8iqDnIG3OPugHOQTjrxnaKbLFPDG1rv8+NmLxYkySMDcgOex5ydvH6ypdWOzHXM1/ceXqVz&#10;CrKtyrr5MSruIA2Dbx3Oecnhh2OH/ZxEGtRdqu1QXm5wybGIxj+Hcox14yDkHcKzrLHCpu9sW3mW&#10;3mjwwHOfnIxt69ep/DLpLqyBjSFJI1WZTHGvysxEmPm24+vBwecjBIo5o9BDknE4NxIfLbyxIka5&#10;UPzndyMkkHAPU+mCBTZFFg/2iG3f/V+5IJX5s4bnk8+nckngQI8EcFw/lyZ3CORSGUAbuE65J45J&#10;wRnHymnOk3l/a5mmZnjAXccr8xHzZOcr0B9QvUdKObuFmK0Vz/x82kEdvJHksszqwCsv5bvqT2xg&#10;kChpIL24t/NS3XfHsLyfMHb7zMDxzghQpIAx164S9+w3DgSXMbRRtt2MPlK7TlRnrkkjHOeTjPVs&#10;9rPsmEeP9IYSRRrbnao5wOejH5hkjIHHXmj2i3YNO+hJKn2kM9zeAKtuo8xmZcEjAKkAj369ecgk&#10;moS2oQjapkwxYNHtGG6dgc4xj5uM9OBkGwmnJnz43RmiUpOz8b+wKAA4JU/Qe3eO6hlST7Kkk8g3&#10;CUfaJs5VvmbgYAGcYPOccg45XPbUrlexVW2uYLdolbCtD5TWm3dlscEHuMkcADnpjjElvHZx2sdu&#10;kkRaaTarNHsJwGYqcDgcngMcZ4yBk9H4c8AeN/EY+w6J4Ynltnt9tvdCAxwkqvJLttUDA6bs/Kev&#10;FdPov7J/xQvIFu7270mzVU2LDdXkhYDP3tsSuD3B5PHTPWvKxPEWTYGVq9eKfa+v3LU6qWV47E/w&#10;6bfy/wAzzOHT18yO1uLhvJZBKsgZVwM8A5GDkgArt4IOehzFcS3Ek8I+zybxks7SBfLweT8icDPT&#10;g5AznAxXudj+yZHJBbya78T7e2MaFJrbT7IyM+f4Nxkyjc7eVOD146aVl+yt8MdUvWsoPFOtN5bK&#10;mP3K9xuONhABHbrnpnJB8Or4gcNUZWdRv0i/1sejS4ZzapG/Kl6tHzsXaGcTQ+YWlZsyxq0bDOCq&#10;jByW7ew54xipjDctb/Ygu6RYyZmVF2uxYuCWH3CQSQcnryTxj6p1D9nH4WQ+DIfDt7o0yLGu0ah9&#10;oZplZuj5Awwwp+U/KpJOFrzfXv2NfE8LMuheK9LuoUt2Fst0rwMwI4G0AqMgd2AxjJ5IE5fx9w7j&#10;puMpuFnpzaXXTVDxPDeZ4aKly83p0PGZHvbVPPtJUKyQjasKEBwo4JzgjOcex4PXiKS7AW3fc/mS&#10;TbJUGW3tnkgA/L8wOSSfu5Gc89F4p+HHjbwewh1rwzqlnHHdfLcXlqpjZkVgAHIAbhumScdT1Jw5&#10;LVXG62YRttCst1l/LXdnBzgE4POSe+emK+yo4vD4iPNSmpLyaf6nizo1abtNNENvdxQx/L5iM75t&#10;90ZIPyAYIGDx97A7dOeDWvi89lJaTW80g+z5gVNoGwAFsr7428Hv16irEhuvsyzz2y4zgdDtyPuc&#10;HGMBSSc5B5PXaTTtNZyRPGNwg2fuZuNwGQBtzk4I68YAPFdHNszIbewxXCMkdxG4ZkRkY7sNwTn7&#10;vXG4Dg4ZepJzHJPcTT+bKI9qfJH5jcA4J+bqDlt3B5Ix9Q4m5hjjIYJtG7fIhwvykYOCPXPIBAXg&#10;nOSXkl7g2cQMYzgjd83TPXGV4J7gctxnq+aOzJcddCGS2JijkFw26F2wyxhuVOcjJx3zk884APAp&#10;uqLbtIE2tJGxxHJHjJJB3DB4BIGdwHXk57dRo3wq8cXVs17b2clvCGZXmuJUijJ7EhzuzlS2MNnH&#10;HQitC3+Cmv3WV0zxPofmx24i8mOWZcMBjBzEMe+7GOPbHjVuKOH8PUdOriYJ7fEr/gd9PJc1rR5o&#10;UZNejOBgm0+WZWurok9LhudxBAyenYjHXGOnvGJpERYoSsb7jtC5YOezYC4HPBznGODjGOi1j4de&#10;ONIcH+xDdbbhk8zTJhNlxxtKIxfbnKnj0Bz3x5Y7qwdrHVLaaG5BRWhuITHJG2PnjxgcDjqcjsei&#10;j0sHmWBzCPNh6sZ+jT/JnJXwuJwrtWg4+qaKcswurxbUXNw0LLxtZfQZ/h2kjd3GTwemM1r8XBl8&#10;6Gdm/d/uZJFVhwNzHK7ffjAJ46kE1LJbBZFgs52O+RI1hWRirOfvZ2gevscN1zjMIJ+dbPbHLs+Z&#10;FlVcoCGx7HB9xyeCOvdGpfRHORzP+4Pl2+14odkSsg+VuQWyB0BHc8gc88B+1/8AoOy/9+of8agv&#10;xPK4+zJHvWMbbYuChIIwoPXHA5GR09Oav2rw9/z8af8AnJWnNIZ0ERt5bWRbny7eIIoRjlWGHbnG&#10;BweAOQQP0kSCFRm5WNv3w3NJH85IJO7OOQTnn5jnGD0NNs7iYWCFEYorKvkrGON2CRweeT78cdAD&#10;VqIQzyf2fdQ2+Y1bcsl2WcKQxY5568LxwQ3oOeHm6tm9iFre6htWdj5UnmKD5sYKkBsgYBGWIx3O&#10;Se3QWLXzraV1eYr9okxyu0ldnXgD368YXp3EIsI5ppri2kLTs0XlqrKFYBB97AzyuTjjrwMAYsA3&#10;qy7IRGsce5o1i+6cjLbcAHd8oySRyfTmiUk0VyjGMccbRRQK0kePuxlWDDJBzj5uSRxggk+gBW0t&#10;LONZJph5bMvy/OrPgoMY59GHU54AIontbWxkNw6SGFYW3PKx/dhPlwMY5BYe3PAB5MsEPk2yxOkj&#10;yShv9TgLJ8xJXAA4znpt4P4VLn0GJJHceb5M+9RMuxVjQLvjx0bADHgk477eMDAErT28ixqLqNYZ&#10;FJbbGfk7KMk/LjqB3JwDwcSW0jTPG1tiQSSDcseTvGdwHOM89uPwyRTFWRYvPS8bibfHI7D5W6AL&#10;txgg89cgnAOBk5SkEY9RqTCEvO1wiyLKo8vogyecHnJyfUgfiDViC8ayt3Zp9ohDFXEOPlJGACAC&#10;Pl3HqCdnOSSDLFDqNohy8kiwqxk2x4DcB++AA2AVyDxuJ7tURhSEDUJbRY/MDI0kaYj2Y6A9NuO+&#10;D8oHU0lymqj1uEs0aloradtsO0rIkhO1cgHkDcASTzn8ARgzfZfNeOCJ18wbkSQT7vn9MZJyeCBg&#10;AZJyAOKdobe7VYTLGzSqWkZl44wD0BznCnJJ+7zjIFXpjH5rTJOkfyb99upKzDsqg7SWAxjPQq3Q&#10;cUcyjqRyyegy2w7/AGxW8sj/AFkc3G9QQAG9c4DYAJIPTsJTDujURwxrLt2NO6oSFZfmG1O+WRsb&#10;TuIPXPLZ4ru3SX7RZwQssqnb5e3ncflbcflU5JPIH0J5cY7Zle4lEflxwiQx7iu055HAXuRnqAeh&#10;9Vze8SMjnSCQNHdBd0m/dtO4YPCk5z/IHkAcAh9tJam3WPTpP3EjReXHHJ8qtjBbnHAHtn5uBxRb&#10;28p/497OaKHo0ygHfu27icYZsKCeeoLeuaP7Mi0plVmSNlbDNJng4JPORnn1APPPQYXNHQqMX0Gv&#10;KAjXE5ikmXKSlZDtyOGb5emCMdQBj14qazimtEjFxHukb5FmY7VDYAySGGAcDvnA6YUGiKJzD5SR&#10;blOCu1Rg8lgwHoVXqADtz1o0+OS2RUjmlkjd2S6aSLaSQVBfAAyW4zjBHzEdgC62F6BCgkTyYYDt&#10;8nd5jyPgKORxnk5y2MYwecc0XsUkm0RqfnkEUcUf3n/hwBj0T+LPPAz1qxIivvFzC235Y/OduVyC&#10;eN2QSdx5x6Hrkh0lrPNDcLc3CrHGV863WYqR0JyD34dgB2z0zzPMo9B8r2I5lS3dnLf6wby0g2sM&#10;Ocns3frzj3IBqO6t7NT/AKA5d2bbiOTdj5SCQcDoct16jjCjBlSYXI3SSweXIW875zlc5+c56A88&#10;8DAA/vUrQ3H2hRPcyD7UcsrBvMHoGwTjOzOAThRz6gjK8Q5Zdine3AktWu3a2wsbBvmbOMHkk8dM&#10;HB5ORkZ4Mx/dsyQFo/3Ci4iG75m4+b7pJJYYzn2B+XNLHBE0CCG3aNcnbGqgIG25CjqdxwB2PTIw&#10;SDLaWdoLaNZ5/LYQ+ZIypuZWKsGyAwBG7K9+/PTJf3bIkLb9+3zp5LtHI0Uc7HaxGVwdpyMfNjGB&#10;3525Gponw88W6zH/AGlp+jyTLDHvVZFEIcAsBt3EeYCBww756YAHLy+NLQ+KG0iGx/0S1jBmklx5&#10;ZkO0eQxJ2riMmQk5B3KcE/KPYPCXiy//ALJHh0qZrySSKKRvOaIxMRuG5HKq67UlGeAu0ZUY2n89&#10;4k44llmIeGwkVKUdG3sn2S0vbrrvofVZRw2sZRjVrtpPZLe3cxZPgzr6BJJtRsofMRmmjlmk3QkN&#10;hCxwQxAxjBwO+CQa7jwV8O/hz4LtVuL2xjvLs7t0t0x5GCTtiICod43ZwT15NVTYS6ot9ZQatHNc&#10;acylljYMoyWOCQcJwMKTkcc9GZb1h4XiuLdrt9XluFYKskMcLvG2WcDAaNCuQYn6D5XbONlfm+Y8&#10;a55mK9lUqcse0dPva1/E+swnD2W4OXNGN33ev/A/A7WDxRp91A0WleVHIpXd9qO5pABk+m08t83I&#10;7YwDie8u7y5gZJLlpEK5K282F5PVVJOcdOnfqfvV5XF4h0rSZY7OC8ktbOdY2T7czR5Z41covOSw&#10;LJj1Q7mJyMaPhP4j2Mdybe01Ka4CxxzGTavlpvMufmxub7r5xjCqpUHdg/Kyqytoex7FI25NWkgu&#10;N8EYjZowk9uJG5ZiwwEJBUkZGBwMnOMnb0mlXunTsL+wadVjjBsY/PHyKTnac7t2BkcAnIzgYAbm&#10;9a8ayx2kMk0whjmO+BZJhu+UEdFJPGckcnO7PvpeGb2XXdUe8gV47Vo9sMTME3sh5wT6MyoB2IyT&#10;zms5baspaaJHYeHrzezaxf2McyW8cgt4o2I2Nsw3AB6dA2TgAdya1bYWWsWzaoSbGOOQ+ZJIu0hg&#10;MtychgQQc55xgHGaxLXU44rpLmQF2O1WhjjO1FHAVSOgBJyo2+3GTS2l3JBqKi5tZBI0cYETyhsK&#10;VYlmPUrj5gCc/ICRxWcZu5PLdly/tLvS9tre2beYFB8zcSFPQrnjGDwevJ781xmv/DrwrJeTXd34&#10;Z029Fwr7ppbBGYhtwznaTxl892/Ku5Uo0AludNzLNGhO66+4cnBPABAySB0G01nW0FlqaeQbny2m&#10;4Km6DpIFPGCACMHAPXPfvntw+MxFOSdObi/JtfkY1KNOa95J+queSa38Hfh0RdQSeF0gmVD/AMTC&#10;O4lRm2sSNiElMfLkZHf1OTz2u/s76PeP5Gl6jeRwSQhGWYw3Acbsn/nmT0yBwAM9RXtV9pcWntLP&#10;dThssXuJBkrOeEyOMDJYsQec555BOHqFvNY7o7Uq3mDE7NKq5UZ+8BtzggDkY6ntx7+G4p4iwqtT&#10;xUvm+b87nDUyfK62s6K+Wn5HlFn8CvBMWmb9V1bUpmgheJ5reVVjEZbn5WVjnO4bc8kcA5FbNh4A&#10;8K+G51GkrZaefL3W99JaedjKc5LAhcnAI7g57HHY6raPYf6T9tjh8u4VLpQx/wBYuUUqBwSWUYLb&#10;flGQdpBqlNFDIGt5LwxqqscNG7KWPVMICF4TtjhRnlawxnEeeZhHkxGIk0+l7L7lY0w+V5ZhZc1K&#10;ik++7/Ewbzw/HYNsF2JBJKnmTKpZXyVBHfap5OD9eMALetZfDtvMsVzYpBKFkjuEj2kynLljtOOW&#10;LFdx4b72DyC7ULmOK9mmMUTLK375tm8s2fvMemBwSc5HPGAAUtrrTzDNC9/Hb+W6xsvDmUk4KKQc&#10;gjGcYORzwATXicitZs9JuXRGjZ/D+3vbm1Fvuj2EXVutvHC2fl2jjcMEDrjAOOQDzWTr/wAHbLxR&#10;FIl5Ym8njZ4i9up8yEhsl4ZUyxC7yWUggbgSDznWsbxLq3aCS0ki8uFobi1V5OW4Vgy4LK5K88qR&#10;1UApgXA1toobUJbl5LdGaGS/t/lDgEJv2sARuTnLsoYZ42jjfDV62CrKrh5yhJdU7MxrU416bp1Y&#10;pp9Gjx3xX+y1dQXs8HhrxWiRLcFo49QgZdigllKnB3MBwCQo3K3HHPmvizwL4h8F3Pk6/p5gG9o/&#10;J3Bw7AgEjaSA2G+uT9M/V99qdndhYL2TzisREamNvMSMPgkDA2jJBwcjDqAwyVGJ4h8N22sW0mm6&#10;jp8d3YyH95b3EeAByVTacMON2CBw/Q8An9DynxKzbCzjHGWqQ6u1pfK2j+aPlcdwlga0W8P7kvvR&#10;8n3McELtFKy7WZTJuOzCc4B54PJ+boSAOM5qHf4Z/wCgzdf+DJP8a9E+JvwTvvC+q+Z4e0431qtq&#10;JI7lfmaJFAxvKc4G5CGIA+bI43CuA/thP+mX/fTf4V+zZfm2X5lhY16E04v+rPzPgcRgcVhKzpTi&#10;7o0R5tpP9ra1kEMg2LJvO3kYJHBOfReepIHSplQQ3I5QyKqqvmxlVVAf4exA45w2cHp0DFlhRGMr&#10;szJI2xppCGwRjLFsj7pP94EHPcCp5Eht1uI7e6h+zwKf3kjfISCDgnPIPJPcEd66m+hI5rhJ7ryr&#10;ZYxHGuWEmQeWLZB7A9SwBzt5wWGZrdP9G828uPLMnMfHmMwwDuIPsc9cAE88gjg/jN8f/C3wQ0OP&#10;XNZs/tSieSORVkGI0MbyZGc5JC8L1PHrX0f8I/FKX/gfSrHxdeWYFzp9uZraa3jRPMaMOWKDr827&#10;Cjrt74r43PuMcPktRU1Tc31s7JendrqvxPey3Ia2YU+bm5e11v8A8A8wlaQOsdu0canHkTKdvmAk&#10;8FsdCE5yP4uDk8afh/wL4p8UoupeF/D01yM7vvqseRwfmJRd2wk4JzgAd810vxF8FeGdLv4b3w0z&#10;Wlvfy+UkNxgMTxloVdg8o4YjaGODncQSF9e8IeH7jQfBdjaw2qLNHp+xYzIrMDjOGbjf2ywA5ycc&#10;5Pn5lx1g6WBp1sHaUp9JfZt3S69tfPsdOF4exEsRKnX0S6rr6PseK23wf+Jl5eQ6XJ4fjhmkutxu&#10;554ztyGLZwWIXIGcAk9h1o8Y/Bf4keDbFru5iVrfz8m5sFEsS/IWyRndGnXJIHbnJxXu1ott4fFx&#10;q1wsMLRxl7q5vGWMLEnZjkbVU/ULk4xjncs7gxxI0cdwSygNuhLb93HB28nG4456c5AOflY+Imbx&#10;rKUoQceqs19zu7fie2+F8D7OylK/yf6HyTOkUdnLy2S+ZN6kscjIJwOB1/iPBySM8OceUuTb+YHZ&#10;X3bkUOG+YZIIHQ5HXPA5yK988Tfs1eFPE2rf2zYXp0u13BZLOBFXEmOCOcRd+OQAeMYrHk/Zx0mO&#10;3Y2eu29xLb/N9ivoPLXIwcllLElQT653E5AAz9V/xEDh/wBkp3lzNbct36X2/E8X/VvMnO1lbvfp&#10;6bnkMcgVIBGI2ZZiJGYnCuq/Kq87SSwGPrzjobEqWU1+3n+X8uDsXb+7APGeoA4+6BkBiT613/jT&#10;4ZzEvZWSLC0kzSWtxIzEJDhWVSY1KN83yhlIbMe4rgqp88eO80xrm1v7Ka3nUszeXGMNGSTHKhyU&#10;ZGAyGBKkg4OcAehknF2V59J06MnGa+zKyb81Z2f5+RhmGS43LUpzScX1WqXk9NCK1aV7VrZi0bMv&#10;/LJQfnIAOGJIYHnOQOPopFmG1ms45LxLSSZvMKtahhsHIxnJ6fNwSFJycZ4JhW089Vi2LGJNwm3W&#10;7NwWHOAcEcgdFHoCejrq6mt4PKUrtVS21bf5lyehAPOV+g49zn6dyl0PD5YuVhqyxw2zW07PcfMr&#10;LH8y7hyOR1GDx9Byc4FSGEQGQE4WTA8x3yWwcdOBySSeo5x9IIriMXscst380wCyNG+1Rl9q8cDq&#10;MnH3SxBHOasjdbmaRF3I0jPA/nbWkfZgqwGegIHp+Qw+bTUqPLzaDVDwxq1o8zFZGWOSFV8sKxOC&#10;D/GAox9NueDmnzXLq8lq0phaTcTHIT8wAIO5tx3EKuc5I7dRwy5BeD92FdwTIY9w+U4OAQfmGOgz&#10;j0HeolKTl4o0kh+zxtuyxbOfl+YdB1Py+nQN0qY+RlJ2JfNuoFAA8zEhVoZN2PujABGG3liMr7Z4&#10;GRSwGC4W3CyYkMmW85gwLMWPYckYXtg5+uXqySRKsLKnl52qyqQeed5zxwFHBwc9R0qRoNM2bzIs&#10;bTLlvn4ZQ2DzyoxjGBgHj3NHMtgvK5HaRXH2M3siRrGxMbBcbcYPXg5PHIx056YqaW1jmucwIY4d&#10;jbXkcKWBAGMEjGcDqT369DNKWZJbKW7kYHPyLJhZQy/dPPHXnv6e+1p3w38S3e57i1S2td0n+kXk&#10;aqpkUsGDZwwyU7ggkZyec8eIx2DwceavUUPV2OynRxFeVqcXL0VznfJgQPcRwqyw7RD8zK33gMHt&#10;k9MnJ+Y4pt7rtv4d0i7vNavVhht4ZZLy8ZSWQIrPKQufubUB2gnG04Hc9lpvwstnlK68byPLExx2&#10;1nK0cgHIZZSuGOMBvk5BA5OceHfte6zN4T8Lp4MtreO+tdXhnnulfUFtZPsluFlliZUDv5zKcrEY&#10;ysohuFIIV68OXFmS1I1FRq80opva1/S+/wAjujkuYc0OeFk3b09bbFH4M6rrN54fae78PvBql5Pd&#10;X98TbzFdPuJbp2Vo23s0qbV8sEjAVkyhyCPoHw1e6vFPDPdXlxaySahmG5WaVGxiNiQUQMpPmK3J&#10;IIkyHPOflL9iHx7deIvhjpuveI7GSa3uHhVtREMlv/oplhI3rmQtkHA++ckKQ7Ba+otQ8RW0MMMe&#10;l/brq1t7ryrqGdonkk+VxENzqDvV1mVVZgWRYZASCxj/AAvMJVKmKk57ttv16/ifpWFjGNCPLtZH&#10;pKrcReF/7csrQXkcFnL510yoWRX2MjrKWdsGNZFjVRtRoFEoKgkcfeRSw6lb2ElxZ6ZqctrHJfrY&#10;iaYF1O0wsokbe+PlcL8jsuVI3Hb2fheHWNSuBe6bHJ51zJELe9mjLOzM77TwoHmY3jAQbQFIB3c3&#10;7mKxudTa8tmtjMqq8zNbCRSQXUsu5cbSVZjj/vlgqmvDlzRlodxzGsaM96l54glniVi3k3UieXIT&#10;IqLuhVgSwTCqpbknliW78VcWZv8AV5NQvdS1KzuFj3yXn2h2+xwlg0iqN5UJIYwhdQMKvBAQgevQ&#10;213Za5HbXGlOxa4hAitZEVjyhMgEZOSCZG6O+SeFBy2Xe6VafZltblZEmuImLwyFhJOv3WJyoZMA&#10;Nn0+Xbgba09ty6gcNqdn4j0C2tb6K8nuptQk+yrcSWe97KIl1Z4pAVYYiVxl1JDbVKg+YF9w+H8a&#10;6J4atdGtLY/Z1tViklaOVAVwMSZUFRgIWwOm3HBY18zfGG8bwXYafrNpJGLfQtaW5jWzhliO2Owm&#10;JNxtLpEgHkKitwEhRi7EyFfpvwusWqWcMNrK+JI0STy1GJM/wjIOccYBx97gYwDNZtwi+5K+Jmnc&#10;2c2n3tsbqdfJ85fO3XH7zyTjcnYYyWYZwQPmBAIFR6lA8l1cPZruhuD5karAFSHLkk8r8jDIxycA&#10;4+bBpyXckmbdpI5MQsJFD/KwPJwoBHAG7PPzfw8mrAsbdr26v0eNm8uIR7sLuyqY4zy2A3v8pzzX&#10;PtIZX0/Sjdac1tJL9lijt0Dt8ygIQisTzx/9YdMmpNR8yGSaOEq8Zl5jmdCSCfuhvvHnBzzx6d4W&#10;1q7hF1HPfw7jCr+Ukm1WbcRkZJwcbcYBBOcYwDWC+pB7xbrUUKrHtVZbViMK7bB5iEgqRg4PTAyT&#10;83G0eXRkS5jc07XFtHXT72HzI5HJ8uSTe3DH5s8sOBkHg4yeOTVfUbO7sdKS5+xzTyW80fnFZ1xJ&#10;EAqmTcV2xAE+b93+HnPArOeazhSS8gupPO2rDt+ynam0nkgAY4LfeznPJxVm7llvrJbK7upvs6xy&#10;RSWieSscpfbjcHG5fmHl5U4BmJIzgr005bIze+hm63Yb9UuLHUJZkhtxK8NvKmIgqoQ5XOMktyMk&#10;YIbJGMHKnu4INHuLS9S1kNjtJjYyh/8AlqNwCbVY/uoxsO0YcYJwxfV8SaTb6jqC+RfpE1zHLA6q&#10;0YMDOwKleOJio3eW2F4Yg/Id+fZ64zpHpt350dtNIGuPNli3faJpsFJPkDEI2Ci/eWPAPRtqmvdK&#10;h8Rl601jDcyNY6LfJYqoLWsrRt5TOioiho2Zggxu/eYyrYw5BKU302O8+z6vb6b9qSFlRvN86H7V&#10;H5IyxXa4LIys5aMnoWbJwh1pW06HStP8Lm48xVsY1v47iyEZkeQiK13xuFZcTsWYfKxLnG4kisvV&#10;JLLT9TkuIb23Vr9ilzcNC24eWCHkQHLF8CFNp3HbCxIDKyNlfsalNWS31O40ZNOnVYYvNs2lvswO&#10;YgrYKKhVMZU/KQQ+xcEhTVo+MdYj0hxoV3HqE9vG1tJNM7RtciSMeZ80XmSc7o5d2XDgN8jHkV7W&#10;80271C1/t4/briKWWWWO5kKQ2qrcbVYAnDBYwGIYFwGJJQBHXMvPGGqakY1skhubhI2SeVgY1aQy&#10;FnO2J42Riw2MhPmN0xvUrVcye4HR3fiq/wD7PhW103yJmVYnuvJQNJ95vKIz1YBG8tuSNpPGCtWx&#10;8T3zu0lpCt35cjQNdW5yIWz/AAnAZsvx7KeARgjm5b2JbSa2vNSa1WPdGjRyZZY3kKnqAY5mbbuI&#10;3A7mIb5m2yaoNSnsr22gsYbGGFMQxfZZSXCNjIYFt+XI5G7cMZILEVcZX0DlOonFpdSRahp0zJcS&#10;KPLuFkDHrnBVVJ/i/E45yCTjfb/H3/QZm/7/AEf+FW9FW8GpLc2kg+wooG5W8w/KzR7H5K8kDnJx&#10;hh83JLvJ0T/nzj/7+CqVTsyPY331PnOa2vWlKzGSVvmiQi3Cny8HJBPA5BxknHrjgVvEmv8A9geH&#10;ptcSLa8cqmzVrti080xCRR/LnALNHznILZwdxFSxzG0jgkF188W1gyruB5xjDMTjnoep+YjPJ8W/&#10;a6+KXh7wVr3gvw/4yvdQjiuNSkvYrjTRuYNapGqROp42P57HjJBjXBHIH9XZliJYXA1K0d1F29dl&#10;+LPxTCU/bYmFN7N6+h4p+1rrXiJvEnh34YeLJC32zUYr/WrdLgbzG0oBUE8JuZnAU9GC9MgV9k/s&#10;va2/xn8Sf8JF4gUtO+15rayt2Wxt1K/wRkldoA273ye2FyS/5n/tV/FOb4u/Gi88XeG5Jlha6jTT&#10;2VRlo4sKhUY4y2GAxn5zznmv1O/Yf+CPinwF4X0KbX7eaS6bTbdbuzVAfLl8sZ6j+ByfbhQOa/Cc&#10;6/d4eEqj957+r1Z+iZdJ1MRNQ2Vv+AfUOh+GfD402NlA8yRFBaO1Tywm3glmxkYLLjlcHjrmt6y8&#10;K6eyQxX9rMN0wZmC7Wb5gR0XKnOB06MQc9araTHiaIsvCsY7eOFtoDZPBAKrnOePr1GK6XRYHsN1&#10;xLczCPaw8lYSXXAGRyWJyB2GST1OAB8XKUup9CjlfEfw3gvrG6ntrm5js4pMRzWV7LBIw8xGJ82E&#10;5BGMHDLuBIIwDngLqWx+CCafLLG9ppdvcC23QRhY7BXYHCRAfu4lDY2oAETag4UCvYvFsepR6Rb6&#10;zojCcPNJFcRrlQFcHC9yrAZKqeMYVSpIA8J+OfiKx0rTftGr6qbb7DeAMvnGN2jEbAfdBwQGOBtY&#10;nsDkUQlKclHoUrdTuX+Ij2kUl5IkYS4hxD9mXYpYMmdy5PUNnnpg8ZJFMsNfuotRabW47eGZVCM0&#10;TZ8skA7sngnkDGSMhgDkV47+zdcXfxru9R8RzSL9k8P+XFprR3G63maVJCGLbQHxE6kFC64nIyrq&#10;QPVbuddIt2PibUbdIYGUzvJdbY1ZQejdAMHgAkZ3cdc51v3cuVFKPNqjU1+0HibThBNPHbObZ00+&#10;RYiVR/KyF5IyeMbQRwCc7gCvnviJrj7FDpni7wxZz26xr5k1xfNG0UY8sO8Z25UH5jtJUlhhuG3V&#10;qeLP2j/2edBsU07xr8V9B863j3zWz3isXOeCuwYIyOh4+UgH5ia4fWv2jrPxBPFaeFvBusTTBUuI&#10;/tEL22VI4dwoZj8nzbWCDlScMpK6U44iFqkLxa1TvZ/Jk+7L3JK6fR/5Gnrnwfnjs/O8N6y03yyM&#10;9vMh3RkOytjhcHIACsMldrfdIY8fLbz2939jdVU8JPHcfKYG3YPD4Pf8SAOcCu78GSePfFWrz6Pc&#10;69b2c9xcL59ppVt5G9VBZY/PbdJ8rEH5Wx3ydprsNI8HaPp3mLdWkLagkgEiyTqWTcxZ2d3OSMlc&#10;nJwQTwRivuMq4/zTL8O6eJtV7N6NerS1/PzPn8dwzgcTWTpvk7pbfLt+R47aeFPFd67xWWh3jXEM&#10;4UpDEYPMHynIeXZ5mFIOQzdGwORW5D8HfF/mqbi6tYGhkRpupUJ1Vd20ZJCcLk5BJ5I49nsdD0R7&#10;CSaTVWW5jVzaqzH5WGdob0Vjs55GARjOc1NX0vyEEt3fRKFUBfKkMjJKSDtbBOwAnAJ7LyBzUy8R&#10;M9lPmiopdrf8EP8AVXL4x1u/n/wDxo/DLxmJ7qS+iaWNsBijYw2AAecDO3BOCMZbJxxVSTwnr10k&#10;WoR6NND5iiQTSqI2ZXXgBOCDjB2noRtAzmvVPF3jHR/BGi3WreOdUSysUgMlw91OVVV2lsAA5ZyM&#10;gAAlm+Uc5B8W8WftE6/49S3vNIsrfSbO8uCkEUzLLcby3y+axYx26nAG9GwDuIkbOR3UPEDPKlPm&#10;cIP5P/5I5ZcK5dzJXkvmv8jV/wCEO1eKK61W8WNVjhxMsmoQoxQA4Cru6gqxYDkYyQcHNHThNf8A&#10;if8A4RbS7hZbqGUrJD5oYDgKcZ4bg5BwcqwwRzjKuLe1S/XxZ4tS1j1PS9K+y3f9saeHuordHZ3t&#10;POaQ71L+awAJyQMetclP8R9K8FzWH9k6Zreuavq11LHHHb3Maq0KMoaW43tiPGYiW5bccAKw2AxX&#10;HGc4qg4x5YecV+rbt6mlDhnL6NXmd5eTat+CR9AeHdR8CaHHNHqLL53kqJo49w8lgWLSbcllXcAQ&#10;NxKkZDHINbfhTxzoWs2MLRSbGaP7PD50qzQ7hkYI39wOWzx6ngHxDw5Nq2saBbyXUccMaTNN9ggk&#10;87zGH3vvZL7WAHIKqSQBya9J8OQ2kGkSsqS2au0aRWIlwi/dYzBXycnKsM4HJHQcfB18RXrydSpJ&#10;yb3bd/zPpKeHpUYcsVb0Ontxf3mpO4WGaOOJreUON26NVChCmQygsU+XJYFWPJB3fBf7bPxL17xb&#10;4x+KbaLp8cd1ooj0u+vL6eeOW5RbIXS7IlUh5Gu5pWAcnem0AoGbP3Ja6+bdGigW88v7OZI/MjVE&#10;SQvvBDdSGwQR0BK9AyivzT/4Kf3P/Cv/ANsG31TQ724vI/FlnouraoLuFPJ+0QtPavCP4W/d20Ds&#10;xyQ0jfNgrj0snh7au0+2n3r9Dz8wm6NNPpf8z339hzRtV8A+EdH/ALTtJF+w6BZFbG9mguAzSqv7&#10;1AsYZoypcZEi4aAhRIJFkH0DJpVrLrtxHqt/bxmFUbS4rdfPFwMIkMjnI6qsZAjDgFjHhQh28r+z&#10;XD4g8SeHrHxNqur2n9k5kBt/MMzWh8uXzGYSFJJ2VlUbmjZidqtvVOestvFGgabrcMEd499eWlmu&#10;61/sp7O0MQd96xoEDRR5SLH+tBbc+WLhx5eLlzYxs9Cjph0kelaB400W78NtDY69M0q/6LKzbUlV&#10;hAZFg3yk7diEMGxhnw3Jzmnq3x+8HeArhpmurhFS7aCJ/JBCs5VdrPjgZ2x/728DBIB5nxnf2+t+&#10;HYbqG3ktpPtMX2mS2kDbn3CJwpRWHl4HYHIcncMGvjP46/8ABRHwp8GPGlx8IfAHwrm8VaxNGbe6&#10;VtMgmM7lR+6891dtu05KKvmNuX/V7FBjDYOeMk4w3QVcRDDU+ab9D9Covi/4Y1aZ54dAEL3EYaOZ&#10;kCrKdinI27mY5YEqvJyRgYG3zn46/tJaP8PNe8KWcuhNfS+IfEtrpE0ltGN0TTt5aj5QdxVhIGAV&#10;wNrFjx5b8v8ABTwRe2ltD4hvL+6me8Zr6eGHIaCR7eL9wGwPPRSCUV/9WqqNu0otc/8AthQeILnw&#10;Tp+m+G9Hl/s+11/SluWjeJ5o1/tSwLTosQZnMcENyH8tDti3E4UELhLDxjUSvc0p1vabnqWraPb/&#10;ABB0K6tvEfnRrdXFtcW1it2istvHfJ56kKysHlBm34IJHyhdpAPtnhrSdO0TQdKt4tTaQJaiMSux&#10;kZ3UKu5sHLEjk5ycsTyMY8Bsru+8PeJ7ewW4tVj1G8m8m+W+LHzQiugVmUEI2LjI2gnyZD8u8CvX&#10;ND8SXA02SxeVBcSIJkVY8xsB82DlQMkMBsOCAT1FY1P4KTRV5SqHSX/i/TI40gjaRXYL5kMcihg5&#10;DHKhm44CjcCP4Rx1FeHV9avThfLieOZELtL5e7cSFZeu0ZK8k4BGCT/DjyavBdazHLsaO5MOEma2&#10;2ZGflORtI2kKBnGCSeR11NHvJ7rfbOFkMe7y2kmVUJ2r0yvOBt55zz14rGMHuXc0tKNxeGaaSY7o&#10;Y1VWt8g7ckYwQOinrk8k8DAzV1KaUR3Or3VruZF3peW7Bnk4Y5YcEn124+9njjGJrkuo+GUOv+H2&#10;3Mu1DbqpzISHZlGQNrE5yxz9OcVdtNe069s4dXsZWjt7gY+0KCojIP3HwTtcNwynO05xjaSNIrqZ&#10;SkzQWeWaT/iYR22+VFPmWrH92uMcDJyAc/KeQQc7iMmh4gOpowhsoIrqTzN62W9U+0IEd3iLH1C8&#10;7wQVVuBwy15Gtob3fFNxwFlixJvO4EESYw3AHzAZxxk81y3xI0fVZ5r67sbuPVreVvtMdu0kbrpV&#10;1axhwYvs4DIxRpMsVklAnd0ZCkMUvRGMb2INtLyzu/Jjt5LqaO1k8xNSupDO7rmGcxSElgJ0QRvy&#10;4E0QDJIwQSQ5Wt6xb2+rx6tdw3C3FrujvI72WQRtHtZXkR1CiTy3VSGAZk+ViFfeGxvEviG/ghhi&#10;bUboQ3Gbuwkh08LfvZb0Msb+aksiXENxcrIY1i+YSRxCCRg0cdVdTtrq+/sD+0ZodQh1JoC1nbCN&#10;orpECmZThk2zQt5iB90YYpGzKxC1XL0Y9jZaDxDpPif7HrNrNpky2caWv9nyOoeMmX94vmAMqnco&#10;YMocYLjaSMSXJg0bTAmkxfY7nzRLbrdYUnIxFuld9pUsXIUFNhkiHzFpUOfoviTUb6a38N3jtJqE&#10;fmloYY3UXOFREuI5i5VXTfgwGQvE7PyQY5H6CwefU72Fbqa5X7Tt06+uJOfMWONrhULkZ3BYy/QM&#10;Ac5DlgvLJPVGydzDW1s77VmudO1yS3gjniTTmEZ8xZPmKht2UVGAOGkVFLPloyHVHz7jR4NA0dpL&#10;LUJrUwo0tv5jAoY1XYpkEaMqqpZmUBnRRExxkNnotT0uaC4vtLj0qSRbqaOCFUmUPMmWkaUDBMkh&#10;LRxbMDfs8zI2Fqq32mW9xqs2o3enWsC3DNbXCXjb2jlGAYiJFXClN6sSgchlUHc5CpXKMm60298V&#10;+dLpck8cNtOY1kh1JwliNjPuZE3GXa2zIGBsChc7stS1G6t5NMjtrHUma48+MTRvFOywB4pcBpGc&#10;qqhEjLcnJbI2mJSNXWr/AEbUpX8J32oXzs0LW8enNqIW4lZ1KBP3Z3MjCR1UrlcuSzjy2Uw6t9g0&#10;2GHTdTtG85ZpZpp7hdqu3DNvCGVMbn+ZsqAY0QIWTYlximHMyPOpR3MdqLWaOFo0FiLuEKtxGg42&#10;AHqQ3ykjI80H5QoDbX9lj/oKXn/fz/7OuXvDd6At9pOnt500twssMjsXTyVk2s7kgKW3lsojsPmV&#10;cYCim7rX/n817/wdL/8AFVty8uqDnPEY44bQ7rhZGWSYfIHDq4GAvXnPQDqRz1DcfG//AAUy8Vw2&#10;XxL0Pwzd2u64Tw/Few3aEbo1ae5Rlz0H3FPHJ4z90GvsKK3jjX7LDG2zcQwjgTJJOSOOvP1IB4zn&#10;n4Z/4KWaFcaZ8dNN8TGxmjs9V8PxpFI0xI82KZ1dQGJ2/I0TYXA/eDjOQP6ez5v+zZ27r80fiuDf&#10;+0o8b+EPjLwt4K+O3hPxl40tEk0vT79ZZ1kA2ghkVZMfxbWww9xjqa/cT4X/ABK8N69a29xb6isl&#10;uFR4Jbfc0c0bc5VycnPI9Dn3r8BdcVjbQyxyBJF4jLLn5s/4j/Jxj7i/4Jl/tM+KvEnhiL4Ra5eq&#10;t9pcTJby3F4LdXgGFjXexHzAqyrjkhVUnnn8f4gwbxFFVV9nc+zyPFRp1nRl11R+qHgjW55Ut4y1&#10;uo3NImFHzRmTgksPfPAUYxivSP7UvnSO5gggWPy1U3EUhJGSBn5SQxBx2HC9fX5j8C+KNc02xtrn&#10;ylGziWRAkituO44ZYm6hjgZIBP3QRk+hQ+P9eh08y3ysis2xXdfmds43lUUIke0HK4PI5Pavha1N&#10;n1sWeh+IviLa+HbCSwvmW6ebETSGbzGlHHDggDJBzxxhjzk7a8h+Ntrpvi+3uLnTdMVrtbFvs6TX&#10;KvscPHIpwQd+TGqk+hPqawfj141stF0PUNcudXj0230n/Sd10o8tI0iLM7YIwEXLZ7lATxg187fD&#10;n9q3S5fh/rvxo8J+JZ9a8Pahb21ta6vq1mLW2hKSwrLbRwyOZ5VfzJW89woxFt2IYy0vRh8LV5Pa&#10;JbEVKsIzUerNv4f/ALe+gfBbT2+EPw/8HeXex+J9ZfXHvLkzR2IN/cEDbHyZHbe5yQqKy4Rt2Bne&#10;ILH4r/GbUbLxN8TtVur3zXSRbHzlCqx4Rgq7EC5wcgrnuFA3D5q+GGtw/EHxZ4o+LN1ps0cOreIr&#10;m/tY4VWMos8rSIjjlxJgAbhwxBGQcE+9/Aa71jU9SNvrIuvLjV2t5I8s0akklHIGWAyckDOXGMks&#10;1ehicPSw9R+z0fXvdk0JyqQuz0bQfgp4bXUY9avNCtZGkkWOJvMSaUSbV8zEuR5hJdAMqQQ2cHJL&#10;dxd2PhPwtp3nW+nsi2qbZpLO4M3loM7U3K2MKWKhmHAXOD/Fk6dq6kHT7y/2R+YEmMbOypuQHZ5n&#10;LIMjluQCxxyQTqW2s+Cbe4TUfEGl3Fnaabb3TyQ6tFsS5uF2qrPGW+6oErbWyPmX7p68Un31Nnrt&#10;uaPgi++KviPV7G70rR49OsViJa489vttygEYOGkO2OPgKPlJcjJKYG/0+38P32gyxXUs20OnnSHb&#10;jc+OM44B5I9wT06HD+CUMt7pWkX+miZo7ywhur6S8uF+RinTIxnACjg555GBXo1pM0UuJkhkXCgw&#10;pFvUZJByARjjnnjn1zXkVqlScjaEeXcx45dUtLdRqQEkO5XZYYcyKuAuU3EYIGT0xhiTxUUmpaW0&#10;CxtqMMDG1CItzHuJycBc8hGC/QdgextXEOlRXE1/Z3MmzLGSL5SqEjacjPAzx/jgCvnT/goP8T9Q&#10;+Hf7PetWvha2j/tDxE39iafNHG58mW6SVZHBDqyyLCJdrc7ZfLIzjI6sJRlUrRprq0YVqihTcux4&#10;x4l+MGofHm7uvH891nR4tUvG8MTK728JsQxSB2i2+YkpQmXD92UfLtXZxvgvxnqVrDf+GL3TYJft&#10;G1I7RrN5MR7sMEY5B4ZcHAOUwQVVg3JeEvAet6d4dtPDekQ6lEtnYiWa0aBjGyZ2nheeFVck4Zhz&#10;z0HaT2moeE/DE9tDpiyXEasmbhX2lSdwjYIzspGN4AYqTEGVuAD71aNOLcIvTojlpRn7O73LHj34&#10;865d+D73XdPiW6eydpLG3e1V1hZwZidySPjkom3y1JSMLxlt0P7MHj3T/F3xK1bwobvztYtdMZmu&#10;rqb999njkZCgQZyHlZ5XZndj5x6qy7cnSvAd3qMd14k8MxNPLaxXMGoadIzRyXsgi8zyGUrIm4vC&#10;hXkchRg454/9inV7XVf2jfF13ZTJNqTWSpayeWAGVJbzcTuLKVMTWrfdYDcg7HJKjGeGlbp/wAjU&#10;lTrK/U+2vAUMAvGvNSWSSJ5StwYztlXayg7jjIGCRxxjOCea63w7rtvoktpcamIVkuEd5FRcq7lk&#10;J+THK4APfJxw2WzwHgjVdAs9JuoYHs7iOSNStq0m2QhlADbxj5T90Ng57irqXUXnC7nlu1khbzoZ&#10;ySiTJvzhQpDN/rAm0HlVyMAkV5vs4pWZ1XlJ3OxuPGGm6Nfya3eaXNGqYVJLplK/vImzhFyynO4Z&#10;zhRgHO0Gvjv/AIKw+Atc+JeifDXxJ4Ujh1jZ4iOkW+k2UiZuLq7QybB5mdx/0TaSRtBbJ3B8D6L1&#10;nxlo+qo0fiy2uhCsM08fkxhIDEoZXfe21AVG7AOPun2x85fF39rP4B6p47+HOifCH4hfbL7Tvipo&#10;l14vjgaZrIaYlyFlnklZBHiPMCBgxKozjdgmvQy+NSniIzhHa/3eZw4106lBwm9Wepfs/wCsTT+A&#10;tA0+58Q6l51sswvJ7qOQeZM91cxE8XGxcvE4yeMozDG416zbalfLqNjFpyJhJG+ztKsscMc27920&#10;iHdGxDuZAAwY7UIU7SG5rwp4L0iwnm8RLr0K6feFb611DRrNj9qjuE+1YZkkKnM9xgDI3eWcAglj&#10;1Gk2H2O2upYdO/0izhLXk0lj/pBkVpNs2ZBhmwWZEyh6uxU4D+dXXNUuu53Uny00rG14esrPUkut&#10;Vv8AT2j829by7CbO0HIDYxwxOMgfK2RkgkhT5d4T/Zw8AeB/GPiX43y6XYvP/aRiuoWlVPNPkW5W&#10;bLiTycTNOu1YjHKzNht6OK9R0TxjaeHdHktrE2f9oRG6MXkwtlZDI7RlhhQxAHzEbfl5AB3ovjv7&#10;Wvxl8SeBPDuk2ug6dYLDr2tXT3GoTawVTTittHFDcqjJ5ZiVpnaXfJGoS3YbgXwvNR9p7Z04P4v+&#10;HKqKPs1KS2PR/AHjWS6i3eIfFpkj8tVgsFhlSO4Owb9ru7uw3CRxhzhS2dw3NXM/tYa6IPgRqmt+&#10;GIEnuNPkeK0toZjuxOI4LjaAwkQCzN5MZNp/do5JyvyeHeA/ij418QS248WfBTxxqnlQG9VbDwFq&#10;c9vEdhuFjiZ1ClllUW6sU5NtE7Szbg4q/tRftQ6zqPgrWNE8J+Ctdik8tYdPj1C2ubZ7y+vHNqlv&#10;JBcRIxBY3MDHczLHPjBwZB1TwVZ1VZdTOniKMfe7H1N+zn4j0XxvZ6h4y8OaT9ksY9Q8jQEuNNjg&#10;vEsY7aJFt5Arklo52vSPmYHJ2khQT79Hq9hZaAbxLOYLDavHbTQqW3MVlXI9eFI3EgMAevK15t8K&#10;PANx8MPh5pPg59b/ALWuLTT4ra61JV3Ldzoqo87cby7vGd+8liwYvlidvbS6imrabHb6ZNMtrJMF&#10;LIhGVDlXXCkkESLnHYg15uJt7ZqOyNKcpWTfX9R9vulvbe3SzK4AEgjjy5y5xsxub1HTg9QKt6w1&#10;lFFHf2WpTW0lvGvnK8yqUI6nnI4PoMdMHhjS6f8AZbe3W41D7UsRZUjiVhK0ZEmAV8pSDtCoTk5I&#10;Y4LbSax7mOJ755LtxJDIzPF9lj2qGxvOSoPUMTs2lhgkehxjHmNHOzHQX4v76WC5j8narm4xgK2E&#10;jy6bhuxkgHA4zyTlWqaLTItEF1a293OpmEU09vuRgVX5AxCjklep4BC4xwtee6l4qbwd8RNPikj+&#10;TXpmtIJ1BWSB1SSbaQjByQm47QOQz7gBjPfadaCPRrfUNTt7q3kjk3bUdgxU7lkidclTh2j3bQR8&#10;6oNyHcejl5bX6mZnXWrXlrrrSahZ2cFnblVkvJLjld0Pm+YYtoIOAfl3IoQPKzINoqDxjJ5+h3Ek&#10;2i7ZLOSKaed7NJblpHeVnSONHm8+aGUTeUjxNGJWC7ApLmfTtO0LwxAs9qP7Kt1vLm71LSrVfLYx&#10;zSs05ZYQ374kTOChzLI/ysweUHjPGmp3MYXWbddLuLiOGYaZfSXMrxRzKEdJDIhlZLWRYFlVFT5m&#10;jSQsZ8FLj0QjNg8Z32g3N1Drmu6e14HMkmqKws7WOWJpTcyShVwYbi3Ml4IZXlkBkuXDECJlbqW6&#10;0vL7S9N0i7vLq402STT9Dtb1Ioxb20pLQR+Q5xLbXeCDDscQz/IzyIrivr+kN4q0W6fStN8u6FvB&#10;BdWD6WLoKmxnWGS0jmjWcQzLPhIpPLlVZrZRjayt0/VdY8b+CtF8e2/7nxNY3yaTdSbYWgg1pJEt&#10;5cv5TIwkmhW1domY/Z/OVSpRidOV7jOosPFNpb3Z1TxMrXVnDJZ3Fpcfbo/Jks549n2uNSwjI3kR&#10;O6AOokYuRC8bHaTSNMsdXkg1qSG3+0W6fYLiafypLtURFZWbc22WNwX3blJKs6OGLMnE6U/hSx8M&#10;m48JaVNY2tzayXV7pLXS8SaZcgXdqZgGiEjhpoyYnUmSJnYkO7N2UFhYol3c3Ot2Nrpd9dSCSGWK&#10;5jaWRHkZZFDBHDLhmZskAK8xAkUvJz1IlRlbc3tC1+0OkNctaNeajbt9nt1vJBHDKcCUZhU7TLhl&#10;LKuwvtwmC4251xrWnr9l1DV47fyoWSHT2OtAKy7pIvINwqCTYu0bg8e4vNHkltqm7BpU/hiTUo9N&#10;mj+02awfZGt1gMl3GUysEmG2g+YG2xyDyWeUKkqeYVhwPEd5o1/qe9tQbbHbvax6dHslhhkwBHbz&#10;M8IkC4jdF8wnIZwApcrJMY6lOfY57w/caX4huJJrRLmSTVJpo2jmhTOwy+UI385nXy8AAx7Sr/u2&#10;A3o4HTa1NNZRzXGt3zR2ttZDzUkhjUAiEsZQpIAG5ZCI2aSMEA5Lp5dV/wCxZ7zS1ncx2sIghWNr&#10;pJlmWMbZQpcAPb7SYidyjbjO0/8ALPN8UxWV9DFCvhaKzvr7yg0kEyQIredzK8vlYyu2NlBD7zsO&#10;xsmto07vQzcpRK6T22tafHMitciRtkU02xJra3UD5wgiwvzAKPlTdsJKqCwbD+z6L/0Mmh/+Bjf/&#10;ABFO13W7TwzpK2Vokkd1vhiUQXC74d0/C/N90vEpxtXcdxZQXBNeY7dW/wCiv6X/AOAbf/Jddapx&#10;iTF82x5rrPx40e2uFk0zwlfC5iRpI47zUYvLmfcOo8vd/EfukdPUnPzn/wAFCr/wN8S/Dmg/EjTf&#10;Ct5p2t6fcR6dJJBqwmgltWjkf54zChDo6qFZSOJGDhiEKezWP7NviS2mjgEqeSJnaZWtTKTGxXaP&#10;mbaowQxA2nHuSTR8U/sm69470m40TxDqzTafNbrAYvL2sH+bbIq7sK6kgjcWOR0wSp9inxpjqlRL&#10;EYlyhfVPqj5mXD9WMW6dNJ+Vj87deniltPJgLCRcMg45YEHGeMfz/nXu3/BNy3ub7x9qutwrNM2n&#10;2+7yluDEDtIb5nGSNv3/ALrYUORgjcPFfi54R8R/Cv4i6v8ADfxlp11a6ho980M0d1EY3YcFHw3V&#10;HUo6sMqyyKynDAn6o/4JN+GUS91rUojHG80ai6yruzqRJsC4+QA4wQQWOw425BX67MKkf7Pc09Gt&#10;PmePl8Jf2hGDVmtz9KfARu/sC2+p31sWtysTR2zMq5UEdQ0rOMhmDFlJIPAOSej1O71G1tpoXu55&#10;Emj/AHybMs2V+YAHgsVxlTkHAHOQa5Lwh4i019Jt9JsbxWtb9TLZta3DPIWyWLgSAqFO8IOSflbB&#10;AArZ1q586ytbuO3inaNAPJk+YyRhVJ+c9VyD1UHGwgDqPzqrGXMz7yn8KR41+2h8QfDvwztNH0m/&#10;TT9+o6hHcR2t1BIomgtpoJpWG18oY/3QU5K7mUYZCdvgv7RnibS9a+D3iJtH0rT7W3s9JhtdJ0ux&#10;t/Kt4EupPsbsqY5fEjOd2WAUYOdxNb/gsFeXltpngjxpp/hK71iPS4L/AG31hqkNu2m7ZrTzTlo3&#10;LbkCoWRVCeWWbehKDyj4b+JNZ8efCfwnqclk1xbeKtV1BtGkzukT7BGkLv2YNJLcuScn/UqcA5Wv&#10;bwuFXsadbpfX5dDzcRil7SdF720+Z2H7BvijSX8FW48TQBmMpjjlZlG1VYjkHGSuQQe2OenP2D4C&#10;8P8Ag/UNVkksoLVLPYqSNC/+rcnaV9SwChSxxndyAcV8G6VfW3gD4ealqGkTSW8+mtKZBDtX7QuC&#10;2X4BZChYkDDEbgCNxrW/Zj/a58SXvjOHQvAnww15tPhit7jVriaeOCNYTE6II0EccYDs8TbS2G+z&#10;psG0sKrG4Odac6tPYMPi40acKct7H6BeMbrw5pejx63Y6lp93NcXkclvAZtwklLDbwpwEV8sSSQF&#10;XnO2uc+JU1jrHhptTjlWy1TQZIb+x1K4eTzr60jZDLjJO4vHtTeVwGd+jR7l4q7+MN7L/ZGs6tqF&#10;ss1pK0VteT3HlQ+XwcOzRZ2lI1R1ZPMALgHpjB/atvNEf4Oz+LvBWupG3/CM3MjSQXpZpbeOGcie&#10;aUN5ty7QTSsqYWINMrEHZmvDUKjrRi2etePs3I+wvh5rq2Xh+3g0u8Ey26yQSXF9bkyNIMjOFAy7&#10;Pyx7YbsAKtaj460Vb6S3OqRxydI9vCMSzE9D6cHjjkGvAfBXxu1e50ySJtSt4ztkeSdiWXaZCAUY&#10;nn7uMgjaPvdzTdQ8dNqt/AYruGSS4UjdcfdyG3bclT05BC5wc4zjA5pYf3rlR97qexXXxGgOdUtd&#10;RWaNZlSSGJto6Ln5sZ5G4e+D1NfG/wDwVC19G8RfDnWPDF7NcRx3d/Lc2sczMjW7SWGCUPQ43scd&#10;wcZByfoXQNV024he7smLSTcZtwpy2A5bax6jAOOcgDjufir/AIKAeJLe7/ahjsbC9k8jT/B9jJMs&#10;OPLll8+4cyZ+U8qyjOTkIvI6D1slo2xyk+if5WOPM5cuFsurX+f6Hpnw7+JVjbabHrfie9j/ALNW&#10;NYXMmqYcyNtAGNo2KcgNvYEgfKH6NJ4u+MmhW6TaBp3iWa6t3kZw9mx86faXBUJtcHOcBeGUZ24b&#10;IPyP8dNd1v4deCLHxpLqE0tiL1I2sbeTC73Oc85ADIGzkcA4DAsCKHwc8XeO/G2p/wDCxhbDRbFt&#10;U+xrp+n7kkjChMu5d2biQxZU4bLEknHHpSyxVIOpzaXOGOYKNRUran1b8OviN4PMJXTr6ztNWaVn&#10;/sWxhae4ncKJGiMUOyUyKpLeWjqSI7f7ofI5/SLrU4f2p28aeHrKy0eW+8N3Y8SLawliLm1u4YJQ&#10;BLK/+tU2DhVwoiWIYGDnl/hHqOkp8ZNQt57++hW8sR9ojtrxFmvJYWMvkwxMY42aQJIS8gcFEkBV&#10;lcoPRPiHL4Q0nX/CfxNur/TdDtbUappOrJqKzpb3tn5HM+xmeGHmwtzHbxIGPyjkxk1wxi4V3CN3&#10;dP8ALY7KlSMqKlLSz/X/AIJ614X8TW/g+ykXWtOj1GO4hQRyS7/MUEFgwDAtj5OQMYyeuOfNvjh/&#10;wUB+G/wjjXSRbw67rdrGpk0OO58tYZsuW85wCEKFlUBTuxtyA24j5m/al/bi1f4iXNx4R+C0Mmi+&#10;HZHKTXMUZW5vi2Q7Z6xKc8AfPtyCcErXzTqv2q61BvPu5JFuCX8zPK8D73A9sc969jL8j5vfr6eX&#10;+Z42YZ3y+7Q18/8AI9j/AGg/2v8A4t/tCpHo3jvWUh0e3dpLHRNJVorK3JA+YqWZnY7c7nZiCOMD&#10;iu1/4Jv+CfDni342rd+K9UkbE32RrWxg864gtHsb2Rr5IxG7FoZbe2AEa+Z+/G3GQK+Z3upbcSTz&#10;7Ej2b2mDH+6Ce/8Aj9K+vf8Agkrd6foPxX0vxLDa2t5N4g15fDl5ZzKVkt45zFNFNEFfeWCR3G7I&#10;AjVFPJOK9fHUqeHwEowVl5HkYGpUxGOjKbu/M/QXwX4R0Pwh4atfBieEWtbzSVW2vbOzmZZLeMy3&#10;NrC+WLSFSkXGQVZGGNy4ND6jdeIrKbQtfb7Hp37+2vriXdH5EQ2/6yNHCmPan3fKC8HKLkEyeHNG&#10;8VQ6Xef2hq01vs1B4pmbLE7LeFQoDPlgcxZyoBcAlQoWupfTLNtYmuvExa3sJLpllk+zm4jvbiVz&#10;9xOZDO3myLGgGxmijjVdwCyfntWOu+p95B8qtYi8IeD7izjuJbe2+ZZHjuI7m4fEcSBZVVDkAAiT&#10;nAAGzbhVy1YvjLxNa+GfG+n6Foo0y3jtVuJkupZZI1P+pXYpXpJ++8pW4A8w9tyHqNYil8Z+Htci&#10;urqOPXLD/RdUs9LujcQrI8O1Xk2ry2zDqCgIHynAYE+Z/tkeNdH+Cnw5svF+rPaxqvi6G2mmvrry&#10;YVhuInjzK6SDcse4N8vKyxJIpVgrLzxpylXjFdSpVEqcnJnQeJfjTeLqUemaPbXB8ssskJfc0ixi&#10;NgSqboz8m9d0bMuY3AbjJ+f/ANpDxhqHxs/4KL/AP9nw6ywlj8SReMtQivoVZD9hSa4tVfK5DHyL&#10;tZFcL8synGDk+J/HX/gsj/wi+i3fgz4HabcahqEamL+3tQvXljZwGHnFycylmCOV24OThz0Of/wQ&#10;k8T658X/APgoD4q+LXxTMeralD8OrySK+uIUzbTGeyhiKZHAEAeIEENtPU819Bh8rr4WjPFTjbli&#10;7d23ojxMRmVCvKOHpO7bV/Ras/VjQbEafNOBfm58ubbFI1wFbHyKVyFQKM5bcCQDlV+QKB1EMR0a&#10;5kvLO3Vdzq7W8cYKyxsp4BY4yf4uCMg5A4NZdrDbS2seo6jaRzR3GZobqNQoOCpRtpPTI4HGC+OS&#10;AasXGsadpsUesw3duu2NVuGWQNtcbioJXOW6A5BIULjIBFfMyjfU9eN9jQ1LUlNl5hu447W6k/0W&#10;TCJuDH728YGcHnqcj8Kw/HPjvw14Js49R1m+EcN5dxwQyNHuLy7DIUEYBZ9saPIBuJ2K5IVEOPLf&#10;2r/2v/AnwF0i38HTC81Hxdq2T4V8GaDGFvNVmDMmMuH8iH75ecqBEsb/AH22IfA/hTffFLxd8YdN&#10;+OPx1vrO+m1yGKK1gaO5t9L0qBrlLSGLS2uUZrkXjQSXLyWzh52ezCI4MdrP2YfA1HT9pLRdO79P&#10;8zGeIXPyR1fXyPpLSfEupeJNTt/FNrdfamtNdNjdaZa37bZIZJ0beysnMgSIs0ZQHaww3p3EeqaX&#10;qC2e/VIGhnmkktbq1OI7weQUVbc4xLuAkkVAySARvxg8+cXOj+DY30rWdX16/wDLiv4pLf7JsVIG&#10;WeEGGSMuNx37gNgKrEGK5BUHq/Cmt6hNPq3wxuW23WnNOqQzXCFbiKdyVaRW4RFjJUouMhuSRgjO&#10;UDUtXqXq6y2rX1lcXU2lSm21JdCjW4aBZVieWJkA3SLt25TCbisWyCQlSOf8U+GbmyswJftdtLeX&#10;D2X2eOfyJr2aGaZmlgkuEZlldbeKY27YQXFuzyiVfPlror6GZL21W/m1GH7RJNA0iieNriIG3Mks&#10;a7UkVSYkhjW2aVGa4feG2AKnie103W/D1vpCavp9xZ6tq1vNZsskbRX7C2BWO2Yr5csjCKSUMFj+&#10;REfYHYXMecUVdHlMniDS9I8caDBaaJILXX54tMvZhY7rm2CwyyQG5jBG1GW0KrsiVi6QQuYZLWIh&#10;1xpll4f+K/iD4T32q3jReKvDzXlsIZok+z2MQWykgCQhbpRZhgVBZUZLq6+aSTG3I/an8TeI/h/8&#10;O38QeHru61TVrLWdPhWaOTybewu49WsUk864eOSK0MkqHzIZv3qBpgrEfMlLxLqmmXfjbw/4i1rx&#10;LcXUen+HbjU7W7W0aO2jt/tLi8eeTJhJNlLctHEVJZoAVOAoHXGHNFPvdfqZc15WOw8Ma7relapq&#10;cvhi0VdcZbHV72PS5EsYESUyQzPMBAysWkS6kmkfJ8ucsjSPb27DsLN/DGh6nHZaNoy6bLrWn3M0&#10;Oltb5tbkwyTSW0ccIUshiQypLBlZFTfgqltBXKX3hO+tbQ6Rbsv9l2MF0kmnrHLFb3du8VvCqKZJ&#10;Fjm22pmj3NNs820jcsgDCutn8P2Vrps1x4REy6fcK0MlmZE8wNJIjyXEcLQnypRIuTEF2BoGYLG6&#10;uJcJR5mac3Y6mxvdAXS5NA8Iytaqt0zSW9urrHcnzMlIXbyzG3zmFnI3ZZdwZmGKfxAZbqxEuu3M&#10;dq0c00stw0m14FZpPMfBGzeMuXXay527923cYrTVfD13eRPc2dvDDqKyD7PYsLj7RKYXBJARXYBC&#10;4Vo9rPGybuARbwX+v3G2aeW5uLjfCD9qnky1uodSqny1UKwO1h5iuRkY3bmNRGF5WJ5jL1HVdIsd&#10;JjPhTyr6RpFiup7xnNtGwB8rYhc7E52oicjzNuAd2OfvtcuIb6+vNLSSaS8s4x5kzJJcSyjKpu4/&#10;dxfKWK5GAxCruIWSHW7q7XT408SSNMt0sZa/jRg3mBWZxHszuUDcTt3EoiMT8hrgfEmtQ+HrFdVv&#10;5YUkXzLm3tPOdfMUBd0n3gGBVxlmBUSTxSMF8xMdtOmkTKRY8X33i59VWa3s9U1S4Ls99pseuQ/6&#10;TDGQyupnkjRWMZt4dxIVXkjUMFZ3Sv8A8I14R/6Jxqf/AIKtR/8Aj1ZeneHPHsXiq+0vR/FPjDTb&#10;q+twPD+qaO2m6hGX81ljupme1xYbvs8qqk58iWFj5aG9OYuX/wCFh+Iv+hO8L/8AhTa7/wDKGqdN&#10;zloa058kbI6nRvEnwuu52S88R3yq3/LQ6JCvy7GYBV+18k5PHBwM55Jq/cH4LRqWj+NiqzKZTbjQ&#10;GJUcHblbk4IXDcnkYP08vso9WiZWh0u1ZpoZBD50yHYc7AuP1AHJOMcHjG17SPGWpaH5mj2cUc6q&#10;oljsWUMu4NyAzFtvAPG4ZAzwOfl/Y0eay/M6bs5z9ub9nD4WftKeBbjWvBXjOa+8baFa/wDEnu5t&#10;Da1N4obP2WWQ3DKEwZGVjna2OQrsT5v+xJbav8M/HOq/CvxP4U1PRfEnh+4NpcWb6Glx9jMcs77J&#10;HKnYyM4PmZ2yKufmCoD9q/8ABPj9mfR/E/xPuvi38UvFV1H4L+Gel/23rQlumeO5uMZgjx96QmVG&#10;cIu4ERBMHdsr5m/am+J0/jL/AIKI+JPiteXmh203jJbK6kiutdNl5K7DDFHsa2ZW2RWqBpCBluQu&#10;5iK+uynGVfq8sJJtws3Hy1V16Hh4rD0niFiFGzuk/M+q/CXjPWX0i6m1e3uDY6dIYY5tRs2SNZN4&#10;/eY2JjJKEANn0OARUXxC+IulafY2s7XIt1uLhdrST5TzifuhCQQ2TgAZGOMHBx5z4V8R6ppa2kV3&#10;NJfiaFX/ALQhu7aOK0baN24Dy2kbABQsrDPY7GFfmR+1d+2l8U/jR451a60/xvqVvoTXkg03T7WR&#10;raNIPMYqXQHJkIb5nbLEnHChVHZg8tq46pJJ2S3bKxmPp4GkpNXb2se7/wDBZb42eHvHGn+B/Afh&#10;L4g2l/NZvfza7p+n6is3ls7QBVnWP5UZGikG04Odx2jrVv8AZwMp+Bfwl0oQpJJofhnU9RXcD8ra&#10;hq91GFGCR5hS0YAKA+1/lByWHzz+134f0a28BfCzxZpOkNFJrPg5Gun87cZZI47cE7T90ZY+gJye&#10;5Ne9fsAQajqPwgt4/EKySST7rPRJJvvLal5H2IDhSPNkkYFiM428rkD3sThlhcuhBPb8b3/zPDwu&#10;Ili8wlJrdflb/I+h9B+Fnh7W/D1uup6ZFdN9lQqqssQZSPvFsneSo3HbkHaduDgVzPx08B+I/hp8&#10;MdN0DwFoUy3kNrINS1LTVlE94omLxjynUxmUtIG3qVbfFgh/l2eyeAr6z0nS5obe0+yxPIjTNcnJ&#10;3Eq2F5YEksxLAjlvmB4asr9sG81HTNAvJ9O8QyaX51rGttfQ586ASSGI43A4LMrqQAQVcAjnNfOU&#10;6tT269Voz6KUYui9NbH5/af8ZPH2jG4m1PUL+4juH+yXUd/AVaMli3lAsc8/d5yMHv39i8QftMeG&#10;/EXwH8XWHiAXkc2qeHbqVVvrj74e2Z7dWUoOP9UMBjzhyoBBrzj4TeL7/wAV6/DB8S9CvPE+oW97&#10;PY6hDrV9cSCRYi8iq8ch2RAeVkptCkuchdygcd+0dpXgvw34ZvD4d8F29jcXl0tqsmnX0rQwMrOz&#10;pGD8qq4YnGQHU5AwTX0EsLRxFWKcbPy2PDWJrUKMpRlpZ6Pc/QLSWfR9Ntbe6u2jmih8h4Qp2ybP&#10;m+YtyGJ3fcPXI68VD4y+J3gXwT4ek8Q+OPEselxQt5a/2grP50gwSURfmdwAMYHOO54rwH4if8FE&#10;/Bnh/wCCPh7+wtLtdR8XXWg2TyMIla3tGNsnmmQA4yjhkCcbsbn6Dd8ofEr4hfE3x3BN8T/Hb6vq&#10;CtKIk1G4jbyycAbEbG0BdwyoI27wepAPBhclqVpc1R8qv950YrOqeHio0lzSsvRep9Z/GX/gq9q2&#10;h295Z/BnQIbVopgIfEGqKJZCMDiG3xsBLZYF8g8ZUc48M+BXjXxX498Qa34++IN7calfapNHYx3F&#10;5LLNKztg4DbeNoVCWJCoFAxtYCvnxNYutT1AXeqSFm+UJ0VUXPRR/nrzmvpv9ivwhbeKdNvpLuSB&#10;beHVrePaGWPDPFLHu3sAmV3ltrOrcDbltuPclhMLgcK/Zxt3fX7zx6eMxGOxkfau/l0+49t8NeDd&#10;J8e6faafqnh23uYtrbZJBKqzNICXB/55MRkK/wAq/P8AMduc918d/wBmG28K+G7j4keABdXi6XqF&#10;qzfav9IlvYTMNztI8igsisB5sgcMqqUO7BqPwheWHgXUbrxT4n15NIs4blrq5uLqQW7xLLEuGWNx&#10;kMVlZcYDP8pULhhXB/tBf8FLPhzpPw7vvAvwv8OXd9eXGmyWv9qy26QpG0qOjMgxukCK2BuVc7U3&#10;HaSp+fjHGYiulRjddex9BKthaNFuq0vzPMfFfxq1DwlFD458U6Bb2V9JqczTNeWhUxWwRFAhkeNQ&#10;7P5RVhHny2wGA3OG8x+Kv7Vnj34vWVj4Au5lt9Ct54rqPTYMN5lxFarbCVn6swjU4HCgsxAy5J8z&#10;8ReO9X8XanNrviC+muria5Z41uLhpmLHAJLtyxIxljkkrliWOWxRftb6hHcqFaTzf3gHHy55Xd69&#10;vavpsNl9KjLma94+ZxeYVq65Iu0fzO4bVtsjNJJGAj4brkd/zx9f1qG4ka/vGe5Hl/Llv3mF5Gcn&#10;aenU47559Kz57lZzmO7zGqqfnUnGcZyfx/DHvWbfaxcRxvaWFzt3DDTblUnr91vbP5fWvQt2PN5m&#10;5WNx5rfW75dNZjHDbSBW+UYLD7q5zjA69euPQivuz/glr4H8BReDYPiNq3w8vtYa51zW7XWryGC3&#10;nW0t7TToJYF8iUMQjSXDMzuAmAoyxyB8IaNJZ6ZaRrGOi4HO3POM8jk/l6ZHSvuH/gmt47+IWmfB&#10;zxIvh3xhcWul6bqn2ueGx0eK6aa9ukYKJfNtXxFt0z51DoCGQ74sOG83Ob/2e7abHpZPyvHL0P0N&#10;0NJNF0e0m8H6uLzT47KANM0LJKZIo2WWYWykRCdmVcqNy/JFwflaTWmktpLtdFu9UktZLnVvs99d&#10;QzSW+0STvb4jkSVW+ZT5YII/eSY+SRIyOYtmsJLKNLOZdNh0S+a3kiXSVjbT9qwQx+SWj/0h1DsC&#10;7ycoyMV3MuxvxL8TaToPw0vPF3ia8jm03QbeWfUbySTdGlmwfa0ihxHIWjYhvMiVCzb/ALqJG/5z&#10;VTk0j7yNjpv2ZdItf2ofEP8Awrv4F6ZYyaxqnh7TtT1zW/scv2OymMfmtJNIVdW3BraNIxukZQeC&#10;sUzx/m7/AMHA/ij4o/DL9rO5/ZG8V+NtG1qw8LNBqiSaTobWLGa7tkdI5la4m+aKMgKylAwmJK8j&#10;H6bf8Gzk/jj4kXfxs+Mfj3Wft39l+NIvA+lrPCvmRWelm5niUsoCsc6ix3Yye5brX5Cf8F8/iz4U&#10;+Mn/AAV2+N/i3wdJObW18RW2izLdwFHS702wttOugAf4PtFrNg/xLtbgHFfRZLg0s4d3flT/ACWv&#10;4tHy+bY6pUw7px0Ttf73/kfH0bRqBCkny/w5b8evv/nvn7i/4IafGT4OfCT4uePk+LHjvw74duL7&#10;wrC+l6p4k1i3sYCY5wJIFa4dVL5dJAuSSsTtjajY+HWPmvl0BP3VC+gP49Ow/wDrGtCPTGlYsCsI&#10;jl25LFVyAcAn+HI47YJ7Zr7DH4eOKw8qLdk0fP4WtLC1o1Er2P221f8A4Ku/sbeAvtmn+J/jNp99&#10;I2m3E1vFoKvqCSOGk2J51sHRXIG353VVBBO4MpHy/wCP/wDgr/8AHb4665qPws/Y++FcmjyalfRn&#10;S9W1KEahq5jRgwYQbHjjlcEK0Si5B37Y97sGPwj8O/h54m8camdK8NaFPcXi2c161qsJJjt4o3kk&#10;cKuWIVEcnaN3XAyfm9r+L9p8Rf2HI2+Gdlqg+x+LNISTxbZzWsMkqNLZyxJ51u4Y4jhvp5oo3KF3&#10;khllVXjAHzccny/D1LW5pPbm2+5Hu/2pjMRT5n7sVvbc+u/Cv7Ik3wt+HOo+N5/Fx1r4l600F94u&#10;1C616fT9QluruS5IS0mguI0ltJRsmimkkiWSVBcSS4VbReq0z4neBF13w0njHw74Ts7vUYZLOFZP&#10;sSi7xbCO2O3V7dp0t45pvKy22FrGOOWKER3Eca/PvwJ/bQT4l6/a63q17CuuNZsjaTZyXl3lUCzX&#10;ly1oICs0Ei/aZJYv9JVrfT4bL7LCsNnLF2fw6+Ovw8vfiV4c+DekaPD/AGfrniC71D7HcQ201/ou&#10;l2qSXkkaSiWd7pJU+2st07FJRK026EOkEXLUw1ezU9Xun+ltrHfTxFHlTpuy/rU+x/CM3ii/S68P&#10;az4omvY20+0ZbGz083EouChb7ILnz1RpThkDlpgI4MyTs6yE99o9zrdlrF14U8RaTZxWel2sVvY2&#10;zTM0kx86RLeWYyuP9ZNbpiFVlxvzuJLKfPfhlHHqPwv/ALUvde8m1tZD9qs9NnnuotP1CO4EX2a1&#10;RZZRYqTceXHEplVYVRfleNlTdTxXnxfHdeJ9DXSdR1SxjtYbyHIZ4BCZkuWEkfmlhJC4O7AXzDk5&#10;bYPn5wlzO568XzR0OhTWdN1TNzNrN5DZX9qFtw10kseHmLZMcsJKsrTrFschUUqI1HzVd1RtEn1L&#10;ZcyQwyXuoRC8m1S1hG4JAhhKZGy4aMxouyTy8jzHjKqCa5fVNTvNItvsSo9r5rzfYWm08xpcOVK4&#10;MhMjs7I5UnaQGgjIOGBEvhfU4IdLX7Pqy2t5b2IkFvNIvlW8mNqLMiShSocuSzFSQirtjRQDj7Hr&#10;cs88/a58K+H/AB38L7nQb57C01SQ2V1C2oWUV1OFhuPtlvtVnXfCpivNzunmHzCzFk82aaeb4nWM&#10;9r4d8Uf2dNHHpPiC/axjS3LfbPLvksbe0ESkhmlhvLkpuyPNKZ4TFc5+0dc+IvCmh6LpXhvRrPzl&#10;uWuBfXUjL58GDLPZ3EwCywq37uJJZGZWkLO7FlyeU8G+KfGF1ofiTwfpcjW+oWuk2D6Nql3GZI7e&#10;aee6EbiLBWR0Sa2cs4UMw3HAGT3UYSlSXkznn8R65oOuW1x4bl8KsLpbi4eayF1c6fHbnVYkiule&#10;aQspyJJlmuhtDjyruOTB3gL1mg+Kc2c2oWxjks5le5xPDEsNvmJMy/fUK7SOHIUcPu+YsyhfCfB2&#10;reJvDOtahB4UOoR2DeIJ7u1uPMiRHAm8+PZGBK4iMM7W8k3+sENq6qF4VuktPFOpR3NuW0pWZ7dV&#10;uJYPkkjj+Rf3i+WVidWbYB8rMPLG7blFU6PvBGpKx7Ne+L4rxf8AiTL56zRpc3FuUAilOQVlQPxt&#10;+fG5QynA3EgAVnz+JzY2322K9kjiMZEV5HIiSiIfMSQ2/dtHOGYAAKegIrz2PXr5bY6bLqcNrDBd&#10;BFU4R9qmNgVG1hkBXIQggbCybhgrVuYFmv21BtZe4ujazTR/6Z5LfaFVZE80RFsblYMFUCTaCQJt&#10;wCR7OwddTstW8Vw2unSOqQx+VZvLcadMpmjER2bjLLhWQ4wTHwQNxyNyueVg1i+ubxb2wMN7BYTR&#10;yW6w2pEgjw5bcA22V23Qsu0r88rEuCqbqOs3XgjxBou3WdXtQJoYYrzTZNPkhV2eCYuFhZPnmaOL&#10;DRsrq0Nu29MSSFa+m3OgeHFl8BeXHr1xpkklt5etaas4nuhuMSyPI4aKZgDn77uzrcsnkt5jbRjZ&#10;CMy58Z+GIpNTku9AuLHTf7NRrq+jlmvLq3gvC1ohmvVmMaIwks7pLdpWiS3lkuW2uqbOE8r4Xf8A&#10;RDLz/wAKq4/+Krq/Gk6eFvFkS+J303S72xs/tNxqmrCGW+lADGMRW0qxqNkVvPOwAE0jWSQO06Au&#10;d3/hHvE//QoeLv8Aw8Nx/wDH6mVtHYrmlHQ+a9a8Ua/4w8G3em6esNvqVj5sP9uSXXktdXCRpcwx&#10;xxbmVmcfvFHmhnMZUH5ct5mPjL8R/Dfi/UtGNtZmG0azEeoXaRyzO2wTI8S+aI2SSNiu8g4Ugbyy&#10;kHj/AAp4l8Ty+L0TXdGjkuL4Wstu19I7tbXQnaOPEbR4YI0hGAsg+b5mYlseg/EbTdAvtG0bVdE8&#10;NQw3m3fr19NYN9qTEEojduQYUJ35t1DSOYgzBMo4z+p08NU9k0pc239XPIjPEVNm9D2nwt+3bfzf&#10;CPT/ANm06Ay6Xr3iyfWPFfiKS4dZrhIVjjsrQRhAojjVGuDkurE7kKiJmPifxHa3P7UNlrfhvU70&#10;afYeHbVZruHW5LWEAzSBXaV7pBy3yLG5lMh+5GRnHkvjO0Gka3pL+H/E32jyy8sjNBIsRjZgvmI7&#10;O5z5b/NnjCktyWDVvA18F+LdjfXeoJYWf2e1W4vZJo45oS7PH8s5YG3UkP8AdDMuVGQAu30MBl8a&#10;dT2kXpytW+ZU8RU0jL+ZHqf7YPxY8R+Dvh3fXeo2V/Y3WtWq2enW01mbmMRuqrLJ9pmso280Jk/L&#10;MTuIIGAwr4VGk6r4l1ez0HQtOmu76/dY4rOBW3yyu5AQDuTweM9fWvYf20fGj+IPiMvhK20SO1h0&#10;ff8Avpri7uLq480q6ebNcnfIQuNpHy4Y4PzGvPNEfT9D+L2ly6q6eVpN1bm82zGMN5CKHIZDkFmQ&#10;nIOeeOcV9XgKSw2B5kved3/keLmNZVsZa+kbL/M6L4teL7bxd8Nfhr4Strya5vtP0W4iurZvmWB2&#10;vGiWIDjnbArbcZ+ce1fa3wKht9A0C38DyWdr9mjH2C4XR5W+zNbAbg5XezLt3MhYs4+WXLDcuflP&#10;4k/D3wV4o+J1r8Tvhrrdw1teXiahrMd06W0dqxu5ll8tj5ZiVQsThWBIEudw25b6O0Ke/wBH02NN&#10;fvvtE01qzJ54WKG7DeZzuRSBGxaLJCcRKzO+VR15MdWjisPFK68uqeh2ZbTdGvJv7+h7F4g8dW2j&#10;XViYorSPyGZWa3k2qfnkj2sUAG7dblsMQSzMcEKWrzz9qz49RfFHUbPwL8PNcsrhfs/2vWNSuNQV&#10;Y7STdGY4fMBJ8w43dRsTBOdwB93/AOCUnhDVv2if+CkGgy+KLOz1Dw14L0+fxruvreO7t7mIWyQx&#10;K6tITA63N59pj3Rqxa384FXRhXy34j+Jel/tXfFz4ofHax1W7ht/G3j3VtT0u31SYyMkNzfTPbKc&#10;DkxxOse09AirwqhW8WgoxxTXL8KTb85X0+5XPYlUdSPLF73/AA3PDPh78RNUudAl8c6np9xqlxc6&#10;s+oXklxM1zdXMxbfIWwoJbIducMGb+IE56ey+HzfFB7PV/jNPHaaHDOszWkV0oaZmUndIy7REpjI&#10;cpHgqAxxDtZa87VZ9K1K81UTsrzahJPcWs29fKmL84AwQxJIyeVwepJ21b74pajpCvPc6ndxeduU&#10;w8tlWAJ2kgD5jjIbGcEHjBr6KVKUn7mn9dDwY1YU42q6+Xf1/wAj27xVpfwAg1GPUbb4UWkVxbyo&#10;lnDHtS12oNzBxCqxNxnfO6swDqWWTKIXeOtYt/HHwh8TfDe8kkIvIbdNOTT2itreK4gEUsCLCuyN&#10;VwNpKhsCRyvL/vPEvCfxJ8S+JNaj1XX9Sna1stjWcEzuVdtwbfySSFI3AZ68E8ADf1XxZeazNcSX&#10;N5K01xcmbmVvnY4yxJPBA2jj5vlPJ4rP6vOMlzNu2prTrUqsW0kk9Ox4jNbfZJmt3VlkjfY27qp5&#10;yD7/AMvyz9bfshm18BfBqPxz4v1aPT9MvDdXk0whLNJGk0EBijGwq0rbJFCfNgS5bau8t8z/ABWh&#10;0+LxP9ogij/0mENcbVHMoZgSccA4Cjgdc55JNdNd+L9SufB2jeAzqTS2el2bxrG0g4mklZ2xz03M&#10;BhQOnQkkn0K1N4qiorZ7+h5lGpHC13J6tXt6nX/Fb47eKvivrapq80drpdk0w03SY2xDbrI2cfew&#10;TgAbsAnbzkkk+VeMdWgkjXTYDHIrsMLGNzDjPuMZJP8AwGum+Dvhq7+JPxy8OeAbS0ib+0NVjMgl&#10;VfLk8sF2Q7srhgoHzDHPOam/a8tfDmkftAa/o/hDTLey0+zuPs8MdnZrbxuF/iVFyF9vy681rTUa&#10;MlTijGpKpWi6s5dTzGG1kiH2i5+9tZvlGMZ4GSB7/XnFV1AjnBMY4bcr9cfkRg5/lVu8Z3IdsLt4&#10;ULwTnPb/ACPXiqmoTrG3zIqrtBXb+hOBz/P8q65aRMfMlF5LgwGVtu7GG5XA/wAM+vahZDG7QxEe&#10;uBzn9KgDg/Jtb3X8PXI/pU1rHdXc62NnC0000qrCqRk7sngY5yTxj1P1rOMh2Oi8A6HrXjfxTZ+H&#10;NJjbdMzNPIPm8mJQS8jc87QOATyTjOSM/oL/AME4/B8dzoHip9b8P6xf2/hDUIdS0fQ9LeGW3uJA&#10;kIlDoczXMqRpDtA/dgysWEhJjZPiZ/wTwuv+CV37F/hX45fHnU7X/hYHxWtbi4k0OSwXdoNvCICl&#10;n5rvukmYXCPKFjj2SgJufytzeV/8EwPFd942+L2tXGt/FHR9DFp50+nw63cXRkgaeMxMNPhtpUma&#10;5dY0V5I1YpDvBwrsy+Tj8TTx2Bm6LvFdfNPoenl9L6rioOe7P090Tx1pd/4hvrHV5tR1a8ttzX+q&#10;XmlzW0Au4nzOWje1QByjfMVYESqhYHYpXh/2pviReeEv2ePGHiK50TS2sbXwxf3Vr9ot0VXfyJGy&#10;N0rq2+ZT8rKAodVO/wCYVsfDDRPAfiOJp/AcsmqeHoryS1WbXrG83TxxL+6zNeASEu5nkMkjNjfG&#10;BkqQNHTPgDqv7avxt8F/sey6FZ33h7WNeh1z4kMVh2Q+GNPkt5zFKIJ45YnubhYLNCN2RLO+0eWW&#10;X4GMYzxKutE1f0W59rWq+zw8peR9K/8ABJLwr4c/4Jlf8EXLT4vfFPS3e503wLqPjvxcLOMR3d2Z&#10;ke/Fsyzsqi6SHyrXDMMyRAcZGf5gviF8QvFHxT8fa18SvG+tzalrXiLVrjUtW1C4YGS6up5WlmkY&#10;j+JnZiT/ALVfvx/wdmft2aL8J/2Y9D/4J/eBtSj/ALa+IF1Bf+KLWOKNvs2i2k29C+X8xGnvIovL&#10;cKQy2lypI43fz1DeeT82RycZycf56/Svr+HYSqU6mLl9uTt6Jvbyvf7j4XHSTlGK6Jflp+A+NQ04&#10;UHqyj/gJPvX0t+yT+yN4s/ae8eHR9N1iPR9N22632pXGZWXc6KUgRdrTSqr7sF44lHMkkakE/Ofh&#10;lLaXxPp8V1A00D6hCJY1bZ5i7xlQR0yMgV+uvwCg0vQ/AfgdNJnuNIRdNuYdC+walPYQiSaeVmS7&#10;+zFZJbeVYIFZN25d7GMozEn0M0x1TC0VyrV9exeX4SOKqe89Eek/BP8AYA+GPgfwDY+DdS0XTdK8&#10;QWel2MVn420+xi/tOS4huzd2+p2t8sk39nzSFXVZNxhJ32knmwG0Mjv2sv2YLP8AaU+BOn/CT4w6&#10;nb3XiyxkuLrSvEmg6CbWO623XzXJgd2aFnt2lVoHm8oyR/6wHyq9g8B/EnV9Nto/EmuSrYrJfvNH&#10;NFHKUSUzRiTeZJLgJ5o3IXDuzea/mg7Xkk4P9q7TbjWf2avF2lS3d1pS3mjyT+F75vtIlsdUkdYo&#10;sSxvviZLkFXRGdXRDtLq2xvjKWIrVMR78tb3T7P+uh9POlTjTtFaWs13R+SUfwF1dPFmtfsy6x4N&#10;ktviJp18ZPDeqQtN+++zoxlspgnyJE6gTx3ZAWPy284+XJ51rnWnxd8aaX8dvDSeKPDC6Z4g8O6p&#10;DpmuW6q8DagyOYJ2uI5CUE7o0kcpICyF3d1LvM8nuXxD+MXhH4s/s8eGf2gPDWrx6L8QvhT4u083&#10;FnHbJCtpC0jn5UkJmmKTQxkIGit7Y+bEAiTWSn5Y+PuuaLq/xMvPGHgyLyLeaaO5iZZE/wBYUBka&#10;PZHGsaGUOyIEXYjIv8Oa+1wvNWuprXX7+vya1PlMRyUbOm9NPu6fNPQ/V39iP4g+F/E/wrm0XxN4&#10;st21LTdaZluofs9uszpuuN8Bw7qpWO7Z+AZUkkiJj8xt31T4rsDaNYtq+sLb7riG4GpTW8kdySoa&#10;RWAZlkwxbaQQuCx3dAB+UH7BXxzt7jRVh1qwju7y11C3TT4kkMMk8Mcok8veIiyE7AwlDhozh9jl&#10;UC/ojoXx+0BvCou9YuNUeNbh4ri4ijhvJpY/NG1yBlV2wqFdonlQ+Yk0Y+ZyPkMywro4hpI+twOI&#10;9vRUkbnxA129t/D95reseJNQhi1q1WG9025zGSyMxkiVkRwMx8phgAYx1JzXAXvj/wAR6P4NlmTV&#10;dHutbjmfDtfKYjJcMQ8sTQIfsysVVvMjjl6OCM4KmrfGvwhbWWteIvA11ZXcdvpNnDb3T6hNbD7R&#10;gyfaIgYiy8zAcoQRExByEU/O/wAQf2iNefVrPR7LXHt5N1xJbvI0dqtqNiZ3lHjifBnTEsgIwwOA&#10;PlHDGjUk7JHa5xirtnq3x/8AGWieKPHMNlHHcGxhtRHbxTF9wUzFmiKFSm9mji2klzyhYsGrh7Rt&#10;fj8caZ4h0W7tzp0elW8TNfXiq206laXMAYfMxxEkgP8AvYHUk8G/iWDUjDqWr2M97cQtcQLcSQrl&#10;lWeSRYIlZSsyqdiFvmDurPgn5hoaZ42uIdMmtdeuyy2lqkyzW+6FRfYeGIbn65UbcKGH7xMD5SW9&#10;KnQcYJHDKo+ds9EtvE9ppei3DO1lpsBYQJb2W7y7a3gzJErOgQqyr5Ue1m2yGFj8ymRTqeCfGms2&#10;6PEztDqVxBJcxWcLtOLmKRyMLMwj5yCjq5ZyzqGANyjN5Hf/ABL8PLDp2kadqt3JH5kQaS0kb5W3&#10;q3lpMxWNyjjbuP7x/LUhnBbFzxD8R/DGn+IEU+X9ja6FxbiaT5RAfmiJXhhuUSK5wABKAoaJySSo&#10;trRAqnc9S0zxXY/ZLW2ubF55r7yo/wCz47Ms0plG7zJ1y8kcanYmQ27JWN2EwWON48Qt4h06x8QW&#10;+kwxxNeXT2Z1TUYrfzd6ywo8jqGeEeUsQ3CMENcwsoBKwnyOXxhqcNg3ivR/FskN9pdjbpIJGme2&#10;urqOFI2TI48pWki2Q7gu+WdN+5gV6PxJ8XdV8L6ba200di1r/ZEgm1K+1AXS3VwHa4upnCHzfLac&#10;yrFuACebIp2edJNCfV5B7SJ6RINV8NNoRstKu1aZlubnULHS3nme5mVFR1kjExtVWRzDHKEkiVk2&#10;sEVQq6en+JI/D+vw6h8PLuG3tlhWzXT7fTwZVWO5XzIhJHcrDDDuRgIY2RCxeRnZlBg8v8UePfEv&#10;imCOPU7e60+y03Ti7WPEiiSRPMkVra6iZY5o/wB/GJLmN4WVlLOxZIFzNa1VPF1/ZeGLvU762tbP&#10;zj4ojWz8i1xbSm4XyLi+ISApHNFEjTxmBC6OJHeKN2n2MolRmpbHYeJn1HQvHnhfxPoWoaTDYx29&#10;1AuzSbNIri4cxTJEVEI+zQxrZvLdS4LJb3ryRuQoKeof8J/b/wDPr4+/8Iu0/wDkKvGPih8QdYsP&#10;ElvY+NdcvZo/7J+1ahqFikLLdF22yJGJgHuIU/d25Dk5ZLVFjl8t434T/hc/xH/6AVn/AOFBqP8A&#10;8i1lrJLQ2jyxOTuf2bPFUGoWOtwpawxw2+Gt5pEkeO6jleSSMSYYyq4ilkAAwBNGpwFLV0+m/CXU&#10;28S20fjTxFP9huLbzU0y7kUtJGWdsYziONDLGHbPzO5+8CSeavfjB4y0rwfovhfRbSHT1vrGG2nn&#10;uJ/MikuFnLCWJ8M67lJY4YAqwxtUrnkfB/xk0zwprH9mnUmuIGks5ra/uLiZY7K48qN3JUuryxO1&#10;q3m7JcHfEBu8sIvBKjj6tNyvt23t39Tl+tU6clFxvt5foe7RfAHwNZKqf2bHHHY3iP5l6wWS3YII&#10;0ife45aJ1w4AYBY1XOSD8u/FTS7Hw/8AGXxN4YsobhtOgkso7xIMzNDatB9rmZhuUgKzBiSThuuc&#10;hq1Na174t3HjKzvfFunxWv2zUHnjtYNQjVLuNyskaENMA8aIGeJJC2W8yMfPv2eY/tJeK7PUvG/i&#10;7xHavalru7htPM03cI55FtUhaVdyg7XEbyHAUEtgAAV6uSYPEQxT56nNePT1XU48diqbhfk5bP8A&#10;CzPOdEt5fir8YNPjvrWa4XVtaj3RyXDSMsJkx5e8nOFj4yCMAfl3tv8AC3wx4r+JFv4c8V6nZ6TH&#10;JfRHVNY3JF9mtOJJ5cjqyxK52Yd2cbVV3IVvHtK8Qa74Z1CPV9H1KSzuoFYQzw8OgZSrcjpkEj8a&#10;9m/Yf8B+I/jh8RNY8Mtqt3HNa+Hpb2zv4r7y5IZxcQKMNjc25XdCo5CsWxhWr63Hz+rYeVVy5VFf&#10;d5/kfP4WPt6iptXcmeix/ADxh4M8MX+gaj8Mn+yyXl5puk3mp26xtMpnkZ8EQnf5UkQBcSBh5h4W&#10;PLDV8Fa1pvivw9D4quPDOm2g1CRYZLu8v0lmuSrIwWUvaoWYkbslv4cDjmvYvBf7Klh8MZVvNV/0&#10;68to7o30erJm3KF7dFnjaOQhpnKxEK+5V8gAR4AWvHrrwr4X+EH7QGm6X8UvEcnh/wCGuveNLcax&#10;q2n3D3V1o+l/bxb3F49vDHKrSeUrSgQpIA5RGCmVI6+WwWZUsVKUVK73Ts9e6Su7vqfRVMN9TjF9&#10;Nmuy6f5H2Ld38/8AwTn/AOCLXxI+MF3p9vb+P/2hLWHw14Zsbezmjki8OoJYnvpoXKNCNt5feVcR&#10;5Q+fpvXeM/BP7E+qS6x4QutEhimWSxvi2+KRQG3KuC/zFgSZHA+QJgnB3BjX1J+2D/wUC8J/te+O&#10;77Wh4et7PwDp9qNG8C+D7+zi+z6fpMaqiN5a4ijlZgrnllXAjLMkcbj5v+E7+Cvhy19caTZmOybM&#10;1usEckixFclnyW7qAWO4MpReNuFHVgY1o4OftoWqTfM/Lol8kTVjFYmMoyvFJp+u55b+1npFj8LP&#10;jRcW+gQ2Xk6tYx38iwq3ys42N0I5Zoi/T+L2xXN+A/EHiPxprdr4Y8JaDHd3t1N5UDBCI4WPV3bc&#10;AiqqszHOAqsegJLvjA2r/GP403lv4K0Ga+uNiw29rp6mZmAJZvugltrMVLcjC56GvpjSIdK8LW+m&#10;+F9UsJIW8JXVppJuJtIj3BViE5beMPG8iwvKZVYYDNhuBu9XF4yOBw8E43k1922p5MaaxWIlyuyu&#10;fLNhq9w15dLqEbQ30EhjmhEgUFlOCMrn+IY45JwMnmuhsLi4kSO4UrKWXdHIzg/dzx3J6dvx6jOZ&#10;8aPC6fDz42+LvCmszOr2mtTSxeXnHkSlpIny2XX5JIPlbEgJ2sAQ2KukiLzIZrOSRl+XjYMqM9Vw&#10;MdB27Y69K71KMqcZrqkzj55RqOL9DX+MvgvUtJi8La5rGqQyHWLWR4bcMfMjhVg2XOMctJIB97lH&#10;XjAFYkzRMksglViAVdJPm3cHA6/yrtvi5crFLpPhK58NSWN54fa6iu7h7gbmkkYiSOQLldy7FXeM&#10;blwSoLccXo2i6l4p8Q2fhPw5osl1qGoXkdrbWtrGC1xPJIFRBjHzF2ABOPvDPAyHgpylhVKXn913&#10;b8DHEa1nZdj6K/4Ju+F7XwfL40/au8YQN/ZvhXRZbDSWZQYZ76RMuisRyyL5Xyg5Inz2218zfEvV&#10;bnXPG19qsibZJrhpZFDfKru2SBnp1wPTH1r6Z/aS8b+CPgJ8Fof2P/AMizX2h3S3njrWLdflvNRI&#10;BECkAHajhmw2WUGME/LXyTNP9quJJ7nPmSNvOxRyxOT/AD6enFaYdupVdTp0NKn7ulGHXdiXDxlB&#10;jO5VGCMfr+HFQSvIF2MzN838RAyMnPQY68496CY4wUL/AHY2wuegx7Z//VXfeHP2c/FXiv4XW/xI&#10;sLxkmudZa1hsZrNsGH9wFnDK25gTMw+VCuImO48ga4jE0aMU6jsm7GdOnKo/dVzz+CGW4fyki8ze&#10;3yyBf4v89eP6V+4//BEH/gjz8Lv2Q/Ajf8FS/wDgp6ml6Cvh61j1LwT4b8VHYmi8q0eqXccgz9qB&#10;2+REQWiYrIqmcxeTxH7AX/BPn9l//gkT4JsP25v+Co1pDq3xdazOo/DP4JwrFcXmisFl+z393Bv2&#10;tduYz5CSssduxDMftAH2X47/AOCpX/BVb9rL/go74itbzxv4b1Dwj8N9NlJ0TwnZ+abWa4QMDdXM&#10;zKFubjD7VwAkSHaiBmkeX5bE47EZxivqWBdqe06n/tsP5n3ey79H6VPDxwtL21bf7K7+b7L+ka//&#10;AAW5/wCCsOq/8FQ/2grEeGNKGn/D3wO1zbeDbW4tlW4u/MKLNeTcFl8wRRhIycRog4DM5Pjn/BP/&#10;AMUDwr8fbWCedpLe9C/bEs7pbe4mQMflgl2mRHJbIERSRhlVZSwI8JE6l1VYdyt2bt6D/Jr7F/4J&#10;Nf8ABLb9rD9vX4v6Tr3w/wDhJc/8K/hmni17xprUkllpcK+VIDGk4UtPKJBGvlQiQhnTzVSNnYe7&#10;LC4PLcrdCL5YpPd/m+7OWnWqVsZGo97rbov8j9IfhbG3jG1g8G+BdFkGqXVw+m+HLfRfC9wk9wxK&#10;ARGadnVoxEVWQuNqEhvkjVnr7e8J+HfhV/wSO/ZA8cfGz4rX1jeeLL7T5tY8YXmi20bTzRWltLLD&#10;pVmHKGRIYVm8tSY0eSS4nKWwnkROX8c/Ff8AYX/4I9+HI/BujzzePPjNqGmR2uh+F9NkFxr18uMq&#10;AHcjTbIBJJnmlZY9sMjAysipXyL+238Ufit+0T8Dfif44+NWsWdvcap4A1yLQ7WBbuLTdMibTp1+&#10;ywmaNN/zqJJJ5VDzMNwEaRR28X5lVjVrSUYaQm0nLra+tv8APZebPsv97g2/hir+r6fL8z8Y/wBs&#10;39r34rftz/tL+Kv2l/jHqXmat4kvd8VrHGBFY2qARwW0aoqjbFEqpuIDOQzuWd3Y+XSFSX+ylYx/&#10;vD/Of8+lKpKur78bf7oHzfX8T2o8rf8AK7c7sf8A6v8AP+Ffq1GlToUlTpqySSS7JbHwspSlJtlr&#10;Qrr+z9csdQlhZlhu0l27RhsMD7gjj9a/Sz9nP4q3drH4BsLS/vri0ivryGa0e4IMVvsM+UVcL8zT&#10;R4yDzGThs4r8yBHvZtqFjt+bb6euM/59e9fYf7J3jZ00rwjJGrSs109t5jAqsG9Qu9wCvQng5xhM&#10;nuK8/NKPtaCv0/yPSy2o6dZrufpdqEun6BrNnJ4ZtNLhhvkup5rOGCF2OdpIVRGEz+7Xc0kcg/d8&#10;KgDFcXxrBeeLfCEwttAt7fTbiM+ZukaxW4jiAZhOxVg6N5LYJRiiBlRQVLvz+jXtrqYtfFqwG1tr&#10;KPF+qzGSWUBsKWVsbip2gDO5tw+XhDU3iXxx4dj8A3N/Ya/cJdTWqvIyu2223pti2qS3BZhsOMbV&#10;XkEEH42NPXmSPqL82h+W/wC3t4Y1D4X/ALSmrLa6r/pXiPTrbUNatorpnd55P9YZ22gO8zRC6OMj&#10;/SFIJwMeHi/EoCls/wB7ODjn/P5cV6p+3Z4ntvFX7VfizWbMMFhks7MhrozA/Z7GC3LbyckHyvp2&#10;xXkZDKNwLbmbgc/4+3XivvMJzLCwvvZfkfHYiMJV5NLqz1/9mTxtqHh3xHHc2urrbzSW720P2uZB&#10;DBllO8hzjdvjQZ7E5XnbX2b8Mfj9qs/hxbHxtfNdadZsLaG+hmnLW8YDLhMAr5QBbKAAlHcDILK3&#10;59fC2/mj1tWhmxIu+TyyFHyBDu5LDDbPMAIz823qK+o/h9fRMsU8sLNHND5rmSYs0gJ4ZMbWA42k&#10;DBXbjqpA4cxw8Kj5mehldaUbwPeU1XTGtbi01GwWex1CGWBb9PMBQ7iGh8wBQuSx2qwBXA643n59&#10;+Pk0/h74xzx6XLP5N01xLFMqqDDJKLRIlxjYGD2j9DwOTnBr0uwvJdTs4NL0Z5ri8t3F1HN5pKqY&#10;sbXQ5+ZgAxXIAAC5ORk+e/tNWsOq+C0e6kaW5uLeOGzuLqR5LuwugsgRTIyg+UAk3O523NtIXYqr&#10;5eFpxjXV+uh6uKnKVG8empteHfj9pF79nsNSjZEtXZvt2nWo23jtEYVDY2xpuMz5B6sGG5VyK3LP&#10;VdKvdEg+x/EC1V00m+W1tnt5pblWgdfKfEUUoTzFzII12E5JYrgmviF5/FK/atNu9Y+0Lpc7ebDc&#10;ytIAxdmcqrgkEupYscDPU81N4S+I/wARPDkcmneDNdvLVbjDz29uoCSKzAfMAPmGWGR055r1f7Pj&#10;9hnjRzKXN78T7Atr3/hINX1TWrHxysOnrdTObGOxnlkt1xw670iU/OxbcwDb28zG7mqreIbrVLz+&#10;z7m9t/s8l9HN9ukjRH+0qpUOT8rB8YOSeGJOBwR863/xk+L3w7lisNc0+TR5ZoVmghtbX7O0kRdx&#10;uATGRuV13c8hhxgiq19+0h4h1vVY73UtP+aIqvnyN5xwp+U4f7x4B64z6dKUcDU6al/Xqd9U1959&#10;geC3uI71tF09rqO3mkE160Ejsl421RmUlZC6/ODy2G6YK436XirStUvtStdF1e4kbTpHCXVndTpJ&#10;BNAFEkZxliiYCuUXHDAsQFIPyDB+1n4zhu2v5tJEkkO4280MggC4bco2qh4BJbbk845GKp6t+138&#10;add1H7TFqFvFNNbfZtsduGyhIyiqeoOACoGCAePXN5fiJSvpY1/tLDxjrc+y9D1/S9TurHT4/Gt3&#10;oNrazK0jaqYJ4URPJhPzTjaNqX9vMFm8yOGG43xsMNFXOwfF7w7p1y0MgmuLWzCvHDAyxNBsby/t&#10;E8nkymHazwzi6jLtGYti+ZJMLk/F+pfEz4x+LNVbWb7xnrEt9eeZ5119skhkmBCht8nBk+UKMsT8&#10;vHQ1N4e+JfjHQL1dH8Q6xLcWdvMTJbzysTHIGH70MuTvB6P820lsA7iDp/Zq3uZf2npsfoJ8TNb1&#10;bxjfaPe+E/Gt1qSzfYVtbm+kV7y7kdVjhDu+CJI3LK0W3ZEsjrE255ZI+D+za3/0Re6/8Gkf/wAd&#10;rg/2afjLbeHfFun+fa3n2eKPy7nVmWG+gslePZDILYxvmPZuEiq5m2SSMphyS/uP/CwtE/6Ikv8A&#10;4KdG/wDj9fN4idXA1PZyin2e36nqU8VTqRvqRQ/AjxLe+JdV0y0u4YZ49NjJSSQyx27rCF88yYDL&#10;hWkUuCAf3oyAAXk1b9nzQL/xPcazpmqalFapoqDTNN0u1WGS1Hl/aDEu3ClZDvKnP3nViuwAV0E3&#10;xN0TXviHpVrrfiKa1s7rRZheR/axDNA6ymM23meXtKkggKG2oXkJZSxBs+LPi54N8LQw6/Y6tBBJ&#10;rV9BK1tp/leUIUga2lQsrGTzma4DAMrBSFCoeGT5+VbGRmopatf1+R2f7PK7lbc4jXvhP4r8L3lv&#10;4K+Hurx3Wn6bZ3Gna0ka7LaZWj3spJLcLI8Sqv8ArS5kJC9D8SfHzXobj4leIdM0iTy7VfEF86xq&#10;wwB9ol2qNvAAVjjBYc8E5r7I8SfGDUfC2s6l4b0TWrhLe4uZUuEk1BpWuAhcKqMRgnZIoZSu3JLl&#10;WDqV+DPHGqHWPFmpatBcNItxfzSxvMNzODISMliT06ksSc9c819dwzCs5znU7K2m+u7PEzqVOPLG&#10;PzMxyCTC8mW24Zdp49v5/lX27/wRc8GR6r4i+IHiqGWSO5s4NNs1baAhjuFvmYsxYbcGBCODyR2B&#10;NfDyEsrMRjnP3QTx0Gf0696+l/8AgnZ8XdC+E0Hjp9X0r7Yy2Nrq0EPm7RIbUXCbe3mMTdKQpKrk&#10;A7gQtenxFRqVslq06e7t/wClI4cpqU6eYQlPbX8mfRH7THxXhufiUvhHx/4uNjptpcfZbRbRrqMw&#10;L5jAllMIEoTILlVy3kqgIJWvEv2ktRudN+B3iOz/ALX+02uuTaXa2KPdD5o4GDMQQSs0bOA6lsSE&#10;7jtVc7vRH8VfDjxH4wuPAK6VqcUcqyRTT3ytLDLG8UsYmhhUnYrxPuUsJDxlQEIVeY/a88Pxn9mA&#10;6zAwjg02a1it2hukk8/zpVJk3k7t2YRwdzDyWUsQAF+UwFD6ticPTnBxbcXrs1fdW7tHt4yUa1Or&#10;Ucr2ul69vuPknRfHXifQofs+nartQgDbN0Vc+vXHHOO1anhrxV4g8W+I7PSb3U5ILW6kYSR2shVm&#10;+TO3OSwBIxgYGCRxwRybNIsuCy8r/FnjGc9x+uc/z3vhVDdT+PdP+zr8252OWPCiJzn6gZP1HHrX&#10;6FKMdXY+ZhKo5KNz6c+DXhfQtF8BXb+FrTzNQMhay063X98JVGFOVy5BYY3ZzhmBz1HYaxrOv+J5&#10;rrU/C2hW7LZTRy6JDPDGkl1D9nbE3mNK8sg2x26xohWLbKzDk5fifhxPbaRpkOpaa0LfaYZmk+0s&#10;VjRcvhVI4cbVHQ/MSVYEHLU5tU8YrpGmjw7e6jHZ2clu9v8AZ78NGL6O23/IrBHAbyxOykAAIzEf&#10;Kqp8rmVGU6qkrfP5HuU58sUktjgP2lvDKWfj3w7r91DuvNa8MrcavcoGMVzfJPKpVGYDgQi2yR0P&#10;y8AkCv4A8JWt94s0vQ5dS+yw3GrW9tLfBMhPMkUF8Nw+0MThupHrzXS/tU+IvEPia/8ACut6ndXi&#10;qrXqah/aCRK8Uu+EM5WOJQke1osLvb5FyAFZS3O6deXWk6ra6ssQeSzmSWOO5t1ZCysCBsYEEdOD&#10;lSPUECvUwcqk8ujzb2a/Fo8+pGn9abjtdf1950H7XGsaDrfxGk0rwrqd1JY2VvAZLe9OTaXjxx/a&#10;IELSSEASI24B2LPvO5up89+H/wAVfFHwX8Y2fxK8CTJFrOnQ3H2Ka4t1lWGWWGSETBWG1pIw5dCc&#10;hXVDjit/4+eJ5vF3xh8QatDa2rKNVaBGsvlV0i/dCXapIBYKHPJUszYOGrzfXolRIUkuH/eczbtu&#10;M9Mc4J+uOf5d+Ao+ywNOm+yv+pwYioqmKlKPczrjVNV1C6kk1K+urpprh5p2uJmYvI/3pCcnLE9S&#10;eT3zzTJFKBoz1H3dynjngf5/oKiuIWik2Ej5W+Vt3b/P+elTeWQTFnLLgHA3Zrs1irIh6u7Izgh0&#10;I7ENxjP+f6Zr6O+GviTV/gnpej+MPA/jt/8AhJNJmnufDtzp+osstgYA/lzRgKWhkMj+Yjgh4nhD&#10;EA8185pELi8WG4LKhYBtuMkZr6g1nSPhd4f8Fxf2XeRtrFzHLBfxNtMUYCSbmLMGVHAdWKHzFAcH&#10;K7SK8fNZL3IPr+nc9DAWXNLy/Mp698bfHHjT4sJ8QPiB4iutU22LXN3qV3ukl1DzmlaS4kldtyM0&#10;jb2fPmMSHOG3yHkfix8QtXm+AmneAvESBLqHxFNLbXLPM001uEbMDZdogqOBtWMLt3vv35jI7WCC&#10;51aWbVbOC7S0hhVPsK3XlRi1Mjq6ebGm3GeFZslyq5LMqq3mPx48R3mu+KYbW5jVvslrGlt5nlFk&#10;VUC4LICDt9y2cfMz8u3JgadOWJglH4bfK235nXipyjhZSb32+dv8tDrP2C/2gf2P/wBmz4h3vxS/&#10;ar/Y3uPjdJZ/ZG8L+Gbrxq2k6XbzJKZJJruNbOc3mdsSrCxEJXzlljmDrs+l/wBp3/g5f/b++N2g&#10;W/wn+Bcfh34H+CbeM2Vho3wysjFeR6eFjSC3+2SZMXkom1HtUtsA4IIwB+d86uJZFaX5lkIba2eh&#10;5PTB/Lv9KZLuwxRQzclN3T29/wDP5exiMFhMVV9pVhzNbX1X3bfgeRTrVKa912P0m/Y/8CR/bYfF&#10;DTDxB4m8YRtd67rHiIh7qVpnMkqpvnYzrvDB2EW8yvuLECLb9geHdA0bxdeaTaQ6NNcWcl+RcWN1&#10;pkiaapfy4pFRyx/cguBhw7lZFwpG3Px9+xB4isPEWj+CNU1Dw5HJdm6itYJ21Jp5rmNoZygCM0sY&#10;IkgYFXWNNpAOOCftC40fQtAt9H1I+GVt47W8WO+W2liVIIRGZNyiKUMrEtE2GVmKtv3qvLfAZlzL&#10;F69H+R+gYHl+qpRW6PwIeQPL+7LHIzuzyeOo9/Xt+dLJxGxZ2baoPzMPxP6GtPxp4cPhXxzrXhJ7&#10;mSRtK1W5s2ODlzFMyEncqt1UHJUHnkDpVTS7C51bV7fRIJo0ku7iOKFuihmYLnv3Nfo/MuW5+eyj&#10;79iaO21Ky06O5u7GWOG9h3W8kkezzEDspKseoDIV46EEZ4OfoT9jLxkBH/wi0mjfbpLeQSW4jBZ4&#10;ed+5QGXO18tg5xgHjkHn/jz4Ekg+G3hvUkijX+zNujxwqvkuY4wpDCPaAdzOzM4yWdiW5dS2T8Bb&#10;nXPCPxTtxpymOKZ3ihkkUKtwUbBHPfY6Dbkg7iCOa5JVI4jDNrz/AAOqMJYXGRT8vxPvO++MFn4c&#10;+G0mr+HbSOS+mV4ru1mTlokMO7CADywsknEhOCcKOQwbhvA/xqXxAJrbV9TjlZrqNHt55ijSlM43&#10;u+TgLjK/KQRld/zg8X8SvEDSaNi13W6LqUzXSwurRNLJvJ2BtrAPj7gyBsGADtrF8PX+mpb6fPOs&#10;kki2flySNcDJckfOzbvmQg56LgLggEEv5lPDw9jax7Eqs/aXPnr9p/wzqVp8Tb7xRLBJMuq3087S&#10;dQsgkIOAPursCso5AB64GB508Mixb1hZU27CxXgNxx9fbNe3ftV2u/TNN12xgZbcX0qtIVH3pFUj&#10;nk9UPXp+Yrya0u7gWVzFcRr5dxGiTNwfMAcEDJIIOYxyO45r2aMv3KS6afkeLiJctZopaDcTWmqQ&#10;ywyuu1xzFnIYHsfw6fyr6M8Ba2kth9tR12jb5PmRLt8zaQy8YfKgLzkn5RyfmDfOWrafdaHqsunX&#10;BbzLablnXaWHZsHnBGCD3B49/Vfgx4unsTsiRZmVfLbypAzA5+XAIOFxwRyCPfkRiKfPTuXh6nsq&#10;/qfTnh6LVNA0iHxBZXEaK00aKyTfukYISG3BypBwG6cHjvxX+Pk8eu+A7TUrzR47W6Mgv4jbqpk8&#10;uVlj3MjFWCuYwcZUkoxx5YiZeT1X4h6Np/hWbSPsF5a3z3iojMVY2a+WyOoUfNICXB5dR67vNynP&#10;+L9dTxV4N1bQbSaO6uG0eVoLyzjIZ40hcrhsBmJKDoRglVwRgL5UKPv8zVj2J1l7O2+h4bo8trq1&#10;l4wv4Z2S8uM3NnHHcKobMjrKGLIQw8qRzgFOQuGBAVqPwmtFvvHOmxJIu5LrzVLANtAVmOQQRg47&#10;jpntistrea2vVjhixMViMMcTHcZGVWwAMsT9OD+Irtv2bPD0+pePbcy+Sqqy+f5km0RruU7gQOTu&#10;KkAbt3Qq33T7EuWnGUr9P0seBF+0qRXme8fta+BrDxp8E21bXtQt7TxNoTGe3huUUXF1bDyleLBZ&#10;SgWNvOzjrsQDLDHyPbGPzv3ibx2w3fofxHPP/wBevePiVBqXxC8UakbPzhp8NnDZRwwx75Io1hCk&#10;7eW++WBBA2nClVIwMX9m3wZ4dvvEOmajqlhG00NxI0s0sbT7cBQu2HjdhvmxyTj/AIDWGHl7Gi7u&#10;9tTrxMfrFZJaX/Qo/D39lv4u/FDSV8UaJ4PlsdFMm1vEWsKYLOPCGQEtgvJ8oz+7Vjkrx0zv+HP2&#10;c3+FvxNsV+LGsWF5psdnJLNdaTqBUWzOwhR/3iowKtIjgYA6biBkD7a8Z+J9U8H+C7jUdb8TLDbw&#10;awmlaho9w0N/bh4p8yu7q7B04nXem6ImGPrvIX5q8XeF9P1jxyz23iC4v7W808Wsk2lwTSTQ3Rn+&#10;z+WEmSPfceWPOUKzK4UD5WbC+S80liqcktFqtLv8e5vPLqNCmpLV+b/QyPhL8L/Cfjr4aeK9M1fw&#10;tPrWv2phl0W+0maSWTTrVPLi+0JHBB5bIvmbrhppAWESrsRgzpi2P7Nur6X8Sf7fvNY0X/hH9T0Y&#10;mPUtUk2xRK1vicSRN5fmT25V4nQHC3Plqvm7k3d7q3g/4P8Agn4Wa3qHw++MurTeIvLtVsYfssm3&#10;VbrzLScOFWNmslSOedXbzJJTMjRlY9xw690HW9X+Peo+D/F9lZ3/AIgh8P6hfTWFtrsttHPqNxE7&#10;wyROsis74liljCh4d8aNMgt0lVeOOOqRqScZe609Hfoo6pO2mvpr3JlRpxgk1tYT4h698PPEHib4&#10;jeObzwtDp63yw3NrcWPjD+0YDqE1zaPc3C/aG+1jfN5xkk2sd108P7pgC3pP/CqPir/0T7xz/wCC&#10;zxH/APIFeI3t7LdXLRiUaPeQ240zUvDerHynlZ9QjaOCd0RPKkWZIrjpLGzxMzjIZTqf8KnH/Qb8&#10;ff8Agnn/APk6sasdFeVvV32SXfyv8zaMrbK5534q+MfjPR7qMa5ZrNcxtIVTUYyNiOAu3bkEHKb8&#10;k5Yncd24k51p8dtZk0TTbS9thO9mslvC0zvgwli2wqchgWkbII6DAGM57P4j2Vn48Ol6p4q09pLz&#10;TYn+3Q+ctjG9vEjNJ5iyBZvlyRGDg4BjbBjaOPgviVpuiaVplvp2kWsX22xjSe9vo1KSOstvbDB4&#10;yiox43YKkn7+WZfZw/1evFKUEn+W559b6zCUnz6f8MW/Fv7Q+rfZ7yI2xur69umf7ZM5+UlNgYYP&#10;zAoF+8WI2grjkV5F5vmNs3NtXBwoxk/h/Or8Vg+qpHcxPII48farmOHcI0JHXHTIIxuwCc4NaCfD&#10;HxdcaZZ6gml7I77ULi0tWeRRvmhRHYHJGPlkRgTw2SRnmvVpU6OHjZWXc5ZVKlXWTbOdZj5eIyu3&#10;b9M9Tjp7f416F+zZr48L+KdSu7q4hjs7rSvsmoJJOFaWM3NvJsj5HJMS5ODgZNdJaeEfDvwK8aTL&#10;YeF9F8UalZ3EEKzatNDdWDPDc75pIrdhumVjH5YBBR4hI3zK3ycP4f8AAevLoN5rdpodxJ9l1aKz&#10;uIrfcZI5GEhCg4bGdjfNnI2d81nKpTxVGUXonpr1+X+ZUeanNSS1Wp9H3PxL1vTPFFv4m1t4x/bV&#10;uZY9rKz6fIGYLHy4x8ioyk7ThmUjoK439pvxjf6j8NLVXnkeDVbwybmuk2/u24Qx5+fGcZPQq2ME&#10;kVwljrN5qsKLJ4bujcTNGxazjDSLFsljeQKpAwrrnDMASMbhuOdXxp4h8U6l8IrfR9Qltmht9La4&#10;t44dmRbrfLEQRxubzCCSMls7iMlmE0/ZxoU6VWKbi9HbVJbJehpUk6lWdSDdnq13fW540QS+9W25&#10;YEsWBxg/yxn/ADzWp4S8Rz+FNaj1W3g8yeBJDDJv24YxsoJyCCOQCMcjIyCQyx3/AIavtN8q4mjZ&#10;N6lWVU9UUgHqMkMp7YDAcHNVfLfzlVY+q7mDcjHIznnrj/JrutzHOpcuqPSPDP7QXinQLzz59Os5&#10;YXk3tDGrRncM45z6Fs5yMsTwa9Gv9Q1bwbf6WP7OVla1hbyoYThrJiskF5GYrjdLNIJdoDvuCsFU&#10;4ChPB00pBOY3VTGrMJm3dv4j1569OuDXuFvrFr4k+GXh7w9FLLdNIIQ1vZiRWhdUS3LTMUCt8hcg&#10;5bCuBkZavJzSnGPJyrTVM7sHUlW5oTfS6IvjXrOo+JNU8L+C7S5F15kM8six6IIDFdMYYWgjZGPn&#10;W/7hNpwNrOyEfKCc6DSYUSEXwjZY43EsklxhwqR7juJJ24RP4sE991V/E+qeGvBmvrrK2n26FNUu&#10;UaS1kCrJhICUBVTGEDLuUrn5JFA4AIb4p8eeHtU8HXt34Uv7qz+02vkSW+o3SeZJllBEfLs+Ukmy&#10;TsGwqMHaAcsLTlTw8YQWn+bOhSoU5yu9f8kefW1zcXBkuJ5WaR1YSTbsbueSSRg85ycEnueK2vHf&#10;gKKx+DOg+Oo7GaO6utVuYrv7TasJXjaJHiIJfDR7E3KQvJlbnisa5crp0KIcyGTCqy/Mehxg598Y&#10;Oc9ua+gPi5YW2s/s5DwO0VvcXWg+HYJre2hvnljj2eQ73RcsCzLCJ4yjK2Gn+XC4J6cwxcsLWoxX&#10;WWvpt+pxYPDLERqNu1ldeb/pHymZluN0ZO5WbP09+/8AnsO9iOIXKASlmAVe2T2HPv1/L6iq4QZZ&#10;gSuf4tw6fj6/17VYhJ+zDEzMU5zxwf8AP8sV6ke5yy2IbpCr4kDYAXbx9306jvn/AD3+3tM+Dmma&#10;j8QdL0/w54ij0+Lxhp761B4gvtLkK2On30UIKJjEW6Nn8uSRYwF2ysNphVq+KJWXaoyvzNu3DBA9&#10;h74//WK++v2bv2gYX+AHhm21PxLGdQ/seDSrKO41G0jisrKJZLbYXkm3wM/lS+WIBFISVLiTfGD8&#10;3xHLEU6MKlJX1afzX6WPVyn2cpyjNr5+R5R40+A/jj4P6Rb6lfaDdfbp7y0S+t4Z4rota3UjLFFG&#10;Y8KsjNaXIGwMdrqH8pkZW8P+Kq3el/ETWtFu57iSewuWtpDLndEylhJEeW2sGLKQCwyDhmGGP3Bo&#10;Hx38A6j8Rbi50X7PDeyG1toT4g0MwxTmJZnt9r7gEXzXSTa6MGddrsIlWNvg/wCJ+r3+vfEDXNY1&#10;aC3iubzVLm6uVhYbFkeQsQCCQRnjgnOOpJqcjrYjEVH7WPK0k/W//DM0zSNGnTjyPdv5HK/LEdqz&#10;Nlm3fof5elIPICq9uzLvYNluuf8AD8a0dB8P614lv20fw/p73VwtrPctGuASkELyyMM/3Y0ZsDnj&#10;gHiqLJLBM0FzA0ciuwZG4ZSDg59DX0jtzaHjn29/wTh8TtH8O5BHZxX91prPJb2K6hcQuIhkSSCG&#10;MmO62o+THIjLjOcAlq/QSztLS48KSJoFhFPBaWciLeXSw2smd3zvMVkM08g8sLvdZHGcdd1fld+w&#10;Xew3FnrFvdXNzGtrI8tq1rqU0bwttDLKscZALKfm3PwAGxnpX6ffADxHpmq/DK003w/ZeXealDDZ&#10;2b3QX/SQrIsbiZolKj5VAbzDGuVUArgV8FnlFxxjfmfcZPVvg4+h+Nn7VUVhZ/tQ/EWK3kkktU8e&#10;ax5TSRGM7Pt0uwlcLg4wcFRjngdKxfhXHcL4oGqW7W6/2bAbrzLiQrGjBlABwQcsxCDpgvkkY3D1&#10;D/gpNpSaD+298QLKG4VklvLW6lZVjVWkns4JpMBPlVC0jFRyQuMlmyTlfsleFdRl8Qz+LI9V0m1h&#10;tVkso5dWtLeZN8sEgxslycBA7eYFYRtEmVw2R9bKtFZeqj6xX4pHyns/9ucezf4M3JdY+IWiabD4&#10;gl8LzappOv2F1Hp4E0Ekkiq8paQoUkaELMkrAFRvCkrtJDnhbPUntPEmk63caXIkjTJulaRcBJDl&#10;VEa/d5DFckFuvHQfX2i/Cnwb49tJJIbHTtKbVZbdPD2paKtyYUhRjG0M1vcfOYZGiVmOSdzyuVby&#10;ljfyD4mfDDTfh18Kbq/8eR3M2q6LptlBY2dpdLLY2N59ts/PZXTekrS26rtYMoaNVIZxGc+Rg8yw&#10;spclkndK3r/Wp6WKwNf+JzNpK/3f1oe2eC9Ig1j7Pq99YzTWIme5uJ5mZvMEYbC4XJ3gkkAAs7bV&#10;XAUunA6xbaL4O1rxFJYFLizgvpVSExv++jS5YEgux2g/Kx25GGAyTkj0L9mz4t6XL8JpvDt9Zw3C&#10;3XlpcCWQeVOzlWaNw/yqqrjhAQRyYzljXDax4Hvv7UmbSrSS70/UPNe1uJGwXjJIaPKhFBUkKzBQ&#10;pYcZDAVvh5/vZRnp2NaivCMkcv8AFXwBD4v+AepXbalJ9osdR0y5jtrfTyoa2YNbec8uMxoJJFQH&#10;aySFiSVaEivKF8ASaV4N0bw9Ppsz3WteL/Kvrpppfs8MKxRpEzQ7R84e4uPnLEDy3XA2tn7U/Z+m&#10;tbzw1Z6Z4mguZNFW4RLiOOSBnmkEQR4VAw6kSDKq7L8wiAGZAW4zUfgT4S0q4j8RaJJfX2hJr0LW&#10;NrHLDHILfF0zM5ERdJPM+dACEDO2xMrlfKp55GjWlSn0enn0/wCCbVcrjiIqrF9NfLY+JPizpMug&#10;eLFsLqVpJl0y185SrAwyeSoMZ3gEMgAHPTGO1SfDW88jU085JWhICzCHO8D+E/QdDx3yfbc/apu7&#10;qf48a8t5fWt08LW8LS2M0TRkrbx7gPKREX5s/JtDISysNytXJeELsWupx3UpKKrL8yjJIPB6D07Y&#10;yR05xX1eHlKphYSlu0vxPna3LGs2uj/U978zWLqGPWzNbz3SvsZryES/aY1UgyZkUq52/KwPqp+8&#10;Cwz/AA3PDZarayahMxhhwyxLIPm+Uny+VOA2ecA+o3cipbVdPutBMMLRwyCFHt5I2VxIowAVA6Ek&#10;7vbPtmq1xKWaG5SBN0kSGbaFbdJxkcDgewzggHABCpzR0uj0ea9jk/D/AMLPEX9uXel+LNH3XMOk&#10;ObeSffDCINgtYrljFyXjlaMhVyTJHhgwJA9U/Zh+Ht0y63Np1ppd5p+l6bb3tzqU0E8zQvamSJyG&#10;MAVkP2hd0QDMcRKGBjLHvvA3iO8vfAWkXQuYftNnp8j6gkXmbb3ZqUey1ZQTllMrTblBUIikcq1X&#10;NIgn8J6FNN4eitto0WC6urfRbXbKlrczwIySLEhYnZdQbgWQqY87SVfd89iM3xHv03GzvZdtH+pv&#10;h8LRjUUku7/D9Dz3S9CvYfFOpapZaXdTSbpLyH7dA26WEIR5ryNKuBIXBZ1Z3YhQAEAzz/7Mnw78&#10;Q+NtD1DUtGkijlt7US3zSXUcBijfLDCu4Ug+Uy4OQx2gAkgH2G91jxH4C8C+M0gsryzVfCt001re&#10;QCWcXUscsMKykxOJNq/MqlY2iaYP8gbJyv2MPDkdnMwvrfUbeHy454fstqnnTW8EkUpj+aKThlBD&#10;EDKlU4wQR2YfHSrYepO3a3noHsYyxEF6s66+8f8Ah/xD4Wv/ABh4tgkg1bWL+51G60+41qJVuZG3&#10;wNK0EqqJJmuIJt+fLnKmISMFXcvzJe6fqg8Q3kG61t7O1lt2ikmtYSlq4XyjG0bknAcsrDJLMoJB&#10;JFfQ3jyCz8PeEYb3xXA0WkeINHmt75TLEs1yzM5Vg5tACXBkugZlkAGwGWJNzJ8veIvFDWXhD7LZ&#10;+FdKjubzT4LfVZriNZ5p5El3L5Pm8RyupgMssQDkxZ8xVmdHMtp+7JLZuyT6L59tjDMpcvL5fmdt&#10;F8QW0zVbeXwbFDb2sGqiePT9MupoSkckERKb8yyRu4AVo4p2dcPEipjNez/a/h74wu7oeMNDht1i&#10;tY5rTSPs5WCzW3QFdGleIgtDJOrfNEFd/s2xZGkcCP5+8O+ONaj+H+nxQ+Eks7611QRvqn9rXRW5&#10;m8yVoybdH3+ejx/NsXaAsO5d0q7/AEvT/jNPZaFDcfEzVfJ1f+zRp9rqGsRRzTJ9nfcsYktSbyKI&#10;ZhVN6PEVSeML5eUi58dhZ814LW9t9d1232/rUjC1I83LJ6NX2L/hzxpJ4l+JE3hnWdTt/CWg6lq1&#10;xdWFrqt99qsbFb2RhGfPiZ7iCRkEpZIVEp2q6g+bKK87/wCGdfjt/wBFXX/wrtJ/+Tak8R3tul3b&#10;+KZ7q4FwdajubySacR3nCtLFMjQp59qiBlb53AZYYyUZkEa6H/C14P8An/8ACP8A4Jb/AP8AjVZu&#10;niIJSo2d1Z3V9vV3+86KdbDaxqr017+h6Zr3w9itbY/ELRwuqTa9CkVwws47iO2uTdmMY+VmBeSF&#10;ugUFWRVfc8UbYHxE/Z/vfi34osfFPw4WfZOvmRR3Gnyr9sZpLlxbs0KvmR4tkSqeSvy4UKM/Tt34&#10;O8c659qh0/T7oG0a8tdQt9QQQ3MlvLHtiSJp0dWCNaXO1mP7pI7YO2z5lt+FtG8XfEDxLZ+E7/wt&#10;ZzRXtjs8TRyxvBJeXEVnmaSadIUzFsRJUuIXYAO5VmwWPgxzapRjzwdmk/PToe5PL6c0oz1Xl1aP&#10;jvxj+xT478GX2zUU/wBGY2OnsPL+1farq9idRKqKoKSKSOWTdF5sO7MjkV6nL4Wu/hppt6ItXhu9&#10;Wtry61e4it1eGeNbzT1ilX96+95WFxKWCOhGdymMOqV7F8QPHPh/wvJ4k0KWw1CbxJrFqNT055Jk&#10;gRmkihulkcyKuLmKG4ghdJARvl2LlmYx+d/DHxJaeI/EeqeDJbu61qa5ieS5XUpFmtrS2E6+fC90&#10;IzPLtmO93ZAmY4ZDMNkE61UzjH4rD/vFtv5q2/p8zglgcFRr2hfXp1XkcPF+y94OXRdL1bxfot9Z&#10;28G23u1tBHb3Vuiu7GXAZ1mWQzzBk2iRUhhkXy42eOq8Hwy+Emi/DS+t/iFqUdjoq6xb2kd82nG4&#10;2XKrM8Zie32RM23zS0RKxlvKLOPMGz1L4i/Dh9W0bUobbS47W4njmv7mOHSVuLeOaOeV/KJbLhV8&#10;3DQs8sSiQbNxXL7GheEfhpolxD/wi9la32rapodvDfW7abB/Z1xHpsls/mQo/nSRtsht1ZZRGGR4&#10;5JC0gmSiGcVqlP3py32WlrWe/wDW2p1U6GHjUThFaad7v0/r1PmnXP2eLH4XR6sZYr++up7NtLtm&#10;wkAt74ZSRZgd+/533t86qGOMOMbemvfhV4f+Lh0X4XWGj2+l30OnRrrmtWUPm2bwx2scqz+SpDyF&#10;rcWW1W2bn+WVlA4+kPC/wu0iaGXxr4ks4dPsLyG1gurG+8Ox3rXVxb2/72TfFJi4AS3LsCqnaZHw&#10;JApq5rnwv0rx5FY3Nl4J0dtY1O++0aXa2kEzRXM88IW3kkgtvmLrCiSbUJV/3m12OJBl/rBU5k5t&#10;uS6ru1+K01H/AGTTldRjZP8AK5+e/wASfgd8QNJ+Icnw51m9juLy1jee6gt8yLp8cald8rRb0Q+T&#10;HEx2ljH5iKwV1aNfO3025t0+ymELLEsgZdo+Q9WVjjjaA55PUEYHWv0H+Lnw/wBL8aeC/E3iq0bU&#10;LjTY7a0eeZZ5LNZZY1aa4jkeRVEu6eQTCJycFZXLZdJB8/eM/h34W8DHRdd8F+MpHvrua7Og6atr&#10;c2V0vmSp9nf7QJIywjguHlWTCh3iI2SwtvP1+WZ39appSWu3ztr/AF0PAzDKZYao7PTf5eh8+6rE&#10;sWm2tvJIsd5bSS21/wCQpZJNrkrI0m9gxOTHtVVULGpBcscV7e+1ESxJaXUsUkMm6BoWOY3zkd8j&#10;nnd+XY16p4p+D/w/v/EsGi+FtR1KZ77QLKVra6j/AHxvn020uZIIwiElzM1zGhxjheepOHqH7Pnx&#10;Os7kWf8AYzQ3015YR2OmzIyzul4vmRPyBGihZIC+5gE+0xZwWGPaWIw7sm/vPJ+r1rNpfccXd3mt&#10;6rds99fsVkb5lkui27gDB7dBzwQRj2qO3RymwNJtVt6lXOQ3Pp0x9BzXoWi/ArXrbR7rxN401C10&#10;uG1YwR2LKZJZsRh2dTGGUhSYUbBLZnjwAoLLysPgnxT4h1GSx0zRbib93JJHEiMZE2xGR/3e3zDt&#10;Uc8fLlMnDqTtTqUZaJqyInRrxSbW5St/Ed3omvWOuWc3k3Wm3EdxDJsbckkbhgeOf4R0IPIrs9M/&#10;aE+J9+GtIJ4dQ3WpikjubWOZp7cAAROjD94EGDt6rywxs3LzMvw/8VCxi1WbTFhhvJntbdpJWRVl&#10;ijicuxcDAdHDrkcg8cDlb3wPqtjY2+oy2yLDeL5lssd3uJI3ZjfHzRsfIc7HCuVXI+8Cc60MNXku&#10;ZJvpc0pyr072bRykFrPGZFZFkMcZWTc47tsDD3yynj0/Gka2ljPKp8qjzPnBVFKBgSQeMjgdeTjg&#10;8V6va/CeLxT4K1fxdHNpunpHeSpDokc++W58xUK29qrtumMRA3/NgKuf3jbUqh8N/BFvqfiXWNLu&#10;fD95rFwmk3VtZ6faxMd00lvMFd+4WNiJC2MfKOQTuFfWKbvd7FOjVVvM86gtJrl8xp8vmqjOuRtY&#10;nA3ccDOevPB9K6j4d/EaDwZa+QukrMi3XnbmY7kygXegz5atnncVYgrGOVBDaml+AhoVnq0+s299&#10;9om03bZ2scLRMm6az23GJI8ukkUsjqijeDtJOCu6S0+DT2Mtxruh63byrYapDHbJJdRK9x5kkmxl&#10;BbdjZHz8uFZ8Ps2kmalTD1IuM9gVOr9lalfSfir4u0/xE3iG2SOSYSLJb/aLUPFuUqfmQHZhti7g&#10;coRGAcgCuq+D/wAKvCF5pY1/VoppmjRC1vLbr5MbOG8rbiRi/YnI5wRjOccz4o0u4sb6a38XaJcL&#10;cq00c1jfW8sBt5Nixh8gqXdWDsFPBwoO5cqPefg9baZ4ik8OeDNAWO7uLrRpf7Qa91K2guFu44y8&#10;aRqWDZLAR87vMSQABSQB5+KxFPC0eeKsutuyOvBRdesozd7d+7MLTNG0fTtatn1qG6stMuZ/9Lm0&#10;+Issduq752UR7c7YsuwwVIBByOT853lhc6pYzeIFbLl42kRWAY+YXOSM9enAzwc19W/EHw1oms/D&#10;abw9fWUemzPHGy3V9MY1t5VjuNsbuYlxHKsbqu453qMtGs2+uI8cfsneLrfw1PdalpF1eapcataW&#10;fh7+wxbXtnqE7yXMdy0htWI2obc7JckMkZ+VlkEkeOFzTCp3lKzk0lfrbt9/6nXjsHWklyRvbe39&#10;eRV/4J6eJF8NfFG4M8u2C4t18zdC8m9SeVBjO5Mn+IhgO4xyPvT9n/xm3k/8I5rzXdrLZvGli01/&#10;G0l0hiOWRpY8quw7RnJAZt3zMwr8+/DXhLxf8G/HFjo2qvdWs1wIWWPdM0UBuoDK+44K5ZVtm+6d&#10;yPHu6PX2F8GdauN2kX+h39j5kSoPskjLH5agFx5ZRgoiVhkIcPlSDjAI87OlCtL2sHdO2qPUyWUq&#10;dN05aNHzH/wVX8M22iftd3mp2drNGusaNZXTNMrfM6o1uSNxOQfIyMAYGFOSCzcf+zN408G+F7Ka&#10;y8cNeSQtdzNb2HziAzGDakpAICkSMh81iqpGJDuDbCv1N/wUi+HNv8TfGvg3VLfQpre1tLG/TWL9&#10;plZ4bdIVvYovvbgrNJO5bazIJS2xsFD8Y+LPBVx4OuV0q/SG48uP/RZIJkkLKFPICO6/Ky+W+Djc&#10;kigsUbHp4OtSxmXwoyetlf8Ar5Hj46FXCZhKqldX/P8A4c+j9B/aE8GeM/Etl4I0jS9Yjv41gsLW&#10;TUriKNdQ003jPCGnbaSy7jjKopwoOHG93+JtL8K+Ifhn4ostbg+z3934dju9SWG3SOGO6MsuxtiO&#10;G2K0tuxURmJS+3yw8fmJ8y6FpNzYQxa1DqyWsn2CZbdUkDMzhhsQdD9+QA4PHUA4IPWeC/FvjG28&#10;KS+JJtZt5njmmtltJzMZAs0DpI65BiMbxB4HVyQQTuQjaw46mU0lUVSk7Wa+9NHRSzSUqbhKN7p/&#10;dY9C+D0OpDwzptvp1xIsVqyBlim2CfdhuRkbicjIOcAHjJyfoTwzpvgvVdEksdfnguZL2zV576PI&#10;aBpEJf8AdlFD8qr7RjGHAHOD8rfA+4vF8FaTLcPdahavfNE1utjsjAREEke8kqCPNjAkJGOm0ZU1&#10;7dBNa+JY7EWxmtYfsasfPZ2SJcNgH5cnAfsGwd3LHJHTio/vLJ21NMLKMqKa7GzqetWXgbUrfwBc&#10;eIY7j+0pNSSO1j1KU2jMPKZbq58pAVgYMuCNoVBMxdGKujTqOo+IdA0vxTqmo6bD9k0V5o5Ly0i8&#10;qcrPDA9o4aJjIfLefcBw6sikKm938r+IPijV/D2o6h4ftfJhFjp6yJfXELwg+UZ3ibzI1byzI7QI&#10;MyKmZ+do+deR1fUPG2q2cmg6ToNw8viNxpssZl8yS2DIHMWwK7tNtlEZC8Aum8RSEKvkVMpjWqt3&#10;V27/AH7/AJm31yVON0nseFeOtePi3xzq3ihDHt1LUp54UjjCKiNIzBQuBtABAA7Adqh0eW+0nUoL&#10;9AqLuBjkmUbHHIbO4EOpIYHgggMOela6/D3WGu72D7G0draTBZL64+QFGZwg25JBIU5TBbeoQDcc&#10;HvtB/Zk1fU30+w1W4YTXF46WVpbLuuLiEZyjyGXyoyrBdqR73LXLfewAPrpVqFCmrvQ8CNGtWl7q&#10;NrwZ/a+k2cWrwWK/Y5rxt7rcPNbypgsWhCo0g3AE5kTAw2QTnG9deG4g/wBtiluHS4iWWIKo37jy&#10;YjnbtAYNtfCk7cFRmuHEXj74G603h7UpVj0fUW82zupMpHcRFgS8ZC4YBgpK4B53YAda9E0rxFp/&#10;iHRFtbqKaER7LSzks921wQ+ZGdl3EMwbbguxXkgeWa4aktprZ7M9GjrFxejR0nwx8MWerQSWuoa5&#10;a6c8drJcwzSMxWFVUGQMYfmkUxoQFzuZyoGTlJPQ/Dum67quhz/C/StF3aLJBaLdw6bcpMt5fQxI&#10;jT8SRxbfLdpV2hplO59rF3jrzbQbSxtZ2utV8TSBkcyKkcAE10iH5UTzkdd7MqkcBXCnYQ21T3lr&#10;qPiLUvDSXWmeEBb6fNLcR6xJp3yquPNaUbVZCYwJCXwMKseHAjZpD8nnEW63NHVb69+562Cpcxqf&#10;HLxzbeG/hB4wTUXeLxLfQrEmrXWjrby6vY3dzAkZkVQ0GIbCSaP7Qvls8jsn70Rho/I/BnjbUvhV&#10;Z+C/HekXayw6fNLHFFauYjMZNhlDyvC6CPZ5cLMd20uSFUndJN+2/f3l3rel6PpXiIzXmsKs+pWk&#10;Vwsss1tbgKksyCPbcEuWCuCSPIXG4/vW8z8R+JbnxNa6PosF3daXo8NrcPpeoXOm+YrxxlJARGMA&#10;MJU8lyCQz7sK7V6mT4OMcCpdJtt+WlreS0dkcWKrezxEkt0lb1vc9X/at8KpdT6f4m8JSaW0OtWf&#10;260WHc5soZEIa18sxgzKs0bj7QJP3iuocNvzJ87f2hpGq6hJpWs6ybSOGdZJNQVSWe3LJnEbzJuY&#10;b9xjL5LdHjVWx6N4i+N3ia903QNJudAa1ttNtrWP7HeQed5otAC27cFDI8+9zG4YKszRgkc149Hc&#10;aVdzWl1q91fXVvFdRm8sbW6WOW4t8sXEcjI3lsOQdyMAX3YYAgexhKM4x5X02a/rseXjasJVE49d&#10;/wAP1Pbfif4fuvGdvp/iDwH4i0+5kvbP97K1xHbkbHii+0R25w/lMuxTFGJdrxSgFgRjibXVvClr&#10;8MbzUntbq/gkElhptpd27Rtpl0WsJHuQy5QoSbiI4wxBG4ASfLteLtatta/tjS/hd4v+2afcSTWO&#10;peTcXdvYyMnm+TdeW6oyRSW0RQNIoaMOTO0AkIHM+B9E0vWrjWfAus6wLS3h87+zYby1mnXduPlL&#10;sMqCMOQPmCu5LqoHLMM6NGoqPv3STv5+j/L0IrJOr7nXS/TY6LxJPo+v/Bu11xEs7Ozs2vIrOaS1&#10;MkjyO8cqwSHeQqqsiggqoLufLjzG8jeR/wDCwfF//Qz3X/f4f/E10mhtrngDxVdavPol5eRx2c0b&#10;Qw3Ulu6I5VYmkkQAsoaWItg7XHynAwBgf8JD4o/6G2f/AMCj/wDHa7cPTVGLUUmnrr5mNSUXZt2e&#10;23Y/S/wD8Wby78SLoE3h7XLPS59CS/1CczFYLceYuHkgfbBLLufYDj5kDKF3qVHqeleMh4g8Bard&#10;aHDJe8JBpV7qdoDO0kMyhDHAMGUeZLIxSMPxHcYJzHHXj+u6/wCItO8NQ+IrHS1km1lYLbMM81qm&#10;qfZ44WeVoZE2qY5Lm0jZleFDGoO9Gd0k6NNabXvA17pljDdabNotlHY3Grahpv8Ao5hHzW8c67Hg&#10;8kypIyF1YMLtztYbHH5Xi8JzOE7WWit6b/1+p9xh8RCMpU76nnf7XEnhz4g6bofxbFtcQ37wyStq&#10;EOn3N9BAsW5zHJOVULNlIrdZGSUeW0b7wF+be+FngHwynibR9T8W6/q32GPS71LXS9S1BfJhuhfT&#10;vGxhLGOWX7jMisjRpYzAmRgY2q+IfD2ha7ql7B4huoY7W+0px4e+xrbxPYzRReVCiTqpUPIp2gIZ&#10;WVChlkijSJ2dB4l0fwxoNj4Y8DxQalPYrKYbHVNUSCPRbhprkNLDKIh5k1wZOY/KV41hgTLsWYeh&#10;VvDBxpQ16a9n5/8ADflfhqU39Y9rK3f5np2reENK+Hd0vgK9WTUte/s28a2vorhrkTxtd75HUW5M&#10;c65NxFGxIBxtRW24j4bS/Geg+FxAfhf42fTdTusGXUI7y8j+y2dqbI22nJLbDZPKkNqEExWSLYCP&#10;L3PHJFwOl/G74i3vxVs/CfiLQZNS0dpI/smkavbXMcU9xNMlwyXMO/ZPN58bqWkRwXLAs0aoq0vG&#10;Os+MNF8Pva6BqEH2PUpri8uINNmkuItPcMJXfuixtDcSLvmQSFR8xCmNhzU8HUi1zPdXvo0/8rdU&#10;dspRknJRtZtH09pD6L4j0KX4R+EbGGa6tdUFvo1xYqtjprSShI5IJFG8FTFJtby/vEsXyXXZqeKv&#10;FOgPeBrbxPHcrJoM9rdyx3AvHvp2S4iMKLCMyzfNbsrrHA8RYbmXam7zfwL8RptGjTw74vsWEP8A&#10;YLnQdQa+maAXULTCFHIZyYXd3hZCoMcheMhiGIXxNYeGd+l6pb+LGt7uxsbpLBdHU3XlL9leV5UK&#10;7X2KVgk2xNMv7yByXOA/jrB89dxbfW3+ZusTOMeWK+/+v6sbGlaz4GHiLWr4+LYdN03SWe5+wqst&#10;vFI8se95FIVFBmRrZGUlC8artPQJxS/so+D9V1mx1XUtEkFw0caf8I9YQvs823WdZJmtlKiHbHby&#10;Nt+6oIyEORXSa/qq6nonjLxV4Et9Nt7X/RdL02TVJ/OLyOgt3ZE8071TfK0e6MO5hlBeEpIHb/wi&#10;MnipLzXorK50nRZtU+x3lvdafGo1W1Qz24ZFRCVWVkPmeSWdhCfMV3OBrTlWoxvCTjfTffRdrb3/&#10;AEBVoV6iU4X8+2pz9n8MfhFoXja8Xxd4X86+nkiv7DUIY38yeZX2bYpCSr2yvEQXKxzSqQzFhxHm&#10;+K/2bPFZ8GWFnoei2FnqVt4bZL3T7yQx3d6UgvI7RYgC0bSpLsgVJUjUKihMMImi9e8V+DtG0bwv&#10;NL4z8QWF9qGmaS9tpun2uqKqztLCkKXMitDtdJJFsvKeN1cwxskiGPdHWx4I87V9LtrXwj4z1K7v&#10;dUubGxs7PTWtLmaGUW8nmnYY0nkEbC3dy2GYYQIpK5azLFQaqQndro9V/VjZ0aceaDje/b5Hy74u&#10;+CXxN8LfA+3tddFmmsLCYLaZ9FlvorPeim4AUQxIlwzQLAXLXJLyuV2kSXEdX/hWPjSL4J+IvHng&#10;3w5qk1hd6S1tpdrqM0001xJ5rKl9cQTSvG03lxyJIrKEFtdEKmyN0b6r+Iun/GqS7OnppF1HNe6k&#10;V1FU0y8trF4yJCgd2JmU5Vm87OEiWVgBHuVOPv5vHNroUmhvodvdSz/YrW2j1i1guFvEFsJJDcQ/&#10;6wmUiFjEFKBUyAUdWf1oZ1i5U03be7+fl+Ji8BSlqk+3zPgbUfCt9p3h218A6n4Qul1iXUAdN07U&#10;9LYXdqAX32OIvncs00WRhcOi4Cs8oUsPhnqGhaZZ+J/FFzfQtqGn3d9YWdpavNciRAvl70do0MZZ&#10;o7jcSymNAwLklD9h+A/g98IdWma38a6lZ61dSazpGpXUlzJBbxxrafb4UtXhUNLBGYpFWRQSw+zx&#10;Lkl0jpNU+AeiareSTan4Gl0GGztJv7LXUprO4SFraSe/If5l+z5k3xiSTYIo5AMsXfHtPiCnC0Un&#10;rq9Pyv8AftsePHKZVeZ6abf8E8T8L/AjVdaXw/Z6Jp80dja2dzeQLptw8t1Lal5nMcA8lWk8i4RW&#10;kVQHBkZxuUrKLlv4l1Pw9qNz4G+Enge4kknhKrqek6fbNJJmWI3CGO6Z5JIFy0kasIXUsv3DJIre&#10;3/Ef4QeM/EWmXni+78Yzax4ija40u0vrizSG28t7NzsjvIZkE11b3cxtwW2qv9oMVRHkBHlXhT4K&#10;/Fzw1qXjL4l6Lp0Ok+DdSmu20i81zUo7hjYviUXAju223EzLFAxZmdpEdXC+W4ccscVSxXvyqLTa&#10;L0u79ddehnVwFTRWduv6fqeMzfC+60CDSdW+NXiTU7SzuPD8l9/Zn9ly2X2KdNQS3NlHIY2U7bXZ&#10;eNLsKgOwZHIIfuNV0bxBonw2s9Wm8QWPh/Uo9QuZ7G4Gj2lzNE0aRSvartKieaRbyczREMHWPywq&#10;JxXq2u/AaS005NPu/EGqaPoGuX0rTWqLaDUooW067lk/ex+VbwiNy0ce2LY/2lGIP7hzwUnwV8Te&#10;GfhFca3bTx+JvDdnqEp1ax1bdOxvk+xO1sz27G4aOVRdTN5UkLKZsEkJ83THH08TJNzs09rO3pr1&#10;++/qTHB4rCqSjf3k/X1PAdZ8B6X4U+GcfhnxHqV5bah/b32211BdJiVJLeSGHYkkpcXEEakzsVCS&#10;IzbNpGWcL4Yi1TVk0fxvb6C1vaWtrMNSm1RZTbXl9bS8jNuPMQus9lF5nAWSUZdMF1+o/h38G76+&#10;0YWtrd+Gdc06xuL2OTx14gsmR4rWW0ihmbyri4IRkeW6mViivvghCvh5PJ8qf4OD4keLvEnh3QvD&#10;+sNeaH48uJNchis44LSzj8u+3tFGYllFwZEA8mE4nSIFo8oCvo4fMaFZShOStu3010tayt6dziqZ&#10;fWoRjNrfbztrf/g9ht/8V/F/jHxdb+MNV+Id9NrVw9vBbwtqMl/I/lKgWE+Yd0bJbMvzoBEDEhjV&#10;FVSPUrbxl481vVptRXS9c0nTb9D/AGb4s1GE3E1uyyIJLf7SIJVYJ5MCBUdVVYk25YhH8pvvg78R&#10;fhvrHhjw1Jq6wXGn63cahYtZxiG9tFX5xLIrAKYzb2AnVVlfO7EakOS7/AnxH8V2vw/ju/EwkVlv&#10;pD4aGoadHJp+tGGHF1Eu9V2Tr5cMRUbvMhulhMYwGPJWwXtaadKzS/z0/I9SONdPmhK6v+P/AA9z&#10;q/jP4R8V3XgfVPC8OtapPd+G98+hQ2EZuLgQRSCa3i8oruihKvdlZYy6kvGgJjEe5/wo8d2moyx3&#10;tpq/yuqtGJGdobZkJ2nGDlcoJFAwFJIDZYioNO+OGqaL4+1rQJ/h5cWN9DdKmuWcOlm5Das4Mctt&#10;JYy8O0s8j2xj3BZvLfAVMiuV8Txar8E/HWsRav4atdN0bXHuNR8DR6T5Zso7aa6ljEAE0sjRRKkF&#10;yg+d5R5UZD7WMh0wdGt7GVCotd1bZ3ST/r5mEcTH2qqR2218vP7z6i+JNtc+N/h5p/iDQLJ9X1TR&#10;7+G501dNf5zOUDpIEwUbCPsIBWXG5Qw3MV43RPCXgDX/AIk6l4G+MXhDwz4mis7c2l5axrFBeWd1&#10;FvhlmaQjzPMMv2NLjy2KpG8kqyEsZJqPwk+InjDwnps3iTXLWWz8P2+gw3KahaCZYZ1klNvFHPdE&#10;DyN/lSyKDtZ8MUAOVPe+EfB/w68Q6nffFjS9P0uaya5/sfUrS+sZp4bRZ03eaRCIwsrRR3qiYkAR&#10;eYjYK8eZiKMoRkk2rJpNO1np1uetLlqRTSvfe58+eK/2ZfhZrkK2Wh/E2zmuFkFxd2kbC2tdktpH&#10;JZOrvcbXuRNO0cyoFRZ5iF8xNgPFaJ+z38dL/wCNGreA/DXhuSzu77T3OpTwuPs9jaInmQSGXb5c&#10;EJkihjSTcACUj8zcePof4geGtA8KeOrDx18U9Sms47zUIhc2MNiixaXGTumeUTzGaXzXmMjsei30&#10;5QqUCCX4U6HceHJY/iDcapbafrFh5Rk0Sxumnku3uTbtFJhpHeZ3MsrCVA2XuDBHFG8nyaf2tisP&#10;F7yTWl9uZvy1dn+mpwVMtp1EpqKUr7L9fU4b4Z/Ai/8AC/hwfC/UX1J9PhvLq4tbqw8RXSxl5I7d&#10;FxEsJjyG6xiR9oVssSylvb9S+FtpoPge31bxHoqTXGjq1xqx0yZ2aTedqAsPM2R7VlALsPmC/Mcv&#10;U/jnxRq2ieHNA0/VNW8Ow3Gp6uLxtIs5JZBNeRxSQxNcXEcqgbkaRY1DOkgnjCK0oZhJLJb+MfCD&#10;W2m+NJ7e6Gjw30Hhu8s7q3l3m+ltjuaO2l8g+ZJ5cZJIljMUpQGQh+apm1TEJVNtfN+W9ur/AKR1&#10;06FKjTaaseP+K/Aeq6d8XtQ8U6W0s9j/AGHNpcZuwk8c7263X2eB44pVd982lhmdFBiZYXJIbdXj&#10;Nlp3xG12D+3G8PfbtD09pJdW1poEm2TS3CQrLJNdkEmWRFd+CRGjfL5YO3618Rjwr4j0xdZ0DwzF&#10;b61DBqdh4cvry6vpFijQTNIxLbo2ZmkV3BcvsVYiCrhZMaT4P6z4WstJk1fxn/Y+maLo0+oavqWl&#10;ymWNrrykNkryJ5bu5uBEskcb4GZI4tkZjlKhnFOE/e3dt97K97Jfd6g8LVrL93otf0PnHxb4Jk8Y&#10;xeEtYi+2XHijWmnv7yZr50tWt4nIiYiQtubKSSghgVeXawXAFd9411XRtdv9a8fRfD2+jkvZhe6l&#10;a2OngSWkM7yuJcCSVguS5CucfICzY2GvRPBXw3g8ZeHLiy8QXNvcwvaLPZ+MLTSW8610+4iS2dYX&#10;27oI43XcrOYhHEjlvMiOxvOdU+G/jLwNqFn8WLG0tfOuv9HtfD7bYpNOaRZZba5iR2JnIimijiaW&#10;MwuFfcv3SeiOMjiaipuVmm0k+t9bfd+RpGhKFNzlHe17bq2l/wBTiP2qvh94h+IOueErTw74Q1i0&#10;jkubxdH0izuFa+b9xDI4ZFUiNyqRsQzl1AfIGzmPwV8JfG2nWjWOv2+pWz2sq2W2a+tJLiKYpvYe&#10;XcpCg8uaMxyZYOCGRQSGB+lvA3wg+HnhrwrZ/Ez7XDrUMkFvPax2NzHNp+jmWC7mlggmljVpopAG&#10;k4bDtMyGMtKVV3i3UvtWjReKJFhm0W50lL3TdIguIpbq3iiSSC0juY3MrY85G2omGO58CIq5bX+2&#10;YwoKlDXluvm3t/W4o5XF1nVm97aLskeL2Pwd8QCeG6uWvtT09dMad72GPCblAAZzCoQp88G5W2YB&#10;+QO4TdRi8Jy+H/F9jp2i6drEOvabo8ZsbixUWa6dc4dwNiFZIzLczQSFkcpG0jxKgyjR+66xeeDN&#10;Utf+Eu8Oayr29rfeZa3Fi8Us1vD5UjTxyRxBndPOhHmKA5IC7nYnNc3rfga18W+L9O1vwtrgjs47&#10;Rn1+O3Y3l2jCSFcMJdyGcJbfdjVUYnYchlSuOWZyrt8zto1quo6mFjTVob6M8D+Kuj+Mb7w2Ztdv&#10;lljuZpvJnhkkjYH/AF3kZKtlZnZH2cq0jFEEQQhfNbi+0PS9YbTrieO3VbyNdkFmPnltBsBLIUAf&#10;cHAk5b55Mt85LfS3jXw3qmq6lptp4B1vS5dPmWbQtWs7y4L2es3sM1yYHVFVlSeYuGhUYeNrqQtL&#10;EAdnC/Fv9m650K8h+IWhKZodYvpLsWN7bo+xlk+dZECBXWOVhH50Z8tgYw6xtIqP7WBzKnyqnP5W&#10;0R5OMwlRy5ofPvY8d8X2uqeH7m7kjvppNLCxws1pMFEsLZkTdGFAKN5RZSFwTF24B87tNK1jWr9Y&#10;7a3Z2ebb5iwu6qWVuu0FjkbicZJHYjIr6U+IHwb0zxD8LF8XXnhO60aPR7yfSp7V0JWS6NzLMbO3&#10;ec7oFRZondGLSKJlUuxcovI/Eb4FSWc2marqFhfXdncXFyl9a20waW3tluCIII5w8kMiNbBHUxKQ&#10;NzttZVDV6+Fx+HjCzeu33HkYrB1/aOVrrc86n+Guq+HLCG/1VGeHUreVbO8hjdoZWXy8xrIMD5DJ&#10;bvnegBdVcHfx0XgGHx14g8IX1pc3kOqXS3UFrbm9tY7iSyYh2UrcSKxjAkAUQoSWWRmKghWr1vQP&#10;hanxHfRfB2q6avhtVubrTI7q4t1tYI9Ze2tIxK05Z2nK3hgkl2gqCciKFGZqzR4fh0PwjD4g8aeH&#10;JNH0+4uLfS4dQ/s+bz96M32iYWs822T/AEeO3hAie3jwyptB3uuUsxjOLhL4lbp91u+nRF08Ny1E&#10;/s/1/Wpz8ngabxV4C8QeLYrmS6vLjTYItBmlMcn2iX7dZidUkXO+SIDDFSuF28Mrgnz/AP4Ur4+/&#10;6F+9/wC+W/8Aia+w/GPw0vfh3ofhvTtDiv7fw3qN411Nq1vG0Ru4WNqI38ud/wDRw4hilcyHDB3w&#10;PKfB8u/4WT4k/wCh517/AMEdj/8AHq4sLm1SN+V6b6/l+Gp1YjBRlJOWj/p/qe7fFjwZe+KLCa78&#10;Y3ul6PrtvGiLZxwwwlZvIDzSTFSDDHJi3ZwEUICSoUgvWto/9rWfh/VLnXtVtb6LVmng1KzvLgPG&#10;EWa1fypJMKsZZ7d2l2kglYwHjJBk1PDuqeHLnwlYDw5etqElwzQHVtYhLRhoIZ5oZbcQHyykplKo&#10;AZHV42IR2CxHg/HPjC21PVtW8JW2pN9ujs7ODWbqx0Nx5d15ELbjI2VUlraMqwQqPtUy+aFwG+Tj&#10;7ap7rW3l5r8LnqYj2cbVYbv/AC/yLm3w74O0bXvG+veHbrXb7VLO2utJuNsFsLWaRQJmGBtVo5Du&#10;VwNpWCQsjeWUet4N0fRfA/gtp/hbZxTatfXVyW11ZvOS9sVlm+1uI2QMH8lYbh4iHLpG3ysjk1W8&#10;XeJ9C8daDp8dp4Xv/wC1Nun2uhLc27XEd0oVUMSocy/KXtgEVJFjCk8Dco7TxJrGk6LqVje2fg21&#10;n1fVGh0Z7eOSLVEsXlImkESyYknOSyiVB+8aYq5dgfN0fNGmo2eu/wAl67fqVTl7R67bfeYlr4f1&#10;H4lz6H4RsNMFrp8mn7bfUry+8z7O9xfWMMzsyyhpWERmyzrtSO52lMkAwat4a0Lwi/h6bxFqa6xd&#10;Tat/aXiDT7hjBIVUkuqSlmYus0E8RCrbSsxIOCAqv+Hmu3moXdvYavcRrfNG0MdrarFE0Bzu8x5D&#10;sQhZo3dlw2z7MV4Mr77958OvHfji90+z8FXF1pPibUrGezkspppIIVIhlE1sonjKgrKWzJIqBpVZ&#10;gF6S5p8s2ua1m/y/r5nTT5vYtxjtuvXqacHifWPDB8Qwa/qB03TdY8QJYSXC2ki2kkka5V1M8ksl&#10;xFBDHviRcupuCWG4h3nsfCnw61HxtHda74nt7Xw7b26j/hKr1NixXskeFjkjnBbcyCKHZHuaVMSJ&#10;HGkc7VoeHrXUvF2o6f8AEfwA/wBmur6F5tPY2cTafZrA7zK1yRKizAo+CC+wNLkY/dqNjVNHi+HW&#10;qw6z4dVtUtvEGsPb/wBnzXBYrdFbaTiQ7POVY2ZVYzRv5qpsI8xzHyyl79o6N/195rTjSdPnv636&#10;f5plf4a2Ph7x8Lfwj8XfD9npNrqdvc/2orNPcea1vGl+Y5XVjLAVFzaxABNwEEsAbzCyt20+p6Ld&#10;6XBfahp2l30lxqH264j86WYXaxtFLHLG8Mpkn2AGQiMqjhgrRsIo3rzvXvF9vceL/wCx7vwbCtxo&#10;qytNqVpCfs8MjFoorslW/eL5KB5JMKdsjkkOgarniDWtdHwIkk8ReLHmubeaT7DfXlqGjmmXUGhK&#10;ojxuCNyMgkAl80HzFO8CuSph6kpLm07W13/4H6G9Gso6y1vrqejeLPDHi+DR7nUdJtbaSaS7uNN1&#10;nU7y4T7DbeTbSzsBM0ybAr28gadmMkbl4lBCGRk+Jmh+CLjT9f17wT4z0mS31DU7yaG6uvJuIL2K&#10;Py/JnChzvjha4dRJlFZbdnkKLLGBxTfFHTNN0Ge/g8a6lcWMbxRWcscJjkhilEUM0lvBNJbmYRze&#10;aQiGUvHuVyo3SL5946+MniGy+HtpoPh6fXrcm633OiyWN2sDWVrLOkM0Y8tEFvIEfKIWET26ZZsj&#10;bdPBVKijpon/AFcxlVVGo5LR9Op6fcalBb+GNU8JfDPw1Zafrl0ZoftF5czw2+o2pjmkOc+XPFHF&#10;dbP9HCjaFkkbLiJIs/wb8X7i0t7e1vdC1a00ybz7WOY3ywlo98TRzGdAvlb4fmKbX8t5BhcvG6cL&#10;4F8WW0uvwa9aXK3susWkdrY3U1i80clwwnWPyI0jjAYxN5TNuYRu44QYEVh/G3hyD4galdW/w6kE&#10;Gn2sd9a6ZeO19cXAaC0vIzaqZAWZissqb4ZIld8Mikk22zwvxKUb6XXr6l0sRKS0ep32s/DDQdF8&#10;dSXlz4Na1fWlULqGoW8un3mqBRJdC7kvWLMqxrHIzvCjxlWbztu2Zhq/Bbwdofg92vvFXiOS71i3&#10;u11O4/tDRUzb28lvIrCMy7RazXMeSssjxOy/6vDCVD5t4p+MPhbxp8SPD+jNF9supvC1rte01NWt&#10;pbjT7UblXdMWeNmyq3THA2j7zrIp6Dxv8WrZ/DkXgrw/odjLrFxZYuL7UbOSH+zop54kKxb2k+zF&#10;pyNsSYASRlVvKeAxzVw9blim3qld+W2n5BDGU3JxsvTYtL4l8aaj4Et7jR9Yxrmp3Go6pLoNzqjz&#10;Q2sdtIVuIrh8RlS4tpDnDAGBMoM4a14h+GHg3S/C9veXV7rdtItlLrF9Fbt9nfSmitY2luI5PJcT&#10;MtutxvMbZG3dGuVMZ8Y8QeL7zSdeuPDNklxqltoa/aLotCY/NmWHf+8hhZZVCxQyrKrEtEqhzwyM&#10;vc6p8UvFnhv4SeFYbvU7CfS9a0+O48MQxySQNfsVdCx+cMgWS4lKghEea1DIzKBK9VMJUcouOib9&#10;Hr0+4ijjOWbWr5V19dz0a007RdQ1rToNF8UaLfaTLbx2VxpFnILdoQjiOaEC2Rkl3om1i7RsiJIg&#10;kVAFk4fwvpng/TbZfD/hRre20ezkbTpLeztZrl7S8uJUcvOIZJgyx4URSElnBOzfIY1n1/DnxAut&#10;T0nSdeigvvFqMl0YVe1eNNQvZVnSO32qALeMvEWVJCgxvwy5DV4tol6ml/Ey11/xBe3WpQ+F9QW3&#10;m1DSZr2xT7QJFaS+lm+8knlFvlQnyTuYJC3mOtUKVSbnFt6dN7v+rfiZ1sYvdnGzueteCPD3gHxL&#10;4o0fwlqfw00OzXRbV49PuGsTDcRI+6R5lXfFHcMZJJCshYtHNFLKyPsVz0F3oOg+DvEsd5p3hC8u&#10;tJk8RmXxBdPYX8N2j/bFA1G3WUIzW8iEOXctG3nNGpVGUyce3iLQdZtdJ0m3vWk1LT9FMfhuTVdZ&#10;iM7qyqI5zCyqHRXCu9vOIzwzjaqBW6a00seI77QdD8UzaXp6+E76yuNKu9D8RQTre2ksYmjgkd/L&#10;CGELbx7HCI7R7S6oSTzyjJP2km/v9fPuddLFU6kfZySv0uvT9PyOu13wZ8OtTmXT7/wjdTXGsSW8&#10;qapDpaLDZJZ6Ld28ObVWWKOMpPdQ7lGFYk8mEuvD6R+x38OfBXxit4dJ0mG40k+IJR4f07WboXVs&#10;tkNVhvkkhEizi3WS3Nrbmfa7qUljRg6oydnrcXhjSLG18FfYm1y71hbU2dnGtoqRx3cMymMKi7ti&#10;o0TFdpcvcvjeEJqp4E+MeiC2h8eXesw3EHibQYP7IsdI0thaW2o/aXidYwSkm0GRifISAqijLl9y&#10;RY08RmEKf7qUlH+rfr9wS+oOracU33+7U8Qb9iXXPAXizXfibq11dNHqEYkj0FpJbuw1y4kmiAS8&#10;kuk3XCtK0+ZPOW5QsLiMxvZwi4xv2sfhLbP8I7a3XQbuTxA/h23t47q+tysBZr86jdbppZ/MinL3&#10;ZlDLCyDDAFmm2L9Oae9x4w18eIvFlv4fsvDOj26r519rD6WskgR4VZ4mSNVh/fbFjmBVfMj+d1Q4&#10;1/HI0LSfiV/whviTV4dLfVvtF3eQmNIZrTUBdOYlea4hLSuIZPI8hmMirBiRdrSMvoRzrHUakZ1H&#10;zNb9Nv1Rn9Rwc48lNb3fzPjSy8P3Nj8OtP8Agv4J8MapbaxqXihlsdUuNUY/aBp1skLQzvGUW2eW&#10;WXZGhUBnnG6VJLdYU9U8IX2kfCXxNqvh/wAT6HpupaKwZWtYtWLJfaVcZgD3bpIhk8t7mF4wkik5&#10;Vvlj/eRe+eLbTwx4zv8AVY9Z8JR3T8CObVreK0aC1XcpYQyBjHC/2pVAjYbo9jBX2qa57xjpLwaX&#10;o58OPFJb2cQv1iisIbtYmSJjEnlEFlgaOMLJJ5gJigmbI2EjH+3vrd4ctru716+vyS/E0+pvCxUr&#10;3srLTp2PE/ip4L8U+MbS8XQ7fT76G1NnFYx6lqjsbKCJZP8AT3keJI3ieK5sYwxdQPtKlvljLHa8&#10;V/DzV7XxNb+JPD2h6Xqy29tdx6Xb3Si6M7ls+S9xbta+WIg4czM5i3xP80BlGfV9O8NahrWu6n4U&#10;1PwbdOulvDbrPb26kHTrlhLuO24SMXboqvKpRpVSLIAFwz1e8SaFffELUNc0e5M3h2XT2tr9tJ0b&#10;RTaQmFQjB1BBcrK/2sCJo2wJZSwbYEGFbNKsYqGyXT7tTSNDmlzLf+tDzPQfD0+m69JpmkXemXWn&#10;295FBo9mvlyrd2phklsYXeY7A4jNvceczl28qRCGl2NV/RfA2jaNZ6hoD3vl32n263GsXl99qSa5&#10;nWUGOWRo8vMzRSy7oImR2MUhZGeR5D6fpXgvwfZafqEuoapqENvbaet7HDoNgr/YlH2vyljaQYWB&#10;4GaTEh3M0rkwq2zdi+JPBXw+8ITXdjrPhez02VbmcalAsapFBsaESJEg2yRxJ9qjZECswD5j+TIi&#10;4I4qdSokn91jSWHo2u92eL6Z8KvB+heGvK8Marr0etaR4kvJ7azl10NcXyxXEU07z7S+JGih2yIy&#10;gSiBfnO0PXpGjafoXiWE2HhOyt7jUW8P6fbqs32ZUurpEWTzirCEbNzS7fL2RmR2R8pxHpaLH8Pt&#10;Pj0PWPEl7p8+qW9krnz7ryJJIUEk1zE0hO6EIFDj7qBnhZyhCEyvp+i6Kt4PEWrTSWtjbRXeuWtr&#10;fSWkmjtHbSPL5Ui/MuYgyxOEXesLHcN3LrYuVTSV3bqVTp+w+ErTwePgdD8IT3s10H1BfLSFfs9u&#10;irtluIYzBG/y+WGzE2xUjFvktGXSuL8RfDO48QaXZ+IPE1zJH9h2yr5F4/k3Fi7lxaQxMB5j7ZVj&#10;RmZ3kZ0Z3PJbtL6xuormRLe71G2tZ7q3ntNLu5bWWz09W88wTwxqd28RySRt5cflkQkqfnhdef17&#10;x3bveR6t4PtmuNNFxNJdPJZOqiyjEkyNMFiBmeRQ9zs48qTapJbczzTqVoyXI16jlVpqLcl/w5ta&#10;V4G8IWngbWNK8ReG4YbotJa3E32GUpMu+yvJlkS12LJt3APyJCSVVgwRW4XxF4Yv/BOj6br/AIu1&#10;SZrNvs8R1T7cJRZKl8HNzDGSqSyyLHLEuWXAGCwO7ZUHjdtH1SbVT4qhlkmae6Sx1TUp5vsc1ut+&#10;0dw/70h9nlIBJI03Pl5jBA2S3Pi6XRrO10+0jtRNrFjdu0d1Y7FtppHW4QhFjWJlaJISHQRIph2l&#10;FWPC7+yrU3Jz1vZv9bHOsZFwdtLEcvgaHWd994EXUTqmpX15e3ek2OpxxJJdq0byqn3A0cMkpWO4&#10;3ARJc9CznFPwvB8VHtrTxbKdM1DQo9Jtkjt7iym+VIyvzx5iIjk/fXsKyz+aD9nY7o4iGrQg8PlP&#10;BkcXhDW2hm8Pf2j51jDFE01tBsi2BE8zcgeaGdxLh3w6oyPliafhvxXb6/o8ngPWNUmtYprH7VqV&#10;i1lPtvIzcR7LdECb5kMEywt5RbHkttZcqW6o1KkoNWT166sxlWipJvT0ND9n34WadNrf/Cx/EN7p&#10;OnmaORreTUL6NWggkR1WWae6VPNmVmZo7cuJHS38zZuwJLnxY+BulR+MdauX1K+0250vRZovDdjD&#10;MLKLfcIHurKJVlSKNWeVlI3hFhZAQ6I6NxfinxlN4o8W3Ou+FtUjM0H2OW4mtNSt5jcQm/kjjjRF&#10;BTJuFeVQpY27H5CGi2t3U/i7WvDWmnwhZ+BtW+0LGL+0uI3ZjB5LyPEJPMyJNyy7mLq8YLhpFAQt&#10;ESWMjUU0+m3Zf8MSq2HlGz+/ucvN8MY7f4FeItMhuGs/sN1JNY6ZY3gmaSaEWMAk3NteBpHsZpip&#10;KOfs0e9mwccnpPgHRdZ8ADw7Hpt9o+pWOjXsukRDTZbRWLxB4Yz/AKRsEkn70KUjiwHmdmMYjxvW&#10;njAX08K6TpUkdvrkCtpNrDpQhTUL2OZ5FMazvKxjD7gACyn5tyHfXQeIPE/gGTULexR109tRi2WW&#10;oWa+clhdQSobgSGG4ndmaO6lbfLhGWdwzb1nB6VXxUY8kdbu/wCBEY0anvdFp6+Z5vPr/h3w1J4u&#10;8A2NjqGk6hrGn3lxpOvQw4/eGS7uGjg3ybYC0kzJtG8yiGFz5CF5Rk+IvBmh/EDwdffDfTPBWtLp&#10;974XElvFcakJFj1Cy8xfs8B+zeZPIGRT1KkNIqEoSy+ieIvFPgrQdTGm6PKLvSZp7FdNurrTUmYv&#10;++le3CuI1kEWfKWFZXbyRCokwjeZzN78U9T1TxRa6NFoUJ02Oxmn+0tppuLt/wB+inUNjRhTGgjl&#10;WQOyIyfvDuWIMO2nWruKlbXe9/LQ4JqjDm5vS3fuSeO9Dk1b4eeGdP1q1jtbfw1pJMmrNtaSNHs4&#10;doeFnJMLQkqGO4FHiOQzMi+Vf8LE8Nf8+fhn/wAA4f8AGvd/Ffi1dc8L+Hvhp4k8VR3P7m4gk1DQ&#10;bNpJLq3S4e5hkUiR1Ma4Zt0IjZ4nUMZAPl53/hBV/wCe6/8Agr07/wCSqmhiZR5vad337vXbqXWd&#10;PmXs7bLcydN8ceNtO1GbT73w1J5lxp15DoMOk6fHJDE0mkSwpI0AdVj+a7tV80qA0gCuVYJij/wh&#10;OpzeId/iKOSGG60tpNQNnC8bQWlvbTRLCjSk7ka6iaENEqkxpkFt4IsXej3uoeJNN0j4h+HY5Lqx&#10;eIaT51k+xftE8LReZCs7xeVHK5CxoynbIvzqyts1tEvYG8RXeqfDe/jtdP0vV57WGCzvjdNBFHZz&#10;SxNE0reQquzm3BRmYO2Rl2KSehzKNuRLVdNvvOWUZSk/aO+pgfA3SviFefEvQ9ZufBV5dQRa4ulw&#10;2dx4TTUrKcTWskG9Uk/dtKhaPcCAIwPORgyR7tpl0nw78StOkmsbpo9D160j1O51C3mnaORJ2WK1&#10;XcN0qn7JtVokX5Yc7GUgrtan451vwhrnhrwDe+O/+Efs5FjZdSvpHijhMjqLfZJapJK3lwCD5fKB&#10;c20u+Qjhejh8K3HxHtbTxF4Au9I1S8YQX09nDYF9I1OeVy0l02BFNBHayJfSRhEICZTZsR4jhWrS&#10;jJSdlF6K1+739f8AhzvweFpylKOra1f4bf5nO6vHeeG/iNDoGleN9GtdJNvEP7U1rVVhuXtZLku1&#10;taoxi8tfKCMFhZX3EMIjuwLGja5c+G9O1jwBoF34dk1hrSziXSTp9zczobhZX2kToVHmJb28oRHb&#10;y2jdXZAwYcx8cvCbpogv9U8QafdWOsarNmK1hitpYtSgllim2uXMjCSQzOpdVUlGVdgh45jwklro&#10;7QN8R9E1HXHsbiCOWaz1RlF0J7ZktpZykjSyQwgIhihIGZHJnVpE3SqHPRt1Xl101/RrQjEZlVV4&#10;wu011fy1/r1Olu72KK91GfxZ4sa/ktdUutOuJtR1Z4YIpH8w+Y0lwQ8UixlWKhVCtt3KzEo9TX/H&#10;Fx4q0WPwbpl/aLbaStjocl9IwjvpgIytyEgjDSSRuTAsY3OCYoSC7MCnnC+L73w1BrFh4mgFxDcG&#10;RbWazV1EE0paSWP98jRyQmWWJWi5R1BK4k3mtjwNrt5qM9xqvhzwbp8dt4j1CawS8uI08lZsiYh4&#10;0GJYleWGUFt0e+BQ6srbK6ZYSUbzt6dn/wAHcitiqMsPCkm7vXq7eXodr8QPEviJdWmN54Tt7CaZ&#10;dMhv7OC7MMksokkWUWzCUF1KAq4VW2yKI/lyu/P1749eH7HxHa+EbyFr7w/NLYtpZ16SFpbewku3&#10;Fym9y0abD5uxlVWGHCNG2K3Nd8G33xo8PeFrCx8XWOnx6k66hZaxJap9umtIzPFbJbwgrPcEyxTe&#10;cwikKSx2/myQAvKvB+KfiBpsR17Sr3QY7PRdJ0TT9Gs576xX7Zf30fkMsfnzCVIzbyrndbpBI0LI&#10;jtGrrMHhqNKtZSV2r9dtUk/z/U5alSdOLSbSe2nlf7jqPix4vsPBml3lnoFpJeWv22BrRLWOM20d&#10;k0PNuxjAPmZIkV1lYFmnaRWaR88y2tajZeDY/A8nxBuYtN0e4B0ix1LT5fMt28t2ngSJmGyUMH2o&#10;zDIKrhckHNvPhr4mi8R6h4Jn0drzUoNbuNL8ma/MNtbuktwiIoxHGpKwuVDbVC4LHaGK9J4x8E6r&#10;8MZPDvhlLC6GtaHDGbfVL7w7HA011JdzPHNbs+1ztSZwoyqkIsrhQqqukY0YU1SUve3/AOCc3ta3&#10;teeSJNS8J+EvhvpNsYfGlvqFnp6iHT41tZ4I7eaaCVx9qErySRbJrU/KqeTLvkZSUdge4eDxd8St&#10;Mj0Ow8HSTR+ItJ1DVdX/ALeura3t7i83OoFtLNNugjtgYrWI7wFEEkgaNTcLWb4MvdJ1dNe0/wAT&#10;eENSTVLozQw3GpNtjuboi/aSSS4kCpLaLLJbbh+9D53bSjLGl743fDfxJq3g6C98Ei38PaD4g8Sf&#10;aJLe2u385beTyUJvLgOjSJE7RYkkUBd8eJFwBN58pRdZQk9ejfpdbf1c9NYiNJe4tHf9L/Iw9Utp&#10;/Dfjrwr4F1Z9Qkt77waJl1LT7V7iNo/t99bRPAFjKlzBHCyKVy72qxbhsVk2L3x5omlpoXiHT9V0&#10;eQx6YwmuIVt457jULbfBeSyKS7vEszzpBlwscRkIiU8vUh8Wa/4u8OX1/q2orJq2nRXhST+zzELR&#10;ftJmhMCyRhosJfSTqVCs3mCNkBJC8d8C/A+r+F7vVdT1LQ9UstSuLhdSs9e0lUkbS2+x6g8k/wDo&#10;7OMb5kw2XCbDG6q7RMmvu1qbdR8vLpbv6GU7c14a81/kd38T5b74q6Rq19H4NXxNHHIrX15atvut&#10;KjSUu100IRJSfIs7yMsV8nbcK4xsR20o774UR+Crp7jwi0Ou61cB9LubPR0axS1W2N0ltHImRHCt&#10;yxgMpLMkbXCiSSMHbirbeFfDXgC50bxPZWdnDrmrQmN7ydV1bTlhuraP7JdtcWp3zQSRBWSMK4H2&#10;jbF5N4yx6OifEy20G7ksfD/w7jk1zw1d3Nz4dsdQ1xLuU2ckRntLONB9njZTIjNIyQbcW5YIvnsT&#10;lN8sLR+z+mmvz0fka0YXvz9V/X+Y/wAN6/8A8I3p9hraXi2mm6LCh1zxNYtZw3D6vd+XNdvbxoYj&#10;O9u0cdvGqvMU/s+AAQCdVR3xzstOh8QXFv4ft9YvfCMMMcOo32oXQ+yajLEPLnuLSRT9nun+0XD7&#10;GjaRAJfNAILOs/xA8b+L/i9ql54I8I/DKSPTrzUjcaVol5cLBHos80McVorQA7YYVkKW3lthW8u4&#10;2tCSXkvXcN9qPgzTvEvxMb+1/EuqafpEE2vTJdw/2etzAtjZNctMY5JNqK0gdA6xyybyrSt5w5ue&#10;XtFUkvefTfezXp19Ow1RhHmUtlqvM5280nUNf0ixtNAh1a61rTtW8udrfSz/AGVAQyxwRzyZCzmN&#10;n81YUieNFdizPGzwDV8B32l2Xxq1q88fGOSSa8Uot9sup9Yn3RkBvPRlmlZCJHiYncpk5Yxvt2PH&#10;PxV0GOLQ9D8OWWNL1TTbyWC/0KZUgugl7rNs2nfaCEBEtna26x53Sj7VysrMpU/Zh07xvNdeKtC8&#10;b/C3wjo98/iiR7jVrvWt11BJFHLNOIoJhMzlS4m81nTBuowXbyxGM6zqU6EpSXktVfV/1pa4TlGr&#10;Uahp5/13W5B4y1DVpfixL4H07UrzWf7P0O6mgZoYpZLENaW6yMoV1/0W3drjyLlVKb8sjLsQm14N&#10;+Lfgqb4wReF9P1DQ7HRLWJrbSZr6VY4/JvIrWZB9mO1o5FmiJIVyv+j8CJXrL+LHjlPBGraLN4i8&#10;PXk2kaxcWdvd6tZqk1rcQyJBd6ddiRJDIjT2+yZ7V2cQbcrEhVg/UaF4DtPDNtpfijRLiH/hHdJ+&#10;0OtxeahDd2+oM11I/lCUyPa3DLK0k2H2PALpXXkOZdPhoL2kdWrK3fq/v0tbrczjHmldPb+rGt8T&#10;tWhv/DV94S1DWG/sJrIDUrTUr9vJtEkD+bG1w/kwmZpHheOQBpVkaQuAkmF3dS8QaZb/AA98La1L&#10;bwyX2kWH2yNobyS2jt75Io3htlRYlQgrLMPlLRp5EaLuKJGvC+ItB8a/Fuz1DWtYmvEsrWae986C&#10;3iAd7nakUNx5oVPJVijNI0xKOQjh2bjK8H6tqXhzQ7jwN4r8WaJpv264kkt7XTdKk1G6m3QrdOk+&#10;xNkmYZxiKV4i7JFhZPKC157pRlRSvqndpf1951RqShVbTt2PpWb4h+N/CXw70G11O2Vra7nuYra6&#10;e9E1xHGxSfIj2PvkO+4dyGwJMCPaZ1ZYPF13Z6xoEkOvGx1K8Nr5c0ltpkNxJI07yebB5qsrKUmx&#10;hGDBDKA5feFXwXTvH3izT9L0X4raV4nhhsR4lvLjw3Zr4gKzwxhCryT3REReGNIlYqUVXPI8wMhK&#10;TfFTWb+9kuvCV3a6WtrZxvrV1DY3draRS3rtuU/MGjuZfuSyIs6Tt5hVHgkl3cLy9ylzJpa6/wCR&#10;2TxUYWu732Ox8MDRbNNH1Hwf4ak1G+bRVbRYdQkWRoVdkkkvFeZ22uftC4jfZskvco42vu6PXtY1&#10;vw142svH76StnqGn+H5Le/xGsbW9rsJlmZJA8qyCRpJWAiHEYDkKyyNyngDxVrPjaPWPBNzfW729&#10;0tr/AGalnZr9niuYpIpC4UKI1xFbrCFJ3/6PNGpJ3msG38YabN4jsdJGoRfZbfR4fs2tX0wazaby&#10;nkd7hXQu6yZby3O3c0hz83llbqYe0mn5/cVRqc7u3a/Y66Lxh4iW10G60Sz1K1ia8X+ztQhknlQN&#10;tWGSS4kCPIuYfNGZVQ7rZtzAqY6vanp2fFek6fo/im4f7Jb4ummeTbBGJt0e15DFvjDhXVJHw7FW&#10;UgIoXmpvHs/hzwhp1/fa3qcOpMNRgt9PXUokheaG1fbDDgmQ4TDRSPLLA8kkrqyyCBRW+HnivVIN&#10;VhtLfXLeObXtSXSdT0HUtLUXyIXWRTbFmjkjziIfvGX5724cu0ishn6rKMeaHT8f61NI1I1J8r/z&#10;/wCGNXxDdao3jax1mK2t7ewk1CRtS3TG4v4bhs2sMw83c8QVhdZaJo8O3JDFdmjrGv6rearH4Ws4&#10;5r6+km1CSazmst5a1nUmIIEimEyRshbyyu1jNuCSAqax/Hukan4maLS2H2qXSdFhuNf1fUpZY/tR&#10;vJLR7dAGIZY/OubwlN21SAr5jSNZEHxk0Hw/4mt7S9u9Q0nwneR2FvqF1d3804e3SMRrL5FqR5kx&#10;/eWvmjDxPHEo2tGXpKjKpayu0n/wP606HRHljo3a/wDw1ySa3afxYtoPBmoXVjY2d9a6prOj7zPP&#10;cIiu00alS1wfMDSTLEX3b2kdpFJ2854N13QdO8Opb2umXF+t7fNNeX1/NNb/AGYfZQzyefKdynO4&#10;tmRnUqE+YfLHY8ZeLHNrqWq+Ir3S73w3arc2/wBn09iotplJiij8vCmQNPcWimbc24mPMkjtukxf&#10;h7eSeKrrSvD/AIjjn8N6leeE7me1+1R2bQSyStOsvzfJIsCWTpOHjysrxsVEoOBtToyUOaV13/P1&#10;NI0VKo1HVdy9Y+C/hH8LfB9vZaf4oiW+8lZ1vtW029abS7eSWJRhIIpV81A+5/LkBZEY+cFURjHb&#10;xVqPhSLULaO70mO0sbf7PY3cN8zMnmxxyov2ZxGC0gZQMCMmKMMdzMoFqTR/FHh74p+I/EniS5hk&#10;0XUNRRrfQ5F+yJHHHbrA8fmTsz/Kkstu7IDtbDnMbMG4HUvD+v63e6D8PtIsbixkuI7eOW8vmCQz&#10;IqWyoVdlCklfssYVgrLMGLqSu2u6jR9p8Tvpe/TXV/5HmVv3cnG1rO3qbHgX4iaDP4quhqb3N1BY&#10;6U97qduZNqmEYaUZnRWOxZgGBQiPAOQA5rl9Y8ZeG73WdQ0pYo/IhgngutYltrmNPsS7Mu0IxJ5a&#10;yuhIVJCI1dzGjA1R+E+l+O9B+JEcSeHG0LxRNqUkem6bNYvIJW81FMkkTKyctC55AOyOU7otkUg7&#10;3wX8HvEHw/1rVxLp62M1wumSQmTV5PLs5HmMws7VmVmmcpAITOjrEzRECYysTF6UqeDwtS99WtFf&#10;73/XoclOFarC1tnv69GebfDmLxHL4qs/EXiHwDqOl6bq1n9jl/sfS3hjjhBYQRS7Y5BIipbpK5UG&#10;R2idmMrByehHiDXtXumk0HRI5rjTdSlkghj1RG/tOdYIQ6RK/GTCoidFB835iCNwC+ieDrD4efDr&#10;RbXR9J8Oxx2UXjSOPxRa31rcC4trd90TRieKeSUD7TZ+aDvSJAIyztFGRJB8Rvg74kTUYNe8R+Ho&#10;YTd6xc6jeQLaxqzRQosvmYSVRho4ZlmIjKiWBl43uXxq4ynKpzyVk9r9bPa3oRLB8keVO/V+pwml&#10;3nxB0jRb5Ncu9Psri81CO2kZdJhj+0pJHGWQCaAyK7SQw7XDRqI0uI13bm3854Y8Var4g8c6tqOn&#10;aKmtXV5qX9oaZJY2LKXv7eaK4KqkK/e2yyPuiY4BAO8Fa9a8Y33h6/8ACy2Pij4gabp669dwXmha&#10;ha3VxIstr5i2M5mnVpZnECtCZY9i3QWUsscqDEfkek+KtAfwldD4f6VYRyW0em32qWmsCOzVYEmb&#10;zriDyvKWVwZkKRzTSSNGVUeakcaxdmF9pOMny67eX9f8MclWSp1kovT+uh3Fp4X1638bzQ+Lol1J&#10;bjSre01SCxmiMssbOkTeWzNGon2WqSmYRo5AC/vMSNF1FhZeAtX1/XPEUfiXWbV/Eml2+lzafot1&#10;LZJbpHPawtaylSzmFZbe3ZpDEqbvlAfyw45iDXPD/wAPPhrq3j7UNQN1Na6k+mNax3Aa4vZjBIsz&#10;Q3kaY8xTIzKyR7cxqflOA+L+zj430zUfitp+jWPiS1g05pn0jUJ76FPs8q3xkVIX8seYiyc7XIYL&#10;J5bvhUMQ561KrUpymvs6OyetrO332+ZlH3ZcslvqXNLmNslt4o8QLa2scv2tfsurX1zIQolZC4cQ&#10;OFiihMO1UZ+JM7PlCVP9i1b/AKJ/4X/8M+v/AMbqj8SvDi6L8U/7G1nSbmTw5qvhpF0+wsdPli1J&#10;YVRoDciFJBG6i8tVSU/efAcKY/KVuR/tXV/+i0a1/wB/R/8AGa6KNKnUXNGW6T2v30+XUyniJUqj&#10;i0jqbzUb3xh4/wBbsfGVrHBb2t9PGs1pPEqyR70zAWeQDdEnzsDgsYwgALjGN40+Gvj7wSI/Dtpb&#10;afqDXupXg0+zj0cPf3kMO5VmaWIsZI5Z1crGuWfYdpwDt6vwC0fhfQ/CNzoFnbWs194gurS6mjtY&#10;98sP9j3cwQsRniS3iYHOVKnBG5s854nv9SfRrX4h3OrXlxrlj4i1KS11W6vJJpomGl2UgwzknAYZ&#10;C9FyQAASDpR5o4hRja3p6/dqbyqRtKNnf17nSeKvi/o2lWD+KdSbUp572+Nro1xqMkv9pSTS20oM&#10;rT2cMAmeSePMYHytE20+ass8o5v4YfFXxHpPhPR/Ddhe6bNp9xpCxrpLyLbzRwXOoTBIo5kUyqgk&#10;ktp44WZiGaKTCqzI/SfGPxn4stdf8L3Np4jvYWSTVLtlhuGRJZ4dQEkUsighZXV8OGcE7kRuqKRv&#10;ftIaDpHhL4ReIviZ4Vsl03xBqfxKgstQ1ewJhnuLaeEGaF2XGUdp5WZehZ9x+YAjT9zKKjy6yV11&#10;S1tsKNSo5b/dp0ucj8afFHjeVr+7t/DmraL4RjsJdP02OxvIwo8xYVku5DHGkczNsJc7N4WFXLeS&#10;qk6Gp6ZBcag2uixubGN9euoJPDXiq6kKNK9mJfMk3qzuVKmRUd95eUc5RpZL3xzuZND/AGSfEp0t&#10;Y49vjOaBF8pWVYzqk8e0AggfKAPwz15qSx13W/EPwe0vxfrGsXU15eanb2l0v2hlglhFhqLKjQKR&#10;EdrQQuPkyrRhhhuaxpxfsovlS1a6+Wvz9TCNZ1qsou+ib+7U8r1TwzqHhbxLpc2rT6DaIbGz1Ge3&#10;wHuLe2lPzx3MCMEdSpM6LLkFJ0IKoxU+wN4ms/2bfDsHw7u9c1C48S6haXFvZ2M2nyr/AGRaC4aW&#10;S2tlRQ07zrcZbc7lJIpUw7FmTzH4myXXg2LW9f8AC2o3lheadZrJp9zbXkivbstpHMrId3ykSYII&#10;5AAHQAD0XX/CXh/XBJ4V1bT/AD7G20G21i2R5X3w3r+HI7hpUkzvT965baGCgYUAKqgVWm5xg6mz&#10;6L5W+V38y4/u6kuXdW/IofHqDwV8RTp3im/1ObVNa1LU7qJfM1O5u7q6t1kfZJPI900kDxyym4Ej&#10;nPmXUZVI1aPGNbeGdGh0K88TeNJLHULf/hHI724f7Qtulzq1kJR5TxQyMJLdnu227UYkpEoi+adl&#10;i+MWn2UMXhrW47dReS+Emgkuv+WjRxaPc3KKW6481QT/AHl+RsoSteT/AAyvryJdLk+1SOzeFt2Z&#10;mL4P2uccbs4yIowcdQuDnmuqnSrSw3tFLRffZt6L7vyOWtWlUqWta/8Ake5WPh3RdXsdU17/AIWP&#10;pljrUlxItlqWlWB3xiG4ZLm4to1Ls0jBG5eQDErFmJfaka3Unxv8T2cegWNleLa31qmqeIrxmiaF&#10;pXMkd0sk5Eb7FS23eYrISGGNsmRl+HjL4N8b69oPhu5mt7LT4FubO085njikS5AVgrEjjqB0zg4y&#10;Aa6j4UM2q+NNU1e8P77T/D6S2fk/u40L6fEjpsTCmNknlVoyCjBsFSAMedW/dybve2z09O36262O&#10;ulJcnIl8+pV8aeAvDmm6VrFl420GPQtd0PV5l063uf8ASIlgkH7tWjUm2ZfIkwzoygFjj5oXV9X4&#10;f+GLzxTBrlr41lvLHVLW6j1SSSOzSCNrebZcwLLNOolcl1xKqs4/cquQACnQ+NHkvvibpHia9mkm&#10;1D/hYEMH2qaQswjl1GVHUZ6Arge21SMFVIr/AAl8N6N4svvGMviOz+2STa95ckk0rb9jrc70DZyF&#10;by0yoIBwc9TnjfNGPvN9/TXp+Juoxdp2tZ2fmZuteC9f1e7m1hvDuk2Hh+y1CS4utQvrhYLWxnit&#10;0ZVdJBHlTMoiRQg83aqKzkEjqv7S8JeMfgvH8IL2z+w6LY3U2qahDbaV9kzeXU6fZorTZCAsxa3Q&#10;vE4Yl2kkCSoJTWPqjPpHxd17wbpjtb6S/gtrhdPiYrDE8Go2kMXlr0iVY7iZdqbVPmEkE81ynhL4&#10;u/EeDx+/hez8VTW1itpas0VnGkLS77cq4d0UNICI1BDEg5b+++5OnKfw7KzV/wA+uv8AwDooxj7T&#10;k7/5FX4X/CbUtN8WSPrPhzfpsOoSwWscK28kOnzwQC1+3T5kBgDoiCYAh5Hg3tzGu30PSPgtpOla&#10;Jpfi7xdqunXGqXF3hW1bzjE8UMlpDPflHZI5bZ/9Hl/esjSRG4ciKM+Y03j3SoNO0T+07C8vobm8&#10;17Vobi4i1KdZHjgmlkiXcHzgN6feUBWyoArvPg54L8N3r63pE+nt9ltJJJbaCO4kRY3lt4ZJCArD&#10;q8SH224GBkVjXxcrub9PkdVHD2dl9kx/BXhjwrr9yfh3pV4trpL20sdxHb3UTCG1KTqIEJcCRdtz&#10;O3yk5f7xKyKRl/EL4a+CPhvqWreIvC0Z0LRTrk02mfbtUa1s4fNMcZgSNVQWyNLeXMPlbNip5ifv&#10;GGw8b4V13WNY8Pa98UNQ1KZ9em1Fkm1BXKs4cWcrZVcKSXkkOcZ+dhnBxXVeIdc1bxL4W1HRdav5&#10;JrSx1fWr2ztgdiQTNcxElQuAqh7q4kCD5VknkkUB2LVzx9tHER973ZbrXpv89bL5j56lWjpZNdfI&#10;dp3hyz1/4J6Taaz4/wBOurfVNP0240u3j0/fpqW48lEglYsXlimkBSWWXawe0WSJpXhlA6j4deB9&#10;D8F/G7w/4g+KFtptxfNo8ukXCXlszJNFI4sHnnJuVAjk+1tcNI4dAtwAB5YkUeU/tJa3e/Cn9qnx&#10;T4M8ARWmn6WvirU9L+yLYQyK1rDNYGNWMisWYebKPMJLlZGUsVJFamuXN7JpWofENdSu4tcutWv7&#10;mXUre8kilExtNOmaRCjDy2aSR2JTG7jOQqgEo1pSvzaSvbvrbT079zaPs4pSlG7S/wA195parp3g&#10;zR/iZFH8DfEOn6JBq1nd3s1jq2lW6wxG5v7j7BdwQF4njlMNwVjMkkUghEJZgmFXa1fxDd6beaVp&#10;EfhDR7rUtNt5IdNZYnvPOkuM4u1uYALea2kkAESs0yEusiM8Ep3fPup+INd106hrGqazdSXGj+D9&#10;XudLkFwy/ZpG1NIG2BSAFMUsqbcbcSNxzXYeHdU1DxT8brfw1rN27WXh9rGy0mG3PkeRbPcrM0G6&#10;LazRmXdJsYlQ8kjgBpHLddahKEoOTvp+Xnp3scyqxlGbStZ/nZGiP2htRtbLVPh7o9tIbfUGZIrZ&#10;VIjh3L5cKRwxllVmFsIjGpUhoxjHmux4TTtV+H/jXxvpPxG+HfiezutVvF+w6/4V1u6kWPVHuLi8&#10;jRpp4Sk4kRDasrqWdWaPAYh1HnC69rkH7Q+rW8Gs3aJot9rdppKrcMPskNvGPJEfPylNqYYfN8i8&#10;/KMWfCdrDc+EvEF5d7pprHwDfXVjcTyNJJayw3aRRtEzEmLEcsi4UgEOQQa92nltOjFuDs2l6e9f&#10;c+br42pKq4T11t6enY7vxh4p8U6VoreGtW0Ux2NrZQHX9NI32iypEY5Ljc6gxosq544keFwzS7Qw&#10;9LltUsdC1TxFJqd7a6rrGrTyLfSTuLaGxLszq7Bvmik86B4wg4iWcONiq8mZolna6n8O/Cet3UC/&#10;aNQ8I+Hry5MP7tftFwTNNKqJhY2aQliUC8scYyc+fa9Zw6R498a6Zp7Sx2+h65oUelQmZ2WBRbX8&#10;Q4JO4hIY1BbJG3jnJPmxw8K0WtnHfz2/4Bth8ZUjLXVS09DstJ+Js+iayx8PtcXWpaLZvG2q2d03&#10;lXspnYxXCmdvmhC5iEUQUxLB5gcKrCtWw07xD4T0vw7rOj20Vr4kXVjpuqarHdvcXGoXT2rR26xS&#10;+VMvkiYM8kZ3SLIyyNkAg8J4n8Q6vP8AArQbz7UIpLexkv4XtolhMdx9odS42AYyDyv3T1IJ5rrf&#10;jcg8C6ZrXifwwzQXzeG7O+aaRjNmdtQ0aPdtk3LhV1C8CLjbH53yBSqbef3KkoRitZNr7tPu17Ho&#10;QxPuyg13a+V/8jb1X4Z6P4l8aw6lD4vhawusXuhXS2zL5qpHEUhIlXyx5rmdmgJVEWTdGqhZM8vb&#10;2vg7QNA8K6Nfa9qxFtHJdQCO6juZ7+a6hjDzXBdWVZ/s/wBhReQyCNmIUYVt79qHwX4V+G+nfBzR&#10;fBOhwafbyWdxbyLGu5njjhgZQXbLE5iTLE5IGCSCQfOtI8Ua/f8AizXEvdSaQaT4E1TUdN3KM290&#10;z2kbTKcffKKqZ/uqF6ACtaEZV8OnGXuu/ZPSTj+lznp4ydOMpNK91bsr2/zPebXxtremaBceKXMc&#10;8GoT2ukXUi3tlBm0aVJCZcKibRG8QRHSZm2zF1BdUXD+JXxbsL/xVYHwp4TtoNL1W4uStw9uln9q&#10;j+zCS5cOW3RxKkTQh9gMRlDBlXrwPjXSdMs7rUtRt7CJbiHxFbJHMUBZVDvHtye2yCJSOhC8/ebM&#10;f7Vul6bcHwrBJp8O2Ga6WHZEF2gi0U4IxyQxyep/KsqOFoqryrTf+tzulmGI9o7NaeXmj1fwTEni&#10;vxto2mNqGj2cN8Vi1hrm3QrH59yA1yPLHDeTMZ9p3qBbwM/zAms7xn4U0TXfDo0gXt/oujxeIG/0&#10;O1uRDHeXsMcQiuN8cUjtbvNbRxbpHDhJG2yOypWf+zpcPp/jWzawSOFv7X0eNWihVWRZ5J/NCkDK&#10;7uemMFmIwWOb/j3ULrwr8Y/G0Pht1sVs/E32m1NvGqtFL5tv8ykDIxvOB0G1MY2Jt4qka1PFcvNt&#10;qvv0PVp4zmjy29S/4h1MaL8H18A6YNNXSbdYbLWPs9q8cMjq8a27wpcS+dI8jvFA6wxLue2cuq+c&#10;HbH8N+MNC1CODxBpfiKO31bTdIjTy4mixLcSXTs37iJEX5zEWj3lZVe7wX5SJN79j/xNrk2m69dv&#10;fHefNtF2xqFSHy2faqgYTDyMwKgEHaQRtXHnPxp0uzs9f8SeKrQSR6hfeEZLi6uI53G+S0tQ1s2M&#10;4Hlm3h2gAAeUo6DFbYanzVJ0dpb3+6+nozPFYnmpxqyu1tb7/wDI9E8Y+N/DSXejWHg3Vbq+ukur&#10;iyWz8O3U0eq6YLWP7NNKZwkiRzRw3UrSSYyVit9/mKoeqfwe8W+I77xZeap4b8Q2euXUq3ha6vry&#10;VGgt4Y7lw3JO1fMUCMsX3RzS48k7lfi/gf4f0u//AGivGltfxy3A0DxM0OjvNcyO9qgjvowFctu4&#10;SCIAkkjbxgls1dQtYdD+INzp2lKYYbf4dpfxxqx4uYZtLgjlOerLFI6gnP3s9ea3qYOiqfJHfl6+&#10;av8AgclHGVJV7Pqena18NoPHsdnquuW0Gi6LqkiQQvqFxHcy/bmhtriUpLMjqY1kb5CgZfLCLlET&#10;cLHhrV08TS+J7z4l+KNNuNHupZ59euLW+YNMn2W4DKuBjbsSLKhEMU0LH5sCMZ93qd7efAPR/trr&#10;cLdaLpNxNHcRLIhkm0u380hWBVQ24gqABtCrjCqBm+JfEfiI+AZvD41++Wxh1bS7eKzS7dYlinum&#10;EyBQcYYQxg/7v1z5vvSk4t9bLy2d/XY2VenGtyW1ST8nfocroN78Ob7Rn8Ia74kvNVufCcDeZp91&#10;vjFxauIcxlZXdQ7WcGyFkfefMRdqgEPmy6H4b+L+iQv4E8PabomqXWkW8E00cMKFWVjG67mlje4U&#10;LaRReSFcn5ncgIZQ/S/Dfh6f446Prx0OzjutU1G2j1GSC3WP7So1u/hAcIAGAjt4VGRwI1xW/oNs&#10;PAnj3WPB/hK4uLHS5vDct7Lp8d1IYnnS0icOVLEHknI6MOGBHFetGUYNtN3spb6ea87mcOXESUEr&#10;L8bWbXzOZ8Z+KfEn/CGTeLvDslxpahQv9mw28Fpcap+/txIkwtA8ryXErRQjdhjNFznbhaOheNPi&#10;Bc+Nr74d6t4I0jSLLWNUmh0m8v7RUDy2ttDb27nfmPZcrFPKSqHL3TOGCnB77UdZ1GLwI2tLcf6V&#10;pnjfVvsMzRqTF5S3MsYGRggPBC2DkHylzkAVzvjLU9Q8aaZqFj4rvJNQh/tzUIVhuW3KqW1tZ/Zw&#10;B28ve5UjkF2PUkkoYiNb93KCe/6W/HXU2qYdL3k2rWZH+0F4u8B+LorzxYusS6kqavd6Jp8010xm&#10;tYZJY7ua8gkt8LGszi62ylWfZbeSVMe9h80/8Li/Z7/56+Kv/ArTf/kavpj9jm4n8ZxeO9T8UyG9&#10;uLDw7qF5a3E330mXS9RKtuHJwSTg5Ge1fGf21/8An2tf/AOL/wCJr2sDGlRcqDT923Xv8jx8XGVS&#10;SnG2t90f/9lQSwECLQAUAAYACAAAACEAPlqpJwoBAAAVAgAAEwAAAAAAAAAAAAAAAAAAAAAAW0Nv&#10;bnRlbnRfVHlwZXNdLnhtbFBLAQItABQABgAIAAAAIQA4/SH/1gAAAJQBAAALAAAAAAAAAAAAAAAA&#10;ADsBAABfcmVscy8ucmVsc1BLAQItABQABgAIAAAAIQDQeszg/wEAAAwEAAAOAAAAAAAAAAAAAAAA&#10;ADoCAABkcnMvZTJvRG9jLnhtbFBLAQItABQABgAIAAAAIQBYYLMbugAAACIBAAAZAAAAAAAAAAAA&#10;AAAAAGUEAABkcnMvX3JlbHMvZTJvRG9jLnhtbC5yZWxzUEsBAi0AFAAGAAgAAAAhACl5SqvYAAAA&#10;BQEAAA8AAAAAAAAAAAAAAAAAVgUAAGRycy9kb3ducmV2LnhtbFBLAQItAAoAAAAAAAAAIQAKFQ3b&#10;zxUBAM8VAQAVAAAAAAAAAAAAAAAAAFsGAABkcnMvbWVkaWEvaW1hZ2UxLmpwZWdQSwUGAAAAAAYA&#10;BgB9AQAAXRwBAAAA&#10;">
            <v:imagedata r:id="rId14" o:title="" croptop="-694f" cropbottom="-1132f" cropright="-321f"/>
            <o:lock v:ext="edit" aspectratio="f"/>
          </v:shape>
        </w:pict>
      </w:r>
      <w:r>
        <w:rPr>
          <w:rFonts w:ascii="Comic Sans MS" w:hAnsi="Comic Sans MS"/>
        </w:rPr>
        <w:tab/>
      </w:r>
      <w:r w:rsidRPr="00BC0A73">
        <w:rPr>
          <w:rFonts w:ascii="Comic Sans MS" w:hAnsi="Comic Sans MS"/>
          <w:noProof/>
          <w:lang w:eastAsia="tr-TR"/>
        </w:rPr>
        <w:pict>
          <v:shape id="Resim 12" o:spid="_x0000_i1035" type="#_x0000_t75" style="width:115.5pt;height:8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PqX/wEAAAwEAAAOAAAAZHJzL2Uyb0RvYy54bWykU9tuGjEQfa/Uf7D8&#10;DuvdQIAVEKVAolZRi6r2A4x3lrW0a1u2uURV/70zXkLSp0rpA2bGnss5Z2bnd+euZUfwQVuz4PlQ&#10;cAZG2Uqb/YL//PEwmHIWojSVbK2BBX+GwO+WHz/MT66Ewja2rcAzLGJCeXIL3sToyiwLqoFOhqF1&#10;YPCxtr6TEV2/zyovT1i9a7NCiNvsZH3lvFUQAt6u+0e+TPXrGlT8VtcBImsXHLHFdPp07ujMlnNZ&#10;7r10jVYXGPIdKDqpDTa9llrLKNnB63eUclrFgweshlaJvwsstP67mjlutdr6vrT6etx6piscW8GZ&#10;kR2OpxCz4ZftI8lC3SmEEtDNyP8rf9dq96DblmiTfcGJ4v57iLautYK1VYcOTOwn6aGVEdcoNNoF&#10;znwJ3Q4Qnf9c5Zwp3KKICJ3XJiap4RyfQqTuaPVi/yqm90LMik+D1VisBiMx2QzuZ6PJYCI2k5EY&#10;TfNVvvpN7LKUlfLRJPhUKEQPUTVk1sjsO65PH3t9SDK8MidRgiNFZXmufUf/yI2d04Y9XzeMECq8&#10;zMdiIm4nSAff8vxG3KDTt3hJdz7ER7AdIwPZI4ZEVx4RbR/6EkLdWkOnsTSJ/rW/gbT8F4GCreOm&#10;2gPzksadF2ORVp9UeI1L3Ho2yURySajL50E7/dZH++1HvPwD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K3hhi9wAAAAFAQAADwAAAGRycy9kb3ducmV2LnhtbEyPQUvDQBCF74L/YRnB&#10;m90YqZU0m1LEIvQgGD30uM1Od9NmZ0N228R/7+hFLw+G93jvm3I1+U5ccIhtIAX3swwEUhNMS1bB&#10;58fm7glETJqM7gKhgi+MsKqur0pdmDDSO17qZAWXUCy0ApdSX0gZG4dex1nokdg7hMHrxOdgpRn0&#10;yOW+k3mWPUqvW+IFp3t8dtic6rNX8HLc1v3uddtYd9jg6W097mxulbq9mdZLEAmn9BeGH3xGh4qZ&#10;9uFMJopOAT+SfpW9/GE+B7Hn0GKRgaxK+Z+++gYAAP//AwBQSwMECgAAAAAAAAAhAMVk1cUdDAEA&#10;HQwBABUAAABkcnMvbWVkaWEvaW1hZ2UxLmpwZWf/2P/gABBKRklGAAEBAQDcANwAAP/bAEMAAgEB&#10;AQEBAgEBAQICAgICBAMCAgICBQQEAwQGBQYGBgUGBgYHCQgGBwkHBgYICwgJCgoKCgoGCAsMCwoM&#10;CQoKCv/bAEMBAgICAgICBQMDBQoHBgcKCgoKCgoKCgoKCgoKCgoKCgoKCgoKCgoKCgoKCgoKCgoK&#10;CgoKCgoKCgoKCgoKCgoKCv/AABEIARABa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hOPQ5pLqGC9gj/ALjN5gRjhgqjGQPl+XkdcEE+l610&#10;rSVt5LiNY4mLLuVmO2Ngxw3zfeOMnGKsajC0s1vNp2ryOoKh2aJWbkjpsb5Tx7k9e/EtwA16p8pw&#10;32iPcySjhDlgGzweB2HAI4715fxdT6Hm1ukJpmgNptuPIkaRePvKo8zggkEDoe2DnGM8YxZubWa8&#10;kWaN4rQWrBftCKDubrhQc/MOeo4weDyakhg1eR2u54/LaRFRYMbSxzw3DHBIxjrznv1lt7jTZIPL&#10;gmjaWGMsr9PvHqM47ZIGfx5GJtrcXNYk0jTf7UjxIyyLOq+bNJGchuSQCxwGJ9v4vSrVtpYS1ktG&#10;njktm4xKqKFU5x09gBnknoSOSYZb6IWrSSvdR4T94wXMir2ULz8wHGcjPPA6VDZ3o1iNVt54n8zc&#10;JoZkI3sMcHJxnHG3P8PelyRkveQ1UlHWJal0C0+aA6hI0MnMcf2otsHPygcYAO45Ofc03RbEWlzc&#10;R6Xr22ZVVFXy9rLgldvXPQn8f1bPZaRNKbO4huNzRr5zwswKnOeWBOMnscnGDxt5y7f4e6NDrE99&#10;YWlwlxuEb3KzsWIDHoeDx1HAx/K1y8vK0TaXNe50j6LbtdRwX8zTyNIzGSRVAUlvvgtg/iOeO2c1&#10;ctoNKsZGk+ybYbcCGEyyDhSenGMjnseoIxWHY6bHp1hIrTvJuZm3wx/OEJIIZsnHOPmyOBjHer89&#10;6kccdy/zNIiApO5LKDyGwCQOvoTx7Ue7HSw7NyuzVk+z3Miol0fmwZGVc4HB468Zx6Dj35j12I28&#10;rT22oXE7FQrKvG3bjB/LjPuOMcUml210irkRqY9pEf8Az1DsF24LZ7YLfN1zxzmWFLGE+S8PlMjE&#10;rHMpDHn72PTn6Y9BjAuV62Ks9DKmaC4uGF1ps0SlS5uDfDyzyMsQcZPcHtjuat2b+HNNG1ZFVVQt&#10;PHI43SKpPzFjk98dx+AwXXS6a17JF51vnzGZfMYbTzt55+nc888dkay1G+i8yzih2rw0kymNn6Hj&#10;rnk9/fOetTyqWoR5kW5NVs3lZYLeWRdsYWb73ykEngDqPUg9DVM3Wp3T3L3m4yRq0cv7wg7gOAd2&#10;Dzkc9MAZ92y28ekW8twmtRr9pTyfLVgN2DywJ5GOecjjI5AALtJ/s23uBPaRXUkcm14Sbh5V59ye&#10;vB64BzxwKmMf60NJS7mx4dtvBEk0Q1PXdYhkk3AyLCkiqygKTuBJIz3J43HOeTVjVbPwjawiHRb/&#10;AFCSFmCxw3ERToGB46nOPfHPHBFY/iO1urG8a1Z47OSNVluI7iNgyxlQAfugDk5ycDH5062bwziG&#10;81WeabLFYPs6sqpu6ZAJ3YU5zxweg4NWmnre/wBxPLby+8LOXTo2WZg2dpK2JfHPPO5iFznIyBx9&#10;KuXfiBpLMLbacqLMFETXdyfMc44AI9/l75yBxmq/iDStFMEkunXat9oYGK4eElQg+7vUHP16A5XP&#10;rVOXSduntqaw+ZH0V5IzycYC8dBkkYxjOCMZzUy97dFQXKXrF77WzHNfPbhY8yRqzZWPcADwTx+m&#10;fzAqQj7fdLpslyyXAdfLkOyITZJOe+eoPplsetY1nqd1uWGC8WcSSYVZpAqod2MHaBxkD1yck9Bi&#10;K18KW+uLb6stj5N5FIxkhjl3KCT945zgkgYbOeoPrU9bc1gvJxu1e/3mrqFv/wAIqc+IrlbiGaTE&#10;MkDrJ5AUnONhwzc8+npUcH9l+PLWP/S5ryHejMXj2+Zg7uVwOCMAt1z7dK9/ZakYxBLpMeH8zyWm&#10;mztbAxkcHnBIwK6DQbbxAkSaPqe2eOTY0i27fKFBBIG45GfmIJPAPsRWXLHeWr/D9TRPpHRfj+gz&#10;TvDENpp9voCXNrcCZt7NvAdEU4K4x8n3j1GRgEetXYU03TJpLeSWxmt45Fwi3CyMOc/dHUfdU8Z5&#10;HrmhYLVbiSHT1Tydu2R9qh0A6kH+ZPr1NLd28Usps7W0gHmvg3UmQQwJJG7g8An0Ht2q4Rgt0EnL&#10;ci1bVNI8OW7GKZyhiYyXEcDsy5GOc+hI+meoyateGtH0m4ga51JGms9qvajzjHIF/vbM/K3TB69T&#10;xwA1dOk1GT7Ra31rNM3G7y23Mm32Iy3fgdfWo9L0uB7RrK21D7N5e5ZPJjZiXPGQUzgjI4wSRz9L&#10;lG60SM0/etJ6Fu51vS7LT0NlqVvbRxyYC3FwcqpH98+hwD7fWqVrrMlrYTw3E1uGb95HLcMWjLYP&#10;Qvk5+Xdjj8MmrU/hvR7lYm1K9t2dLXP2m3jVjIzY5ZNn3shh9TwODnNfwl4XluTFLfX0khkb7PF9&#10;oHljqOcDqFB9B0zyaqm5KV2kTOKkkrmfonjzVLUXA1vXLG4tmIZ49Px3OAX4OfXg5GPXFaEOj6H4&#10;oLaxc6hPp9rHNuhuLXbLjLcBCGLLjB7cY7ck7dv4T0Eu94uhzQtMoDW6Knk7R02x7SB3Gcc+3FXW&#10;g8NackdtP4XtZFt49ha6DfNuByRuOBz7ce3BrlxWGlWm5pJPy6HVhsQqMVBu6876/r9xy48LS6pY&#10;vLpHxC0e+t44wIFvI7qCSMADh38oKTkDoTgAcnPEdxoN0sY0pNXgnWOVRaS2Yd1H1OAVGODnkjkA&#10;DIrubL4sWXhyaaCw8PaC1xcQNtlk0eJ23qMKFHPUDIzkd65PW/FsM90Y7m0kaTeXkkgUIp4b+BFA&#10;5IHtk853ccLwmIlUs3ottv8AI7I4yjCN1u997HMa94K0rw+IfEer2s0gjm8ow2ed7MTtyRzkHO7j&#10;jj06S3nhFLeG4aC0f7T5P7y3WHcI1OMZXHykYz6k+oxmXVfFHjfWQptLuzaTbg744+EXG0cDHUHJ&#10;46HrT31HxgmptphtLiOTerTXCz7Rn16gg9MZ6Z6jpXRHB3jHmlZowljo80uWN0/67k8HhbxPcaPD&#10;ZPo0EMHkedJtA2tkbucckZ6A56/QVl3cGsKWaa3jYK7eZm13MrD5ic7VHPGOv6YFi6m8S3t5DNLF&#10;Jt8wr5jMCpHTPAHPoeeDUZl1CS7kF1qLIombaobHOPu4GeDnoMABcH0rT6nTs9TL65UlayI7fSr6&#10;FWksrttrL5jNuAkBJIOWwMe3ceowQZNO1LSpZoxe3NxHCriMwyRpgttOc7z0PXGPf6Up1uGaa3M8&#10;coyxHlyYOcnA6DAJ/H06VDq76fMMLbybISwuGhkAbOedpJwQGPY9GPQmq+r26/gR7dStp+P/AATX&#10;1W50CxmdAu10P+p8rHGAVwpGeeDznjpwMVk3msxabaXDrGwkVRuWNSABjO7JzyThcEY+TPOCazxP&#10;BPaRI9tbrJGp2tJIUk+XnDnBLe3rwMjkVDJm5ut1k8ayRQlbr7Uu/LB+MkYOCDgZ68etKnRhfazF&#10;UqStuSy+PtaaOOdPOj+0Kz/vJCx2hcZJUDIPtnOM8A4JLfXFyY7iXW41kULt+Uo8nOMkL15PHQdM&#10;YzVbSdTn0VmvYW+aFfNZIYBIpXBU5XvwRwfbjNV30WTUr2XU57u4Et1I0kka2+xovm4UAAKeMHrj&#10;OfUY6XT5pXTsZRqcvxIdqHimcXjR3NkI0nY7PM3YK5+UjODuB4xx2PQHNEeIPCYGJtLy38R8luT+&#10;C4rStNB0eW3uJ7yZZZoMbZLiYSH72cgjB+6T9MduKhutO8PzXMkzzx7mkJPy+p+taRjGO7f3kylz&#10;bQX3F5r7+yoJJndplWPzWzIPmBAzjHUnCnjr7AimT+J7fyVins1eSRnXcrjdC3IBG0Z6gjJI4APu&#10;cS4vvD9jp/8AZ9/dpHOuFmmkkRdy8qPmY9B93noQByetF9R0CzjjZNfygkAwgRlRum1dufmxwQOn&#10;XocGVYapy7HcWeqXcejyS2EjSzSR4+0SLxzkA4LY6gcevqTitDSr3WDpsxuZ9sysDIY2DYOMHauM&#10;fTPbnk5NcJqfjjw1Baw3ml6s0ioz7rORF3y4B3A5yBjBzgfz4YPHPiq61V9P0rRIUWeAyWUjSKqh&#10;dgdu5yACRxkZ/NX7wuXU7r/ior12jj/1bTZcuSrjIwOgOT1OR+ozh2n6fZi5a4AtPlKqqnBKE9xI&#10;cZbj069c1xOk+KtbjtJ9Q1q3upo+GeSNmyed2Fx2C+nNRaD4ru7/AFy3f+z77bcRvHF9onSE+SFO&#10;GwR909RjuGAzyCpKerFy9z0OfUjY2zSSTBYmKxs0MRDckEEA9cYJ/E46nEKa9ILX7PfPEy7QytDh&#10;tgHUE7fz98VwOiard3WrzaTaTrfWfmNLGI74rznnIAXPU9CwJ4NdZFfR2UCINRjWGSMyH5i3vjPf&#10;jnAwPbgUNuOg+U0VSQ+c2na/5i4CO9xuU4yDnG3jr7HnrzwweJoNLgXUUVZmwELAkEsyplgeOzHq&#10;cY9e3M6bq+kanbXFzo9vdagsCsJIVvD+96FgoIwCcY9f51q6PrgbT205ox93bdRX06yi0YKQoRdu&#10;Hb/Z+UcfXMtS69BqPY3F8U6ZJcxm3/d+cu3czBfNOCuSQPlXbz3IrUtNakdokWyhnnOHMzxndjk4&#10;HQcZ9SeOemRx1neRwxQpqHieRrrzsW7XSp5WQQOGUgdMH67SQD10JpLVJms5dVivPs0LSvDb5Zgo&#10;CttGCRn5l+ucDJq3LliTGMpO1javL7VtOxfHQhJMzcrh3VmbpkkYHXBwc/lim6FqustqMjzLDaFG&#10;IkjU7iTzxu7jBbnI6445rn9F13UZ76GK/a6s7GORke1upDHK3U5wc7cZBHUEcEDpRq93d6JJJFG0&#10;MdxN8y3jRj5GJCh8ZGSSvAHXjIGQaw9tTVTlNnSqcvMv+CdZLb2WuQSPchPORQG3RjhV6Mo6jv0y&#10;DnpVix0qwi0/OlCFXEir5sAITarcjbk5I5GPXHsaxbGO9mu0mvNSkeaI+XcQ+RsLjGSSM/3jwOcn&#10;14roBrVtBDvh8PQqVjk8xpYWCxrkMTjjjAJJPXdnJqpYiK0QU6Mpasr3mq67rseLjw4t5FCuyGab&#10;LMUAZvlL+w7A84GM9KcFneWS+c0CtI20R2TyfKoyBgOAq5wMAHHf3q5e+IrQacviLUtVs7dYWV/L&#10;UmQKDyG/i34OABz90nOc5lilTV7aFbd1htY42IuFQK0nIcMwYBlI4PcjGCDjNc0a0o+6lodEqPNL&#10;mb18/wAP6Zmi1v5kXz7/AOzrNDlfs8kR8lyCNm5VOTgHjHT0BNWf7FXTrKO0eeS6uIUU/aZpeRGx&#10;5YEY4wPTvyOhOroWl3l2yaxN503lw4maaTEZYFcIRjj65HAzjtV65165ksijeHY76aPO5ob0vIYw&#10;A3yqoJ2YLEN789Th8zkrXCNOMdTK0+30V3uiulxSll8yPy5MY45P3R1LDKjkD0zgTalqF1ma+tY7&#10;eNt//HurFlQBejkAjr2653EDg42YIY7rTzqaNcW6OmFtYWXH3iC3JGNvQY4wOnaq1jplpaJG6xeW&#10;0mTHGzNmNvlwcAehJ5Lc8ADJNaez01J5n0/IwfscP2aO8n0FZv8ARQIzG3Cvj5to9znknGB04q1B&#10;eJPNbjRNIFvZr/x9/bGb92uCPurwTwCCTnnFWLa3knkWKK/gPmSSednkKvGQCRjpuGCeScc8Yhh0&#10;7UNXhSK1t7OWOPeBFEo+bIDBgu0YbPXdyDj14OaS2/QnkTsVLrWbqQ+VZWEfmXlwwVYwIwE28bmf&#10;nvwBjjsccx61q2oyQztY20vleXgQqzJuYHBK89DkEnGfTdxWzp3hC8WMNeEDd8sjfaGVXYHJCjnA&#10;HsMe+QTVq70+0y0d9JBHNsYqscZ6LjK56My5Bx+gNUnKxLjrZHGaB4l1mTUGs7Pw0JoY7cszTThU&#10;b5SMZ44+XuO2Mc4rTfS9TjuJryzv/s/yrL5e4LllH3AU+8OnA55HXkVH9mtrq6kvybOKQOfL8w+X&#10;Ky9duVHHY8j7vORWvJcTazbxsmpS7Uk3CVZBuk3BjuGRgDJyMY6Z9M0p+93J5DE0ax166eEa9M/m&#10;M6/u4+3Qbssoxycc8HOK1Ndt9VtdQa40bUZ1jVflVsTfMOclc8fMSCOPeo549SulhNpHcO0mds5t&#10;SWdsk7CwHGcjOcAZb0qpcahqOgw+frFjdLL9mZ/Ls08yQjfwrc5IOc9ATnqeAc5V4qVio0Z8t/xu&#10;aVr4j1+6jZdQvV3MV2obdYTJwcnjOOenUg9cDpZa+W9uxcteuFVRGYJArGTK5Y/e+7hcYGcY7Dpz&#10;trb3DTSLd3k28bT501n+9ZiAzBm5XBzzyeR2NYx8YaVZXVxb2On3k08M2IbpYX8v5ieNxwoOOoGR&#10;0xya09vGWiT/AB/4YlUZR3a+83dZ00Tai0n2+RrSZgHCqylD1OMcbsKn8XHOTzgGqaUbZVnh1TdN&#10;5eULXADnk9cE46DpVbVNVF1YRy3LGHzDuk8w5bbnuuM5GeuB356YgvbIaijW4kkhjU7o90eMD0JK&#10;g85zwRwe+M01Lm1t+pMo8uhnf2hcEFJNPlVRtWORt2zduA7Hgd+/H14ZLq39m6vFo90bn7UPMaS6&#10;t5FKEbgAVZc5IyfofXFJqaxWCW99dzt9nt1EUsl1IAuM7fmCnucdum4jrT9esBpFt5ou7ndDIC02&#10;nKuGGC3zZI4wwGRzgL64qPacrSbQ/ZuS0TLd1dahc239pXlyrQxqfLkKlXyHOUwByQCv5jHrVKW2&#10;0SO4+yTOZJGVX2soRUzswC2eu3oR19emM0a/4p1fy7qyuWnkDsl0yOV2ryVyrADIABJ9D61Dp9xr&#10;Nrpyy6tZTyfOWRo7cuUbJyxKhRjafTn5s9eVKUpRtzW+RcYRjLm5b+rLip/auotBfRTabGsitb+Z&#10;++WTJOR7Bce3XryTVS41LVdQmmin09ZI9uxcYXDYX58YHv8Ank4xmttdR+y3f2ue+gHlLmOHzMO/&#10;Bz8uTnOMdQffpjNvNA1Q3/8AaA1dLdY1XyYYj8oznJJGMZXg+hPrkiIuMbXk/wCvQclKUrqKv/Xf&#10;Qy7K58SjaLDRrOER8Sm8baGXdjcNueRgAZwOoIGSTcYy6TvZjM37w+akcahsbfmXg/NwvXOMYxjG&#10;Kz31qS0l/s9bhZG+bzFTdIEXIYoWxj5ifQen+1TnutUt75rPSYmjVZGSR1feWwOvX7uDnIPUZ6Zz&#10;pGtfp95MqLS1Lljfw2+pySwzyNF96PzccZ69iOh5567hnrmrLrNmu24tBJDCrhp0kYt5ak55IOB0&#10;yfT071YvLG7kuHuZU8iyjjQXEcmBj5dpbJPByxJz0/A0210yyTVl07VdMa9+0WKvb3EcY/eZOPvf&#10;dw2QOT9DxWsZRtcylCXMVbi50W/MMQjEzSKTJuYqVGeQMLxjoM4PempbaSEUC+kj4+4I5Dt9uGrQ&#10;/smz0ycybFjjfYkMcqnzDgg45z0IPtjHsajh1mRoVY6ZO+VB3tMoLe/PP581fMhJHmugeBYbzUJN&#10;Pe9uJJLWQCablVC4G7LYPIHPUYx2ropPh34f0m6kls7a4WVk2W8kmJWLY+ZlbafTdtxnjkdq6H+0&#10;7KVl8ue1jFuxeRZWVTICeoGeQCenX8AKlN1d3I+0XY8uRebW4s/maPC9/UAdc+/XvMqkpMvRHM6d&#10;4Z1OzfzJri6hnY58sWoGI8gHjO7A9sZB/JnibSdctb2G90TUbi4kIkUtajbtTkA/PkZ6DoRx69e/&#10;8Kr4f8aXc1jf6zJp62aLL9oZ/MeQbl+XcMYJJHUDgE47Vwsfx58FaR8R18JWWk6tqTQO0MlzbK00&#10;ZchuOvLEgHkdBkqp4pU/aTk1HVoqUoqmpSVk+oeDvD1vpsi3Go6ZukaJkmb+0OOgOMHIA6Hpx07V&#10;0ENho2opcT2Wk3Up8n900bB95zlfm2g8EADoeRjHSovGcUOqajBfxObeOOQm4hKt5kvyjABYqOhG&#10;RkkYwaZ4LjFql1JJplxHJby7/tPyheQPlJwAxGRlfVSB2qOdSu2yvZziU9M0DxNFrLXcWiKJF3IP&#10;OIkbbgnIPDE57nH4GrWraDqN7fQlruBlmb/j1uJMLD0DSOHPzcEnByee2MV0tnd3mxrqKyVmjlIV&#10;WkEbBSe7EkkcA5wMjg5wRTJ9Rb7aL7UytvJPvMMP2xSGzsO5iNoKjI4B+U9hms5YgpUpvc5mKDxn&#10;o8U1pomlxyTxAuGuvljm2v1Bj7ZOQD0+XNbFj4b1CyijadPJvLyNri6ure6Yjf8ANuKIyn5sEAsR&#10;nDHBOBWtbJr2szQjQNAuLi1t3kaaWZ22x7Tj5SSOOASCo6ryKtabpeqvDcX2q6wrPDIDZ/Z2aFpA&#10;FXDI0oxtHfrnnpnnGWLa00+RpDC82v56Fjwd8N7TxP4j07RbSeGMzbgr3uVhQLlpHfOOMAdVPOcc&#10;4zQdtJbWzZiC6Z476SNkjtAmNpZQwK/eQgKVyTkMPTFWmbSLb5b3xvYM0kbDzJXVmGQSBuGPmGcn&#10;aBk4ORxS2MHgS+sJ/N12FhfY8w6fbFMryUUnnnryDz344rH2tSV77G3sacY6f1+JJaTS2Un2q00r&#10;duDrvusj5scYDAg5bAxye/oaqJor39xJqJjkW6I3HzAzxpjHKkHkcHvxnpkCtOSbTNJlnClWsdzf&#10;6NJIcO5K8nI+UYB5wDyTnjNY8muz6ZeNBG1xdRIztIhZol3BgUGQDnpwCADgfgfvJfCiuWnGPvM1&#10;9OstPXU44bXUk+0sn3p9zAu5wq8DkkgHnJGBxzgW7myv7RmezninjZgzCFQvy4HTrliT3ABzxyBn&#10;POtSXcFxaJ4cmka4jAsnj2kt0Ysc8KB8/wA/Reoz0alaRXWn2b22kWM8eFQsPOwzfc/iyM5GeCSC&#10;Fx2quWpLexPNCO12bkFteOVYQ4NriWzWGTyz5gY4DfMR0YDpk+5OKm1DTNR0+/juUsvJfzALhuZP&#10;M4OVOFJByCTwB8vQ5AGTceJrg3NtCbKSzNvKUDMqo0/BIVc5KqQWHzc479Kt67p11ZSW+t6l4/vL&#10;dViKSSfawEOdpVWz0yMYIznrxjFTGNSOjt/XyBuMlzXf3f8ABRNc6VPE66ibi4WDZ5cbBRzwQBlg&#10;SoznGOQSMA4qa31mw8PTPb2+rTIGwk8FvuLbSdxG9GOTnHbv3J4w9R0zxTp+prJqdxdS3rqv+jBk&#10;gTaR8h3DBYEng8EjtknGpZ6yrXKaMtsrXBTfJMMzMke3hh8pXB9TngDpRJxjFXV/68wjFuWmna//&#10;AADeh8awtAYrC2aSXyx5isG+b/aDbRxg8Hg4APvVG88QJqK4t7JI/wB8zXXlsXAOBgMu75cfNnrj&#10;2Jrj7nxNr97ff2TdaZ9utRKJZriSza3yBgY38AICByR0B6kk10WiG+02C1sdTup3+2QhoY7ez3IE&#10;JA3bwoUFmPDFSABgepKlaS03+ZUKMZa3302/r8y9oUNvdNnZGyhv+Ppn3YIJyrBcD7xB55yc85Iq&#10;XTNQ1C7uY7Czg3NvVlh+0mIP+7ZRu2Ddng4ALH68U+1t5WWSLV7q6hs4QXjhihEjFjxjduxj3AC+&#10;vB5uaLa3F9rUnhnwloX23UpLc3Udqtr/AKRtV/Lzt5cKGkUAgY+YLnLCueWKq9F+H5nRHC0la7/E&#10;q+INcsNOtESwluWkdmZYYv3kiyEElTgBcnIxyN27oe3PW2tf2pJ5GrT+WZo23TM22RAFYtGeQy4I&#10;YbScHnHFduvhjQtD+IWseBvGev8Ah3w74i0WOKW50LWPEiR3h8woyRRWkRL3FyySKUQK7uo+Xczx&#10;o03j3T/h18O428aftCeK9S8N+CftVxIH1XR/7P1DX/JB/dabZzs168hmCK5vIIETduPoJjWxFuWW&#10;72/4CW5UqNBy5obL+tW7fgcXHrvh4wTmYaZB/pEZupPOVY2+8cnO/kgZHXh+cdD2mkeA9f8AEem3&#10;Hi7SNU1a802xhU3Umn6WZ4bVCud8rKr+VHt53llXAJ6AmqvwZ8A/tO+Pfhtd+O/il4V8G/BHwP5M&#10;1xLqGq6atzrjac8qq0tw1+zW9rksEW5ECS71Bigw65x9e+M8Xji+h8HfsOfsw+Iv2lb3w61qNa8e&#10;fEJdY1/TbSREzElslxIv2aXj/XILVXEZCwsuHojUlzOEXdrd3XKvWTainfz8ifZw5FOWie2ju/RJ&#10;Xf3eZJBfJqutyeFfDmrx+IJIIVuXufB1/beIBEuckvFpb3M8WACDuiB4PXv0nxG+Gf8AwhT2qaz8&#10;Z/A/h64utJE1lD4o8RtpE0sZyFcJeQxA/MCDllIIPyknA3tH/ZT/AOCqf7TGmjxh+07+0lpPwL8K&#10;favLg8P+F5lt71MooEDSQyBgjqWG2a6kcOPmhyDWVrf/AAT6/YJ+G6Ja6dpusfFzxpIzOkt5q019&#10;LdZ5J/0ZkgZM/MpKMSpwDJgmj6/hY1EpTTkukby++TsvuuEMHiJxbhB27y0/DV/ekebReIPCtnpz&#10;QzfG/wCHt3Nb2uTAPiBpuJWxuYR7ZhvK4xkDkAYzxWm9newJb6vr1k0Nvc+X9nnKZhO/7u12GJN3&#10;UcnIHBPGfdfCPwu8b+GNBh0L4a/BHS/BmgWskT/YXs41m8t1G5pI4VZC3J+ZjuyCCvzHHkf7SP7X&#10;37O37L+hXp1vVNF8deNriREbQ9BtbWBraZBtZ7iWON1hYFRjkyfdG0AMa6qWO+sVlGEG2+39W/Ew&#10;qYH2FJznNJLv/wAFanHa49rpkotLxIrcTQ7/ALRKpBXlfmXDD9RjDHHUGqmo61M11IwCyM0e9hdE&#10;iM8M3yjOC2cjDZBY9K4H4p+GvHHixrLxv8Tf2W7rwvBarHLcT6Xri3jQRu0kmJbVWSdW2s8h273B&#10;T5k4YVc+H7aT460S1uPhp4suJjIyo2kfaBI9qwGfLDn5n6fKwAbhg6o2QPSqYeMcOqrlfva1l62b&#10;/wAvM8yFWpUrOnFa9F1forL/ADOsgjXxpbPeQNeeXJN5f2eaZkZyBjaBjCDaOuOSB9auW2mRTzDT&#10;/tka/aGXZp2wlwB1JzjLY5yuc/L3OTk65LY+D5Lez1xpoZZNz7cxqU4HzsxZRlccnBI6DjIrZ1L4&#10;T63p9vZ3PiDRbjQ4dQtUuNL1DxLfWOl22pRMFBktZ7+WKGZdksbny3YBX5OSAfMUFP4GrPVaP8/1&#10;PS96Gk4u+z1X5foc1461Hwt4U1K+8JWGj6tPDPGklrD88KR7tuH83uxbqQccn3rH8KeMNdv4o9Mu&#10;fDLSWsWUvJxNtWKM/MCP43XG3D553d+tem6Z8P8Aw7H8Rbn4Y+H9c1Tx9q1lax3DQ/B/w4/ilBa/&#10;uyY5LlpLSO2IdwGmQXMSFudxGD6Z8MP2NvjBFeal4r/aH8C6D8P/AIX3UjG5uvG3xGH9tWELREqb&#10;e8042lpgSOny3ChhnG1iK1kqVOm/a217t3v3S/yM4+0c0oO2+yW3RP8A4J89ajdT3FnHdaRo73LN&#10;uLww5jABw26TzCCq5A6Ag9uKs6RoN/YabeS6jLJJcTKGe3mnBVJDuG1WyQVAC4yTjA4yAK4Txt8Q&#10;/wBmr4DftN6both8evFnxa+G8Wn79WuNHmms5orkeYpjjmd1+1KCqyb1ZAQ+N7FSxg1X9tH4CN8S&#10;rg2PhnXrvwrHcRzaS9xZqjWxVSNlzai4LXZLYBcXUQK5+TI56o5fiXH93s1fZ/dr1OeeNw7lepun&#10;bdafr+aOtttKg064azvrKFbVl33E0cijOWGQ2cHCk4K4x8wyOtaF7bWttbXEjXTQ/wBnzLjyrN3a&#10;TJGRx8rN8p6ADhSM859UP7aP7F/xX0yPTbC28K2sn9nwGO8jmbTrqCViitGILqOOEKo4wt3Kc8gM&#10;Blj44aZ8KNGuMfDXxUusX8e0tYzxywYgJx50RZVLIhGdxDq2crk1nUjiKcU5xtbdv+rBTVOpNxjK&#10;99rf0np6Hk93odhq95JYX0PmedGpaVlO5fmO0Mo689OOgPQgATJd2EmqSaHDFJDGFKxSLC0MsbYU&#10;cKdi8AFgeT8p465p3vxOa48QNZDw7fLDOgeC6tY/Pk44PQHYuNxPy4bbyQeDD/wsMz+Ik0DRfD/i&#10;K+jedlM1rafu0bBDbnY9MZB7n+fH7TEVY/Lod0aNGlJX/H+kLceH2GspaJcwzWd2jJ9murx843Ei&#10;QcAc/L8xPt2OFj1LxTBGsMK7kRdqsowCB0IG3gV1GvaDpup2v2NdFjt49+WnW63kxsckbm6HLYxj&#10;jPUgZMPkaNb/ALhftwCfKAxkJGPxrSlOs4ptfek/zBxoxlZP7m0eaeHdQum8m5v9OurWO4Zw8wYr&#10;9lA3NuMZIOCCeigEso5AAGh4/tNbkuNP0zwYZri3ktkkkuI5Io3d8/MCHBAAwNuPpzWmdMmniSK/&#10;tTazG6BkkkYEBc5Jc+mcZLHHr3rak8CWmpuLme7jtrhtuJLW4CMy4BA3NkkD05A2554x3e0lz81r&#10;fl/XzPN5Y8tr69zldNnub5JJo7preZW8qaxhRisbA5ywIzkFSQ3Knk89BpWGjyandQzfabtLRZWD&#10;KWTyzLg43AAZbDZyDkDIA+Y1uNotpaqtjY6VGrxfMPkADsGwD1PToeBn0yOI9O8GafZpEl5aWv3S&#10;xW346KOV45A49MbR0PAxlGWtjaNSOzTI9L8KyQWTWtnpSJJEdjbmDFNxYgqM8kkAnjPBzjqb11Y2&#10;elzzC+ka7ht5Fkjl+y/IgBwzLnK7sZPZvvD3qSGx8L6bp/k6YbmTcp85oZA+WB7rnglSc9OhznJq&#10;d9UtoIla40KO385liaSSQeYxJZ+ducdDzjHUcHBrONGo93/mU6sO34mQLbR5ZTqV7pqXVtIyta2q&#10;Ss/mbcbshBtfkHk5B6A+m013oGiI17d+Fre3XzPLhaBEkaJWPqAWXcAMcE8DoBVVPGGmyXsMUH2O&#10;JmbZJ9m/eM+QV4O0E9f7ucd8YFdDHqemhvsp01LqNpGjYQsy+Sw/iJXpk8DAwM+9WsPy2TbJ+sJ7&#10;IwNKjk1O+ktpbiRYVj3iG3mRAz5JG4KwYE7cjkn7xAxkBsnhObUrpba00S7kk2lnurmQNgEg4yp9&#10;D8vI5z1ABPRPJBqcf2i1ZbV/vE+Y+3azD5ufm3djnHSkt544L24MeqytbvAFkEczhY9qAjC7jtJI&#10;OT+OQTy1RjGTdyPaSlGzMW10yewu5YoPD5uI1UCOZoWdo1KEAlmPqCAAcn2zkZ114W8Ra9JcWdlq&#10;tvHHDcolxaGEKfmHJUbe+CdwAGPoTWtdfE3QdNvIdKE919ojV2MYt5GAVmyD8qjORzuJAxzxwRl+&#10;Jfid4W0SG61e2jRJ7KLzbezjkJJjDcv65xgHByOeAMU/Zyv7vUFJcupYm8Gxwy4gUXkbr5imWNlL&#10;KQx+/jGNpHYD8MAujZPD6LY2KaXEkkKCRbi+2rhiw3hjkscKR6gDvkZ89b406l8QvA2qeG/CniH+&#10;z/EWkQ/alg81QZYQ2d0ZKkOCjHOQcvgEEHB9t0L/AIJ6/tq6B8MLz4uaHZx+PtJaxGqtp9jD515J&#10;agHdLZk5aY7PLlEAJchjtXdtWW5ULRtUl8tVf+vUiOIjGS5VueQf8NG+ENR1ext9NtLqZby4K/bI&#10;7cLNatEo+ViUJ2HYVOQ2QCc8YH09+xF/wTz8d/tJeFvFP7Quqaj/AMI34H/0z7Br0a+fcai1q8iz&#10;R28cjIM5Tyw25VDDHJBFe4f8EdfgX/wT+/aV+Era6I9B1zxxo9zdjxNpb+V9pmt5bgiG5EGC2wwX&#10;UcLP90MZUOcbRzX/AAQ58TXfwM/bP/ab/YCuNQmOk+HvFl9qvhu0uJX8i2js71rG4dRIXfMsE1kf&#10;mZmPkAksc15+Kr06VOpCgnzQSbv2v+mnTY6sOq1WUJVdIt2VvR/nqcx/wQnvrb4/658YNa8R+FLb&#10;UG0vUNJl8JtrNvbXF3p8NzLcl1W4WGMtJi2gG5VVFYFkWPe1cD/wVC1nxb+0h/wWd8H/ALJMq3dx&#10;4f8ACevaDY/2OszG3kWRYru7mMZwNxhlKEjjbHnua9a/4N3dK0bw18e/2hPAl8Io2sNR0wRNJGVY&#10;Jb3mooVHmdslc9/lHvjyObXHg/4OU5vEnjOWJZLzx9eWEM0kZ8tXn0mS0tMZJIf95Dt4zv24xgVE&#10;ZSjmtecfs07xXZ8q/wAypx5sHGD3c7N99f8AgH1F/wAFUNDtfDv7A/xe8SG7Zms1063iZfMXy5jP&#10;Z5aM5+U73G4DgsjDBxhfEf2CfgR/w1R+zT8A/in45WGwmt/F2paJfrp1vFbp4ltIln8tr4RxqZtv&#10;lbCzMWba7NlmZq+mv+Cyuj6xB/wTW+NFnb6bJbwR6hp5VdpbzbeTUNPkU/eJBCnsMAAA8deD/wCD&#10;cxIvGf7C1lbavZLt0H4xXf2OfbkRxvbWxwdrA53XDqMg4DnHYVxU8RUhkrqdedL70dNSnD+0VHpy&#10;v9D5d+HFjpv7Uv8AwVw1/wDZz0my0/wj8P8A4d3OqRXHh3Td0kutDTXMTN5k2SpmmAYhRGI4V2rh&#10;lEjYf/BSbxJ45/Zg8WfD74E/BPX7yx8ca0smsazBpGyaFLW9mX+z7BVm37pEKMN6qm5Su4PnNdV+&#10;wHaafpn/AAcLfFLQZQvmah4k8bQWEQkC/vPPuZUIA6PsXoANvJxgYrrPH3gDw/8AEX/g5f0PQ/Fe&#10;m408Q2GqaZDNGxRpLLwz9qgI3j7qzW2ew3KcY4r1faU6eMSaXLGlz2tu7dfU5LVPq8rN3c+VPsr/&#10;AOX+Zpftv/C3V/Dl/wCFfid46+LjfA/4f+H7D7H8RP8AhA5FTUNT1iXzJorG1uLWJDfz/uRnzo1h&#10;t1HmBiXZF8t1rxP8V/8AgpL+0joP7U/wI0qDwN8O/hXt0jSfGfijRYtUury9LKy+Tp7Fo5rtXmR4&#10;lAGw/O02/btsf8HDPxSlvvir4N/Yr8IQPcDQYH1rXrdY2LTaxqMpaMbAPmZIgpGAf+PggdK+4vir&#10;oHgD/gnB+zJceKNHgg/4R34O+DEbwzp90q/Z9R1a4ixHNcBekrzv8zKesxdSC+R59TEVsPgaE7Xq&#10;VLqK6JP8272V72R2U6NOti6kL2hCzfm1rZdl3tqfHP7YXxd+An/BMrWrnVvD9peeLf2ivF0bTX2r&#10;eKpIbq70mGVSY578xoIkYqwWOxt1iiKRRvJuCx7+t/Yv/wCCd/i/wv460f8Aak/bttbjxf8AHLxn&#10;dJc+B/BesXQkXTGjUyC6vRnCtGiIFjK7LYbRtDqPJ+bP+CMX7P8ArX7a/wC234n/AGrv2idQ1DWr&#10;X4fsvirVr26m3Pd6vJIzWpf5dxRDFNJtBx+4RcbSQf0Yh/aH0D4KeCvH3/BUb4rrYxrqmmXGn/Dn&#10;TJrtjK9rF5iwwKjfdkuJY1G1Rz5TycBjjLMnUwcvqdJt1Glzy6tvaEey9DbL+TF3xVRWpp+7Ho/7&#10;0u79dvxPi3/gtZ8f57ZPC/8AwTv+G2tXev8Ai/UtStNR+Jd9ZGZmvb6Q5stPVSct/rkkKcgHyCCW&#10;3hfsHxp4Z03/AIJlfsieD/2P/wBnvTvL+I3jSG2tvBElrAkba/4gW+sY764lkkyqlhcI6iUhFjXZ&#10;uUBBXwb+w7+y5+09H+1v4V/4KjftseD5tJ+G8d/J421nxpqF1FMxZonls5FtbdpLhVMxh2qIcBR2&#10;UV9w61+1l8JP2rP2v9D/AG7pbmSb4B/AXS7iGPWGt4xLNrNyn/HytozLdIoke22GSMbjagpkkiox&#10;2XulSpYWmnKEE5TtqpTeydvutvZlYTGe1r1MTUsnJ2jfdRXb1bue7eDv2Jfj58VPhjpOj/te/G63&#10;1G6sDDdX2m6FY+XDHcJGqBHuMKZTjqxB2nd1yK8F/av/AOCpf/BP79j60bwV8MWt/GHiPRbI2ltZ&#10;+EY45I4cBCyz3pAQk42sV81h8wKjpWb+378ZP2if2+P2YtU8XfsZ/EnS7f4N6Hpdzc680a39vrni&#10;CWIbriDymgQGJVfBUPtf5sk7Qq/m3+wx+zF8B/2rvjro/wAD/i/4+1zQ7jWryaGzk0+a2VZmRSUt&#10;8yqQZJCAqgYGeBuYhaeVZDTrUXXxbslq4rRr17ei+8zzDOK0aio0dW9m9vl3f9alj4n/ALTn7ff/&#10;AAVG8fW/wc+EGg6kunNZm3j8J+FZGt7ZYBubffXTuA+SMFpnWLdhQASAfob9mr/glZ8Jv2T1t/iX&#10;+0Lrtr40+IFh5j2PhnS9QijtdMvI0Eu1jIRvlijR5PNcqqgFlQlFdur+Ivhv9sr9ib9pqy/ZO/Y8&#10;+EU3jHwHDeW+pf2Xa+DRb2uoRzJITaapfooSVURyjTySD5cF2XBA9h8Nf8E/vAHxK8Zap+05+2bf&#10;eFNUuPDYK65ovh2zfS/CXhS1to/MwoG1r11O5nMp8sFmSRCIwD62IxFOnSjTptU6bV0oayl5Pa3n&#10;+bOHD0XUqOrUvOafXSK80rWf9aHjUnwC+PH7TtzrHjPwz4oXTdFh01r63sfDVrZXWn2Ft5ojlefU&#10;7vZa3DgHcyw3DNHsYEKd+zzyDxB/wT4+FOsf8LH+KPxqk1LV9NtU0+48P+BZHvtU1VViaMOblI7e&#10;xtQrLFIUWa9DKuFkGArYP7YH7fXxk/4KKfFLS/2Pv2QfDs1j4Z1LVVsrHTocQz6/IDhJrggKIbZI&#10;13CLCxxrGWb7qhPp34If8E7/ANi/9hvSfCfh79oHwLD8VPi74rkAazOnvdW1gjOQ5t7WTahiDAKJ&#10;J0MjOCy+WAyjeU44LC8ta6clpCNr2829vP8AzM1H61iOakr2fxN6X8u/3pHjH7POjftqftWeKdI+&#10;K37Fuh3nwt8FeHNJktLrxl4z1WCaDVcStvZ4oLOOK8I6BRbMqMn7yQYTb9MeJ/2AP2SPhz4XuP2n&#10;P+ChXx48QfEPybJo7nxR421O4trOaQzO0cVnY2z+dt2E4h8yVPlJCgEqPePjJ8XvAX7NPg9fj5+1&#10;v8Q9K0rTbCzkj0nw7YzEfbJzyscUZObiUgt8q4VfnJIX5l/Gf/goD/wUi+NP/BR/4o6fpFhoN1pH&#10;hbTZhb+E/BumzNM8s7kqs0u3HnXDbwq4ACqdqLy5fkwv17Nay9l+7px3a3t25t2/wXVG2Klh8DT9&#10;988306X9Oi/rc+tPjv8A8Fs/CfhnwXbfDH/gn38G4PDFlDC3k6xq2gWkMdvklv8ARbC3Jt0y3O5w&#10;cnqufmHx7cfDn9vj/goz44XWJtK8beOLua4Zf7Z1KOU6bp/VmzK2Le1jGSQqkAk4UEkA/qF/wTg/&#10;4Jc/BP8AZD+BWl/Fj9rHStCvvH+ushWTxI0TWfh4sdy2sSy/u5LkD70pBw/yxkgF5PZvhx+0J4j/&#10;AGufEF5Z/AS7ax8N6Pat/aHiS7jJkluCfkiiH+rwRhhv+faGOB0bJ5tg8vlJYOnzW+3LXX7v8io5&#10;ficYl7edl/KtF/X9I/OnwJ/wSq/Z/wD2T/Fel3/7RHjWTx94nntVmtfDGn6e6WKzj7yttLNdJvwi&#10;NL5SEZLRNuwns1t8LdV17QrfX/E/wh8L+DRYWqpYWselwSTRwsnyR+YFVY1AUHgHO0cDaMeoftk/&#10;Hr9m/wD4JmeFbTxZ8RbKfxF461/ebLT7by/tl7MATJOxbIhi34UyncwJAAcjA/Jn9sH/AIKVftCf&#10;tYXk2jS6nN4d8K7mEPhrSLghXjPH7+RAGnOMLghVAVflzknoy3+0s0qKq72/mei+SRz43+z8BT5I&#10;pX7bv5n0r8UvFP8AwTvg1W+0HWtY8B32sXjLJJef8I/HKWZsBQbmNCI2UFtylxjaoPQk+MeLJ/2U&#10;PA08Vt8KvjR/ZctntnggtdUuLm0lZztkZkO9Ym4HEbI2BwcYJ+bfg78Dfix8efFMPgr4ReBr7XL1&#10;l8ySOAjybZcYLyyuRHCpPG6RlBJAzmvYbD/gln+1Iumr4k8YWGj6Da4/0h7jU0uJsZPAS235bady&#10;jcM+o619XTjRw8uSVS9+jt+R87OdStHnhC1uqO5+G/im38ZeIbnTLTxN9q+z26nTZLG3g8mWPoZd&#10;xXhkdgCpwMODyTheutrs+BdNe60+xeOe5+aGWFWuD5wAy0gVe3ynAOMZ7ivI7b9nvx3+zN4y/tnw&#10;v8Q/7U+wtHLfWUdkYd67vm2EO/IUnBX5iCw+XPPqjy33irwqsmnvdrJMqmzGmxOqiMHeSf4umOvG&#10;CcdiPFzjLfY1o1IaQnr5Lv8A56nt5XmX1ik4z96UfPX1/QpS/EzUn1ldBnurq4uVbLXDWbGHcC2R&#10;94dM5xheD1OCDt/2Ak376206GKNvmjjjvIwqKegH7voKp3nhoWcVrNPaqRDIGY3iSMpYoxPRhtHI&#10;65JIIIwcGWD4bStAhN7bt8o+ZrUsTx1z5nP1ry5UFJLl/r8D0Y1k5PmR5QfjV4uUtKssduyFVaRG&#10;wQQONof5Rk9cAE7etZ+qfH7Wzdx6c0VwZEt2KXcz5AU9Bj8RwAOK3bX4b6RHPcXOo203lwti4hmk&#10;aCOSPPyksq5LdBk/gMYyXPw4+HGpWqz2GmNJBvZY7mwlldFOWbIbdzgZYkjoD04z7UalFStY82UJ&#10;+z0/EyrT4q+K7q1WW41+8WTq587aH4/i2KDyfQ9ep9M/VPiL4g1G8Zo7OOZgPKkmuLhmwrY+bk4I&#10;64zxgnPv6N4W+EPga5liaPw/cCZHCyKzSMwDn5WYcHOMnIwCvQntKfgX8MbqZVtbNohJG0jfNPkr&#10;tDBj5rcNg5G75cDng1j9Yoxk9H9xp7OXKtvvOIPiPxNCyzaRqgtWVW+SG3UA543YUcYXtz1z1qy1&#10;xrFtAbyfxBeXZmkUm3mkcAqBn7oJ29PQ5I6ZNdFZfDHS7bV5tmoxs8M0LIVn3Mwy2VYBMDO3r0wM&#10;4PSl8U+Dkkubq7Ons7WnlxTRj+JRnAXgH5io+b5cHqedon2/vafkbRp0+XVGXYeJNRutNXTo9Kkm&#10;hWHzNxvG+RlL4LDKqfTpyF6Z65cXj+68NX73dvpdrt3bpEkDSSRKM44JywyQR8uRg+mR1GneCvEk&#10;cf2e20FmuI98s1ujBHUKygoxY4QZkU4JzgjJ9XXvw0nubY6prOmLNcM0ariZY3WPOBjLZQk5O7sT&#10;1PSiNelGXv8AXzE6MWrxt8zO0b41+OLHT47fQYrYPukk2yTxr5ZHBRA5PzDaSMnJBA2nIrb8M/Hf&#10;x8+65vtQgXdCUmNvYbm8zPA/3guQVzu5HTaCcO40bwpDYrYWNzvkRMSS7m4lKYU4GAMnv1wCeBzX&#10;nPxJ+JkHhyGGDTZUW68s/vBkIqOzOzkBsDOV47hfRhWkadOt7qiZTkqMeeTOs8e/tF67pFtc30UP&#10;mXk0bIt01n5ckG8AN5ZJzGMg/KOCe5NdV/wTk0PwV+0r8Yf+EB+NUhgsdekW1tdejYKdO1BseU2T&#10;lVDkZKOUWRPOVN0gVR7z+x1/wT18W/FbwNb+MJbC38RWuoRs+qeHdQtty3dlICrS2qh1YlWSSUIP&#10;LZo03QmZ1dY+Q+Pf7Cf7Qv8AwSu8daX+3F8HNP1DxL8MY9SW31qxuLjZNbx+eivp19sX5W3qqeZ5&#10;YAkRcqG+SrjUw/vUaekns/PscFR1qlpq/L2/U9w+Pv8AwQw+MPh/4Q3nir4cyK3jzwPHPPodxp8T&#10;mTWLQLLIINjED542kDg7vmUR42yM7e7/APBAv/goL8Ovjr+z5pv7MHjrUbHTfH3hi4uF0vRXWWOS&#10;/wBIj8tlMTEBT5ayND5WSwiiDHgEj6r/AGNf27/2c/28vhhbf8KT8dwX0mh2Vt/bGg3kbW+o2YdQ&#10;QlxEwIwpUoXjZ4i8eQ5BDV+KMXg7VP2TPin8Sv21PgP4rmurz4M/tCNoGhqw3w3Gln+01d7gxBeJ&#10;liihYpgFZnx94Y8aVeeKp1cNNtSVrO3Vu1vR6fmejRw/s1CtZW6ryte/ysz6O8PaxZ/sJf8ABzNL&#10;4X09LjR/CvxS1JbFofsiRjUIdXtEeJUwNuwasIxuABJhIJPzV6Rd6ZqP7PP/AAcw60moWluth8V/&#10;CRSOS6ZMMh0yKdmG4Y3PdaY0YU/3xk84Pz3/AMHBWqx698R/2f8A9vn4W+J7izuvFfhlp/D0lvJi&#10;SzjtZre+tJQQMBgdQJ7gGMYyTg+1f8F7dX1HwV8WP2dv+Cm3w10eO6u9H1KzW4mZpPJePZBq1hC4&#10;VgxVxJfB9pyycZ71hR5cRToze9SEqb9Y7fikdVb3alVL7LjNejtf82Z//BN64i+BP/BaL9oD4Jaz&#10;dNZyeIF1V9GtZJCjSyrfx38XAHzA2rSSBsDgbuAa8u/4LweBfHH7J3/BSDwD+2r4VsJIP+EkbSvE&#10;lhJuXy11PTGhjnhB53EeVbyHgg/aMEV0/wDwVefxR+wd/wAFdvhz+3rZXk2oeGvEU+m3kk2mKi+d&#10;FZxw2l9aqdxDCayeNg3A23W3+Ak/UH/Bwz8HNM+L/wDwT+sfi54Unsbqy8FeKLXVYdQtWzHLpN8j&#10;QFkA+Vw00ls27+6pOT0O9HljjKNdv3akVF+q91/oZ1OadKpTW8W5L/0pf5H0z+2X8M9D/ai/YC+K&#10;mn+DIotUs/FXwtub3QZ+izSpai6tpFfaD08nqAFAXnJJr4i/4NfNa8Ha5+zP4++Hkd2w1bRPiJFq&#10;F1G7AqYbm0iWFtv8J3Wk3I5+Uf3c19I/8G837Wvhn9qb9hrTvhFr+oCbxN8MLeLw34htI1VC1mEk&#10;Swkwp5VrdFj3HBaS3k4HU/EP/BEC5u/2Lv8AgtR8Uf2KvFhm+y682qabYwRQvia406WS5tH+chlV&#10;rMXLAnOfMXAGSRyvCSjga2G/lal9z1/BoqOIjLEQqr0+9XX5ficZ8FraHRv+DoXXLW6vpLc3HxJ8&#10;Tfv2zuTztNvmVRwepcADoRtAr69/am+HvhP4R/8ABXf9lX46+Ip7e3j8T+GPEfhWYzxlEMkFnKbT&#10;a2Ml5ZNSFuBwcoo4zx8v/Ey1TwD/AMHRsmpxBNtx4+sdrfuym690mJPm4Cn5peRkHDNg5+Ya/wDw&#10;W9+Mmp/tZfFr4I/s36h4fuvh/wCIvDfifXNOvLzUreRYLe8M1tHFJbTRAPKrFI3BVdxUxsAxdcbV&#10;aTxGOw6jpzUrN9FdPcdOp7HD1pyWinfz3TVjx7wf4p8F/Fj/AILXfEf47fHa4t7jw/4H8Tarqlnb&#10;tdKy31xpxW0sUXeQZMSCFwB/zz64HPuX/BdP9pO/8d/sO+D/AAb4Vc+X4o8SW+qeIpGgMTRxlLh7&#10;WB12n7xR2ILBla3XIwwI574jf8E9/GX7KfgTwP8AtEfBn4U+JNc1rwBcaTq3xZ0N7f7VN4htZJph&#10;c3tuXUiSFPnQ7VcLDerKceQWr6W/aK0P9ir/AIKRf8Ep/id8a/2afDF9YyeE559REVxapZzpqGmW&#10;EUrRyrCWV4ja4VV3bM4IAYA1pKjReKoYmTfLC0UtkraX+b18xKpUeHq0oRV53d/Xp6W08mfK+ifD&#10;nxJ/wTy/4Icah8UfBvxJ09tc+MniCzh1LW/DU0MiLa3EEwaxErDLGOKG4jcICY5/O2uVzn6T8W+E&#10;r/8AbW/4N/Y/GfxB0PT7XWNN8CJrGnpo9rHDCf7OuZVRhFEgRC0FuVZEUKrM21UCg14/r3grSPjr&#10;/wAGyvh99Pv1kuvhj4ke/vI4ArbJhrF3E6bBkkC31JJCPx6Hn7H/AOCPP9kftE/8EgdI+HOppDcJ&#10;qXhLWfDWobYQ2xTdXUSocE5/cyRHgcBgeBkVdZeyjKsvjVV3fXbT8iYy91Uvs8qsvz/S/c+Cf+CE&#10;Hx48U+NLzxl+xx8QtVGveE/+EZm1bStH1SMTQxkTRx3FsEkBzFKJstHgoCG4DSMTx3/BVr9lbX/2&#10;FvEdx8Qf2Zdc1bw/8O/ipDJp3ibRdPvHSyt7tMubXap/1LqzsiMPk/fKpC7a4j/glFeXfwj/AOCn&#10;fhf4f+L77+zbya8vdC1G3mzHtuWt5UW3PBwxuFSP2bjDZNfqR/wUT/Zy1D9p/wDYY8VfDLS4I/7e&#10;sbOPV9LspLcNI1xbDztkfOEZk3RjAOAxHIBI6MXiFg83T+xNJvs/P9Tko0pYjAbvnjdX6+n3aHnP&#10;/BDj476H8R/2MNF8KWdvAmrfDvVp9L1WxjVSZbWZjPDMVAwN/mSgMfvtA5Ynmvhn/gt3+xZp37Iv&#10;7UEXjj4V6RHp/g/xwj6noaWGUSxugwM8C/8APMZdJUxwBJtXAUAbn/Bvt+0Tpvwr/bF1T4N+ONSO&#10;maf8QNINpYxtI22TUoG8yFWOODs89RyMlwowWr9Hf+Cu/wCyFd/tc/sN+IvCei2FxN4q8EiPWtB8&#10;uMM9zLCjK1uACSWkidlUZGXZeDhs8060ssztp/BJ6+j6/Jm8qax2WqS+JL8V/X4niH7Afw40b9tz&#10;/gkta6NqXiybUvFlv4guxrmpX100k8t9DckxpJLIxYt9jeBRkjC7Bxg15j/wcJftIan8HvD3gn/g&#10;nx8M2urLTI/DNne+I76SP59Qt1cx2sTNjcfngeV+MFth7V53/wAG537XEPw4+PmqfsieK55oNP8A&#10;iOTPosk0vyW2p2ynIwxAHnRAjPLFoY1GC1J/wc8fDrUtB/a68E+No4Jjb614FWzhmjIbzJLe9uCy&#10;DvkLPD14ORj0qsPhY0s+9nNe7dyj81f8LfgVXxFSrlSlB6uyfron+v3m5/wb8/sqzeBIfEX/AAUG&#10;+Kdhb2vh+30m403wncX0QZsh/wDTL2PchKBdghDLy4kmUdg32P8ACPRvDPwo8HfET/gpB+07Y/Y9&#10;Q1Bry80V7xDJJpuiooSOK3Q42tKAoC5BP7sJ99gfVPgb8ENA8I+A/D/7NuueH/L0PTfDdjFeWdm3&#10;kwb7ZYWkXHqZEy4bcHBOc5Jr8tP+C8X/AAVP8RfG7x/4g/Yp+FWgw6H4K8J66bPWpI5Ntxqt7bSE&#10;NGyqdqxJL0XlmaMNkYCjjp+3zvMZPa718or/AD/M3nKjleDS7LTzb/r7j44/bS/a++JX7bHxqu/i&#10;Z8SNQmayQtBoOiRyf6Pplvn5UQY5Jxl3PLHknGAP0h/4Ikf8Ev8AwJ4W8IaH+3J8Z7drjWLyB9Q8&#10;I6beEi20ezJcJfTbvlaZ4w0iE/Kkbo4+c5i+VP8AgjZ/wTAm/bp+JUvxO+Iu5vh94T1CH7darHLn&#10;WLkgMtgkgwAmPL85lbeqyxgYMgdf0e/4KxfGC5Pwt039h79n/TY/+Es8cXEFvqen6KY4RaWpKR29&#10;oCgCxrIxHyggLFFISu1ufWzbFU0o5bhfdS+K3Rdv1f8Aw552XYepJvF1tW/hX6/ojwf4y/tH+N/+&#10;Cqf7V2m/Bf4a3l1D8LfCF48s15byMm61ify5dQl3gZmfcI4gw4MqjHMhPuH7RP7aH7Mv/BKb9mnT&#10;fhx4AtH1DxX5BfQ/CsVxiW4lKjN/fuoyin5cDAZyhSMKgJTi/Gev/BH/AII8/sOiDUksr7xtfOGu&#10;PsO4NrGsEMVQ79pEEKtsBwMLucAFyG/LH4X+CP2jv+CgXxvvofDGlXfiTxRr08t7q11eTBIbSDgv&#10;cTSfdgiT5VHKjLIirllU+fQy/D4+XPN8uHp/Lmt1b/ryOyvjqmHj7On71WX4f1/wTi/jr8b/AIzf&#10;tZfGu6+JPxF1W/8AEXiLxBdLHb24BlZCzMUt7ePJ2IM/LGo/iOM5LV9a/sUf8ETfFHxFsIPHv7Ve&#10;qXvhu1lkX7D4Ms1UaldKeR9oYk/ZlyUzGAZPvA+UVBr6k+CP7Kv7K3/BLfwp/wAJf8QPFlrceJL6&#10;326t4r1JVaaZTvV49Mth84jzjc3zMwTcSowE6L4Z/Ev43/tszXR8JlPAvw/kvJbeDXpFRr7WWU7n&#10;VVGWY9iE/dqwcFnxtOmMzrETpcmBXJTWnM9Pkl/T9CcLlNHm58U+ab1t29f6sUPEfxK/ZD/ZH8L2&#10;vwx+Eeg2qWun7VbSfCEPDu3yh7i5kIMrEqVLszueRwRmuV1Hxf8AtHftDeF766+FHw9sfDvh7y5F&#10;j1bULRtyW+37olkB8yTbGjExq33wMdSfoz4Z/stfs0fA6wuvGV3pGmKdLjWa68WeLdSjY2/lOxWT&#10;dLtjtxv43II+evQg/PH7Vn/BYL9i74UWdx4W+H2qXfxG1peY4tC/d6esqEbRJcvxIAvRo0kHY45N&#10;ceBrVMRWj7GDm+sn/VvvZvio06dNqbUVbY+PPiN8PfHUHi9tO8afEO4v57ecmOTT5CuMfxeZ8uRg&#10;8Db8wIwMZJ3PAKG1+Hlnoum38d1PbyvFI3kjy4iGkRiFZmwpPOQMf3cDgfN/xE/aD+N37V/xAm0j&#10;SLa30m31CfLafpMbKkEQAUySStufCgDccgMegLHB9k/ZXtrTSPC114L0ySO/XTtUaGO4km8tjIDt&#10;JXeMBPMUnG7KhWPzZBH32bRjUyuDa+Fq7+R8nlXNTx0op7rRfM6/VNU1DQ5vIktrYSXkh8yKzgKC&#10;THybpMZAGWGeGPb2qJfEGvIoT+zbX5eP3cETL+BL8irmqXMPhnT9i2doI4fMM7IoZgwJ3ruTjpy3&#10;PTtyMS22vaPPbRzy3m1njDMsdxIFBI7AHAH0r5qMqbV0rn0UYyXWxyumar4c1Ifab+eKGC6Ei3lj&#10;ZMzJIpOG34AAx82GB57HqRrXLWsfl2mh+ZcWdusYhMzgLNgjAKA42DJJ35PU8dT4npcesQFZbvV5&#10;rNZJAuIZndkA5PIPBGDjPUnk9cR67/amkwfZX10yfukcopbdj5CqfKSu4cZ5BBPTiuh4e7s2Y8+l&#10;7H0DbTzaVfXF7eXGn252uYxLctFawqwYGORQMOQ2WPTjAAA4ORrHj++8QXd1pmp/YLiNwzSX1rIY&#10;lI9DGCuQTjChQD3HevDJNX1rWrv7Dc6rcXMa7WHmNtjjYr0O/hcgLjJOeM98bGkvYvYLeDVbW3jf&#10;Y0n75JdisFb5thPTJPAPzJg8ZpfU4815Mca7cbRR7UPiFoNncx6VHKJ5LOBYblWs1WLZjhI2wqK2&#10;eMZxyQTmqv8AbU2i6+1h9gZmZirTSxKFlJJ3SEJtAbKlePlwQec4ryaHWdHsb+3l0nWrqaSMK8yG&#10;ERiCVTyilQxZemDnJ6Dqafo/iHxjDarcR+Ib6CSWclvJhVxgHIyFAOSOevTPUZzP1Wy91/f/AMMV&#10;7R9Ue62k9pqsTanbWl1bzY2lY1jzGqgAj5icqSOTkkDgYx8u3YfELWPB9x5+n3drum3eVex2e0RL&#10;t4LsNyg7FJBbGD2JwB40fE3ipLD7NcfEvzJJsFhHZoyrhfl6jcdxVRjLYPbAFSzeOLgNJbpqtxJ5&#10;l5ukhFwVWMjr8qj5zkY55YYOScgc/wBVcnsaKpy7CfFTV/A3wz+0eMXvLm9a6uHu/s8bbltpmfJK&#10;5bacLghVyGySx6Gt/wDY9/4J/wCsftvQ3HxN1fR11DQ5fPiktNIlMF7aqUOy4tkkAjuQjcmPcBlS&#10;jiPcr14jZXsv7THx6074X3+px2+m3Fw0KeZIqlk2EsVYLkuTwu1XbG3g4Kn9IvgR+xD+3D/wTa1h&#10;/jz+xLFcfFH4Z3N0t74k+Gd0+3UooxGG+0WJUBZZvLJUbAXf5VMcjAbOqvOWFpcvNapJaf5X6PzP&#10;NlL6xW5UrxW9u/8AXQy/2b9Z/ah/4IoeO9H0P9qPRb7xV+zxr99H/ZvxA0nT5Zm8O3UxTcGVl8yJ&#10;A6fPblcsE3RhmV4m/TX9pnS/BH7Zv/BPjx/Yfs5ePND1i18a+CdRttD1jTLqK4try4MLrlmUkA7l&#10;aJsnchLZG5cVxnhT9rb9i/8A4Kmfso+Jvgt8M/i7Y2uo+MPCt7aap4V1S3jj1XS5ngETzGycqZBB&#10;IyPvQmNmQAPwcfAf/Bvf4o8T/s/f8FAfiv8AsC/EzxjC1vd2OoWg00zO0N3q2l3XluYVbG0vbG6d&#10;vlBZYVDZCjHhYqpLEU6jj7tSFm1b4lff5de56mGoxw06cmrxk7ej3/HX0seX/wDBszrTxftu+OLO&#10;3uFWRvhFfz2ysvyyTx6np20sB6DI9cFvWvMf2M/HyX3/AATG/bEsvFly1x5V54RurKG4DOv2q41C&#10;fe/T7xMKMSecIOSARV//AII6alrX7Lv/AAWO0X4UaxfPYrDrWueF9ej3f65UhuMRtwDk3VvbnkDl&#10;RwO/z5e+OfFn7Pun/HL9l8W9vJpfifVI9P1PbGUMEul6uskMqHPbbMuMkfvRk5UZ9SpR+sY2py/a&#10;VKSfkpa/gjnp1Fh8PFP7Mpprz5XY+tf+CxosIv2CP2HfDdipudUm+F63P2G2fEhV9O0dFAC/MQxX&#10;aOMEqcZOce8/8FtkvvCP7MXhP9mPw9JJeapP4s8P+GNGsLeE5v8A+ytH8id41XIJNzeRxgKB/COe&#10;cee+Jfh5rHxZ/wCCvv7JP7MWtX0lrffB34d+El8Qw3EA8uO60qyfV7iPYc5DpFHEDyMkAkgYr6Du&#10;/hVZ/tNf8FZLzxq0Fxrng/8AZt02FY4Y7ktHqvjm9uZblYFO8ZeK4kLysAdp05VkBEgJ8j2lOjHD&#10;uW0Oep98ny/e7feelGMpSqqO8lCC+aV/uu/uNn9on4BeCP2m/GHxH/4JafGPWpLCXQfAvh3xV8HP&#10;FGpTNcSRxW1nDpdxcOecBL2J0kjzl0u53GGiV1t/8Eif2gvCXx3/AGXvFn/BK/8AbB0drfx58OdL&#10;uvD2taHq4Bk1Tw7ETF8rHKmS0yEDIeIlgkQt8zL5v+1Br37RPxJ/aZ1D9oT9mrTPD/iK8/ZFhni8&#10;TXl1GqzeNrq9SW513SLaXDII7SASokTbpUkllZGd2jWsX9qf4cH9pLT/AAX/AMFdP+CYOv8A2jx5&#10;4cs4ryHS4YFjn1yztYvKmsrmJSQ2owQs9tLbliLu2CpGXAjWWaEo+w9nN2Urf9uza0v2UlZ+T9GX&#10;Xpy9pzR1cfxSte3mmc//AME09E8U/wDBHz/gtjqH7JPxL8TrJ4P+J2ltpui63dXhhhuo2JuNMvWX&#10;AVpy8TWJXgJLcShSQo36f/BSOz/4U1/wX8+Hf7RXwsury/j8Sanot94gj0mEXEytbKLHUYY1TJc/&#10;Y4jkDOWkZckhlHi/7W37WNt/wVq0jwL4W+HXw0/4Rf4peC9akk0m3uNQVmjtZNmbNZRGm4iRLdYl&#10;ZVIMTcl5XLcp8fPgl+1/+yP4t8I/tM/Emy8ReIvDOiX1vH4ijuklM+lyExndvk3+SxEMRjmZwZJI&#10;wAGRBn0oU61bEKVVpSlFxkn9rTRr10+Z58p0KMGkr2aat01u7+jT+TPRf+CgH7NviL9l/wDbd0v9&#10;rP4iazfeLfg/qniSGzs/FlnqBmu9Pgkh8yxlLgsWMceNsxYmX7MWwzEhv0++O3/BPbwB/wAFCv2X&#10;18LeN/EtrqA1TRYr/wADePbG1QXOm6kiYgu0C7Wkje3cB1LKpEMWBG2CO7+E/wAGv2Wf+Cg/7Hi6&#10;vZ31v4h8D/FXw68WrWqqFU3G92F3EMn7NcRXCvuTAw7HIPloK/P7/gih+2H8cP2cf2z9U/4Jc/E3&#10;x7f6x4W02bWfDnh2O+t4/M03VLOV5OJSSyRGOC4URhpEV3QL8uamNOSoxf26S9NP811QnN1q0nfS&#10;T69/6WnQ9S/4I6/8FPf2j/it+0BffsNftO6LoSap4G8L3VqviSxsbpNQ1K+sbiKKZJkmcgMyKxYi&#10;ONj5Zzg4I82/YT0hP2KP+CsXjr9jTxRo9v8A8Ks/aG0m81HwbCZkfT76zcz3FkVk4zEYDeWhUfed&#10;lGCAhN/4L/CaL4O/8HKviPwjZRyTLq0eqatBczJtbzb3STeyOowNwLyTJgEZU8ndXNfH/wAI+Lbr&#10;/gkV4D+OdldXn/C2v2OfjFdeH9R1ORzJJbm31MAxLzhkjMmmkNgjbAQODWclGpWt9mcY/KT2t6Nf&#10;iddONqV1un07a2f3W+djrP8AgmH8MNP8EeIf2rv+COXjO+kazilvZfDv221UyTWN7Ctl9qJ+YIfK&#10;k02RcZIZ8jOOb/8Awb+fHiP4OfsZ/Ejw1f2s11qXw98e3Go+JtHjT/SLbT5ILWOUiPOdymC6YjAD&#10;NFt75Ff9vjxX4d/Z/wD20vgH/wAFj/hFBInw/wDiVpdjpPjyaSzMzRQXVujQ3UyqSTKLSXaqn7r6&#10;agOdxz0WhaR4a/4Je/8ABXptc125Efwt/aghfdf3LoseleI/PJdS2STCZLgEFgihb48kW7ZqpL2t&#10;OS6zSf8A29HSX4akRTjNNra6t5O3+VvvPB/+C1f/AAT5vvBvij/h6V+x7rS6l4P8UX1trWs3Whyf&#10;PpV9LIhj1GNwciKWVlJ/jSVmzw2E+3/+CWX7a/gr9vH4F22v60lnH4/8MwpB4y02G3SN7v5dgvo1&#10;QAbJlXJAACSblACbS3Efsb+NI/2UP2v/AIkf8Eef2idPt9T8C+P2vNd+DaatJK1rJpt4sskukt5p&#10;IEbL5qjoplt58BjMK+B/2j/Bfx3/AOCEP/BRKx8T/DHXJZ/D95uv/DN7KSbfXNGkkQXGm3IyFZ4y&#10;NrYOVPlzLtLIF19j9boqhLWUVeD7rsY831es5J+7Lf8Az/R/ei1/wWu/YO8b/sN/tF6b+1l8EpJr&#10;HQfEXiUavpWqWK+W+laxHIJdm7GCGK+dHkgEiQYHlZP6pf8ABN39rnwp/wAFAv2bNH+N1gY4fEWl&#10;r/Z/jjSYmGILwbScq45ikAWSMjIAcrksjCuk8b/D74C/8FUv+CeyaXFqEtx4Y8d6ILjQdSKLLeaR&#10;dAlo2IDbTNBOrxMAwBwyZ25r8dv+CVH7UXi3/gld/wAFF779n/8AaELaN4b8Qao3hvx5b3Ui+TBc&#10;xysLS9BLKPLjlf8A1h+XyJZGwWxjnnH+0MDySX7ynt3cev3f1uVTk8LiGl8M/wAJf/bfn6GL/wAF&#10;of2SPEf7BP7eEfxm+Dkq6Jofiq+/4SXwbeafFtTT9QilVriGMjITy5tsqrgBUnQAYSvuD4p+CfD/&#10;APwU3+Av7OP7edrHY6lD4N8SW+peNvC0kKOJ4fNgTUbdVPdZ7QbUYjzImLMfu177/wAFw/2TT+0/&#10;/wAE9/Fdtotmt1rfgL/iptCuGk+8tujPPGGwWO+2aYBMcv5ecYBHw3/wbf8Ax1tvE2hfEr9iTxlf&#10;3C2epJH4g8Pxg7fKDBLW7UEggOCbSQAKcCN2PcVNSpUr5VGuv4lLR/4Wrf18ysOo08Y6T+GfvL1V&#10;r/etfkj7a+MP7Rfgr9mf9sDwX8NvFEX2W1+KvhG/ay1y8ukjRNTs5/NSFtxIUSxyqqgNkuIUKklq&#10;/B3Tfgl4u/bE/bnvvAOjahF/aHjHxpfvdaiNrQxwmaa4uLgAEbgsSyuAOWC4Hav1Q/4Oc/Altqv7&#10;OHw1+IFxBuuNK8WPp8kjRsCEurRpmPzD5ctap8pyRnjAr4r/AOCEvhTSNa/aq8TeO9QE003hfwJd&#10;3WkyR8mKd3igMhzkE+W83y4AwwO4Ec75by4PK6uMg/eta3mno/xX3GOM/wBrx1PDNaJ39Ufph8Ht&#10;P0j4DfByP9nb9i/w3GuuaffR6ZoNjfN532Hdnz9SunRcPJuO5myRlgBkBYzR8Z6P+x1/wSr8BXf7&#10;QX7RHjf+3viJrVvLM2tXUX2jUtUuD/rIbSNslQS+GfI+/wDvGRSu30Lwxr3gj9lv9nPxZ+1L49up&#10;re3+y3Os6ivlKhKAMIoIvurh3RQqqAGaRccYz+BP7S37R/7QP7fn7TLeMPG6Sal4g8QapHYeHdFs&#10;93l28LzkW9lFuPyjL45JJJLEknJ4MnwNTMJSlOTUN5Pv5f18zszPFxwdoQV5PRL+uh037SHxx+Pn&#10;/BV/9rNrjTdLWyhZ3XSdHVme00Sy35llkdVJLk/M8mMuSqhcBFH6EfCCfwn+x38Fbf8AZS/Yt8FT&#10;658SNbjiOo6rcWUfmLOymX7ZeyMBGEjj3bEJ2ouGJLbi3C/Az9j23/Y1+C11pMAtbvxXqayS+Ndf&#10;WNmjtSLcpFZwMWXhHlcMF3GQtlgCY0Tl/jB/wU28D/sCTap8MPg94Qk8WeP9Wjhvdf1bVJitnaTy&#10;x70SUoRJcMEdSY1MaAOoD5DCu/HSlmEY0MJC8I7LZO3WT7fn8zlwcYYK9XEytKW76ryR7Vp37HXw&#10;a+GEWr/tVft9/E6DxZqFvdtcX2teLi6abaOhIEFvAuftZO0qkRUhhwIuBXzr+0p/wXSnisZ/BH7I&#10;Xw4+w2VvH9ktPFXiMRvJsUDBhswNkYBA2+YzgrjKKPlHA/DP9l7/AIKLf8Fa9etPiT4+1i9XwvDP&#10;I0PijxLI9nounIR8y2cA/wBc7+WqHyY2JITzWUfOPqb4b/8ABNz9lT9m28t/D/gz4ew/FDxcm1dQ&#10;8V+L7fdY2ZcFQY7YB4wpaPcvEsi7sCQ9BzxjgMHJfXJ+1qfyx+GPl2/rY3k8div93j7OHd7vz/4c&#10;/N22tv24/wDgoD43aytn8YfEDUDcEPPcXT/ZLUyZODI7Lb2idgMonQDHAr3z4b/8EbJfDmjL4r/a&#10;o+KVvpsy7XXwj4X/ANKuJOG3Ry3LARRMDxhFkVh0kUYYfXFt+0b8Ff2edbfRvjt8aNJ0WG3t0m/s&#10;mC9MeIxnYFtoSZSMIvCIQNgwPXyf9rb/AIK+fsmaf4evvD3wBXWPE91cW6rDeWemNYWch5yHe5Cz&#10;ccdY3OAACAePSWMzOvVjSw9Pkp6apfrt+B50sNgKNJzqzc5+b/Q8B8U+GvCHwlbVofDXh218P+H7&#10;HzNsELma5lCjG6VyxY5JwuSTnCjHy4zf2X/Dthqfh8634p0SOSSS4eaNgz/LId2WVVIHzbjtJAAy&#10;e7c+R+MPiH42+KekLqnifRf7L03U5D9l0m2WQvNGo3NO/TfyflUgIxbO1cK5+gPg9pOqaN8OJND0&#10;bQ9Qe+trVTY3awIIZQn7x1Lbo2wQhYEnADdG6V9XnFT2eWwpry1PBymnzYyU2do0NvdGJrKDEgUv&#10;5i5VFBUYUnOSMgA5DYHHc02GytnhVzdaF8yg8azt/Tfx9K8v+J/jLxVr+madpunTxpa3kkW7ULaR&#10;tyl2AYYiUrFtYM27JX5SdysxWsVf7Q0xf7NntfE8j2/7p5I768KuV4JBEgBBx2AHsK+UVGXKrtH0&#10;3NHmt/wP0OafxNDalr6yMflLMFO1M7UwGA5bnPy443HOOKgn0y4m05bjVLWWZpof9TKGkki8tzlh&#10;ucJtJON3A+cgAkg1RivrP7NHEjLKsK5XzIY5GZieg3AjHU4Ppx1yLuly6q1jcXFlp0c3mMrw7UaT&#10;B+XLIGzz36jDMcf3a9R825zXjsTjw5rniOK40dJLeOBdpt5GmVULg8A4O3Jx0PUYBIqxo3gHWTeW&#10;3h/xE08sc1wss01pZN+7/hyGK4GOOBkkjAzWbD4z8ZXE82pWc/myb9zRR2vChWDEEE4+U59QMng1&#10;atdY+IVyIpVs9QY2cbbZLdesbAZ2Y6ZIHY4HSpaqKOmguaMu512keBX8OapNcaBaXk7W7Sx+WkBU&#10;RxAfKnzE7j90HCj144qG5i8TW8TX9v4fmkhddoa3ljeVnC/MN/zFSDtwoI9sdazbSH4z+JdQg060&#10;j1y1k3AxvI0gihVgF5/u4GCTnOEPbr3Hh74FPbedPZeLrqaYxbI4Vle3bGSQdhAznPBLAHOeeKwl&#10;yxd5tXNYylLSJ5tp/gjxj4iTzbHwxLC9vuY3F9GEIZckkDcMjA4wByR1wcw/ETwrqfw/8BXWoeIN&#10;cj024uo9tjbwFXe5dj8yFsnYoILcc+q5Ar3Oy8PXEZae11PT7uGCPfqE91OiyQDPzHbtPRcr8xAX&#10;DbWOSa4/4P8AwA1T9sT40638X7v4W614s+Dfw/urey8YahpN+ltMn2gSCL7MhkSSVjIMkQhzGpV3&#10;UKwUuniOZ3k7Ja/8DXuYz92OmreiOo/Yn+DXjD4CWFrB+1R+xzb+OPhr44ktrm91qzsxLqOjn5MF&#10;HjO+MhpIt0bFSQQRt+bP6Y6R8c/jj+w18L7L4m/svaJefHr4NRaLJqOo+G9S1byPEHhayDErLFdM&#10;rte2yIjKYJYzPEAreYYw/l8Z8Kfjf4u/ZH+Hn/CffBu/Hxn+Ful6fHLqWhrJEPE1lpojVo7qMvti&#10;1IeWSMHy5SeQ7h2VfFfjL+0t4Q/Z41bw9/wU6/4J/wDxnu9S+D/iTxja2Hxq+FWn3DC1tfMCs4Sz&#10;faLS4YQzHc5BErQsjPDOVPj4zETxVTSO+ivezfRP+VtaJ9WbYLDxpxvJ7avv5tem7Oc/bQ8Z/s/3&#10;vxy+Av8AwWx/Zc0rVdG8L+KPiAyePtNjRYLi0vbWdfOWVEkKpPc2/wBrVgpKuiJITmUluE/aj1e+&#10;/YR/4L3L8Yr7V5rDT7b4gWGuapqCwh2bTtRij+3gLjDAwXV3Fkckgng5w/42fDm28CaL8fv2EFvb&#10;dvCPiCRPjZ8A7qzIjs54FjaS5jt9qHzlbS5J1zuCZ0ttv3ueV/4KoxeJfjr+yz+zr+2dcXZvrrWv&#10;CI8L+ILgN+8a+sGKl5jjG95BecHkCDGSBgLCxj7WnCTvGSlDXflkuaN/TWPqjpxTl7OclurS0/mi&#10;7NrycWmbn7cnhu0/Yv8A+C81x8TJrsQ6K/j3R/FouvJyk1veeRPeSJtPaR7oDkH5BnmvJP2s/gjr&#10;N742/aY+KOkmS4tPAvxGS1135QpRL/VNSiDcZBG+Fe/Jl44GK7z/AIKKeNL79ov9nz9n/wDax1SC&#10;4m1D/hB08K+KNQkkL5vrCeVFaV88PMqyyKDztQk+o6DU/H3wd1LUf2vfgdpnjnT/APhH/j94bh8d&#10;fC3xNcwybbyXTbttWj0yM4yLk7rmzdWHE9uyn5iAd8O6kaMJfaiuV/8Abk0n+F3+JhU5JVJLpJqS&#10;9ZRf6n25+y+PCHin/g4y+Kvjm406O80/VPgjp+t+EbuSEyC5ikstBRZ43I6NG8y784wXHG41137K&#10;/hf4weAP+CefgH4ffCbUPsfxU+P+uNrfiDxosgnuNPi1Jftt9rTh2z50dgILdQCpNw8Q+8efAP2E&#10;PF2v/Fb9rr9gv9qLxJoN1pcmveAfEHw6urUSlhfw6FplxbQ3jknJWR7hGZQMK0HtX3/+z54Z0bwD&#10;4c8Li78NXbax8K/DWv8AgPy12ia5hsLuxto5mDMqhrmLTba6jBI+S7U8Bi1eBmHNRjHskl/4C2vu&#10;6nr4KUJ3ffVfNfoz5p8eXHwf/ZJ1LTv2Uv2RPBvxQ1bxX8PzHe6jpvwdtYbs6O1wiAy63NLsgvLi&#10;4+zq7W8g3uI/KV4Y3wPizU/jXJ4V+N+p+D/+CcWieJ/h+vjC6t9Q8XfDu6ijaw026AjEWoWXkyTf&#10;2fMJJzG8cMmCQoURDFvH9Y/8FEf26NM/Zbg0r9ij4YeCfDa+PvH1nJqvjrxFGs/2GHVtRP8ApVxH&#10;GhUzGSR+LhnfZEnllG2gH4N8Z/so/wDBQf8A4JyeNtL/AG7dV8HtrGlx6ibjW7qzlkulWNnXm6bf&#10;5rW9wrFS7EHJZHwXXf35VhvbRc56cy0u/jfn0328ycxxHsIqMdZJ9Fsu/qy5+0p+yT+1r+w/8V9O&#10;/bs0/wCF02saHDrn27xPYfYQ9vEGclzL5efKjkOR5qgeSzx4KPgD9zP2VfGH7L3/AAU9/Y0XxZ4d&#10;W313w74q0ObRPE2iuyRzW4eERzW1yiZ8mZNwZWGCvyvGdjAnY/Yt+O/7Pf7en7Hul/EzQNLsdb8O&#10;+K7KXS/EGg31vE5i3Dy5rG5Q54AIVlIwytuHysrH86f+CH3i3w1+xV/wVu+MH/BPnTdZb+w9avNX&#10;0/Q7V4d0k97pV08ls7v1B+yfbiem5tvtXpe09rTcZL34r8L/AJo8dU3rUT6/jZv9PyOc/wCDaf4r&#10;XPwX/bQ8cfsfp4jWPSdU8O3k9rprSGUS6pZXEeXBxkP9nM+7GAwRc5wuPmrTfGV18Df+C+l94u1e&#10;7ltodO/aWuhPJG251tZtYdJQDxuJhlbpjIbHNbnwZ1/W/wBkT/g5HtdL06xWzgX47aho8VvcQgBL&#10;DU55bVWxkAAW93vBBxwG9in/AAWx8CXnwp/4LO+KdQtvD0a2era1omvQKqlVm8y3tjI4HqZ1k5HJ&#10;bd1PXeP+8O/26bfzsjSfZfZmvuTa/KSPpH9t34/f8KW/4OP/AAZ4mt7+KKKz8ReHdH1S4lX5Utry&#10;1it5zznjy7hzkdDn159s/a6P/DPPw4/4KBeHdZ0yJdB8R2/h7WPDtisxT/Ttesv7PmuMHlSbyDdg&#10;4OYyeMjPxb/wWTN9of8AwXN0TUtN8Os11JrHhS5jjvH2rfSr9nCjOQwB2BDnbypPQV99ftr+BfFv&#10;x3/4Lf8Aw5/Zb+2LJ4G1XwZonjHx1ptvbxZv5dEutcls4ZiwIeB5Z0VoyCCGQ8FVNcEo81KjJfyq&#10;/wAm3/wEdmHqRjKcZ7L9OR/5/eeFft9+HPGXwu/4J8/A3/gkdoEsOqfFX4mwaHp95a6nMG/suKB4&#10;p5pmZCfLjW9Xy1cZHlQTY+4a7v4i/ADQ/iLpVr/wRl/bt+MFrqWtzeGbbWv2f/jNZ6UtncXMlqrw&#10;i1uLZ5mxeQYdNu8i6tm5eObDHsvgy3hLxZ+29+01/wAFYfjoFk8L/BW2u/A3gVZ2ST7EmnwM2oyQ&#10;iRRslldtkZRsML+aPua8A/Zt/wCCe3jT/gqz8G/iF+3v+1DFrGkfEj4h6s0vwR16x1q7t4/CNtZ5&#10;+ySxRRsV+zvMDG3mKX2QF4ykkgkYpSjypydkne/Xmk9LfJa/8MFRWk7rol+v4X/Qu+MfBPxG/wCC&#10;gH7Od9+zv8RpZvDf7aX7Jsy3eg3dtqbpN4ks4/JkhukZ8M/noLdhIcFZzDIWjWd1rtvEPiP4X/8A&#10;Be3/AIJeSXltoOnJ8XPCscjRadasI5dP1+GNA8YyQUtb0AYyWUBjktJDlfL7T9oX4i/th/Ba1+PG&#10;itY+F/21P2T7mSHxVoV1Zok3i3SoWeK7tJUj2tJHKfMXCZWG4dlQwLeRsnO/sY/tPfCX4T/8FdPB&#10;/wC1F8MvEM1l8I/2q7KS08RaXMz407xMT8iypF8nnPeNsMjFlDXN2wITkb1adSVO8NJR1XlbX7nu&#10;vmcvtIe05JbO+nn/AMH+tja/4Nmf2sNZ+HfxJ8RfsEfFC6mjstea51bwr9sjZJ7TUoUAurYqU+Ut&#10;Cu/BIVWtSAN0hy7/AIOh/wBjeS21Pwb+2Z4P8LELd/8AEg8XXNuqqDIE8y0mYAjqElTcQCNkSk42&#10;iub/AOC0/wABNV/4J3f8FK/CH7d/wMtrix0TxRrS69vi3SQ22tQy772M5UrtmXbPtYkuZJwAEUBf&#10;1G/bU+G3gf8A4KHf8E3fEGleCrdry08beC4tZ8I7VCs1wI1vLInnC5dY1YE8AsD3FZVKsaOKp4yG&#10;z39dpL9SeV1KPs5el/xi3+XyPJ/+COXx5uf20/8Agmr4an+Jd3JqWp6PHceGPGDXjbjd+QoCtK0m&#10;XcvaTRlmJ5bd06j8lf2PbC8/YH/4LGaH4H155pIdF+IV54Xmluodomt7oyWMcp2dmSRJuAx6deAf&#10;pj/g1y+Nkdp8WfiJ+zzqd95cGueH7fXre387P2e4tpBbyKE2jBdbkFuhxAAc4ryP/g4f+Hl58E/+&#10;Ci1n8UfC801rJ4l0iy1yzvmQKI7y1P2Zgox1UW8TdMlpD25p0aPs8fWw3SadvuuvwbNKlW8Kdd9G&#10;m/npL8bn3p/wcEeBrTxx/wAE8PEGox6fPNfeH9a0vVYxFnYrCb7MzHkceXO47jIGOmV/PP8A4N80&#10;jl+O/wARNHW3US3PgWN1t5FL7VW/tizbQNrYDcZ7nA4JNfqx+2xYWn7TP/BLHxh4n8K6EupN4r+F&#10;KazptscbpS9tHcx4BXllOGQYUFhj5fvD8fP+DfLxtaR/8FAbjwNdaqyyeIfAmp2VvGm4tcTRiG42&#10;9cqAlu78Z+72GWHFg+eWRYinfZ39Nv8AI2q8tPN6Un2a+5M+/wD/AIL3eJbLwL/wS31DS4CkX9ua&#10;1pGnRNHtVXCSxztH1IIzbknGD7nNflB/wSF8J+GfE/7WN18R/FkcU0Xgnw3datbW8yBo5LomO2iH&#10;JxkGcyAjo0eexx+kf/ByRNfyf8E+vD6PbztH/wALDs5fOMjfukW2ukV891YscDHAK8AjFfBv/BEL&#10;Sbe48XePNUuJE+SHSoY4t0W+bdPM5I38jaI87uB79q7MtfLw3Va0u2vyRz1rTzyCfT/gn0Z/wUx/&#10;aps/2XvgdYeEPDVut94o8YalcSWLXMySLax97h1AOWG6MJH2JYHG0A8J/wAEqf8AgnH4H1/xBZfH&#10;39oywj8YeKr7XibfRNU/fWVlKVWR7m6J3LczENkBj5akk4kYhl8u/wCCpFz41k/bU+Ed3qMMg0e4&#10;tdPbR7OaPMUUy6gRcAK2U7QqyjkBQG7VH8bf2oPFWj+B9Q+DOkeJ9Z8N3Gf7S0fVNAuGh/4mMOJE&#10;jeRGDncI9oxj5ypyMfN6WGyycslcacuVy3fr0POr5hGObc81zW2XofoN+3l/wWL/AGaf2T/GFx8N&#10;bNb74o+PNPkdNQ0fTblbex0yfeNyT3OHw4DP+6RHYfMsmwha+JfiX8ff+Cyv7c13Dovhf4f33wz8&#10;O6l5aWsek6O2iQtG6llkS4nJupsIpJWByCu75Apr7O/Zy/ZD/Z6/4JzfD1PiT8J/gP4n+JnxQ1qF&#10;l0Pwr4fsft+uiLMiTXDXKIWtbcJII2kiijU7kVlZiDWT49/aj/bXGr3lxqH/AARr8TeXPYurT6l8&#10;SEjvOcl9jG13ZJxlFUkquDkHj5TCqjg5tYejFtac9SSWvlG6S/E+irc9emnWm0nraK6eu/3aHw3B&#10;/wAEjPAHhOa01T48ftTpcaheMZdU0LQIEWdeFc4nld2Z8vjBhBYg4744z4teB/2Xfg3fQ6v4L8HW&#10;un2lgwgmv9Wu3vJ72ZMEyRiQ7A2SNvlqhAUE7ea739qF/wBub4hyL4w8G/sb2/wn8O2am2X7ZqVv&#10;NcwKHw7O8wjd1AIz+5Y5+YHk14H4m+E9l8NfB958UfiX4qvNe1iOEw6K00jiGO4cnaY/MyX2NucZ&#10;2jGTtzzX6HktHE4hKrUmpWV3Zqy9bbnxWaVMPTlyU4ta/NlWfWbPxb4u/wCEjuLWS1jaIrFGxDMI&#10;g+0LkcZLMzc5A3HqBx6loo0/T7eJYPEM0b/Zwbj7RPEsS4jUNEjydSQNoUEgceua8j+Hmj2017b2&#10;cwZYY2j3Rx/MXj2l8cHcDlfbr3Oce56L4B0KyNtDaT3X2W0yxiFxsWOFgG8xueQWJ64ABPtWmeYj&#10;mUYv1OjJ6PLeS22KTaB4jS9FvYG7hijtds1rtnZfML5EpMQK7N+AR93JGTk09dL8XgYuPFtxbyfx&#10;wbZ08tu67ScjHTB6V0PinRdE1CGzltoY2jKpLcFmMKGNRIzAAnAJ2K3dQByBjAjgu9RkgSS28Dwy&#10;xsoMcirPh1xweLUjn2JHuetfORnW5br8j3ealF/8E89s/hr8M/D2rN/aUcl1Z3WlvN+8mdGMqsQU&#10;yqhTnMZ43EfMpGOa7LVtBtdNhsdJ8E6PotrG91Eur3FxL5yxQhhmMIT8wJ4LHjjvklcnRJ9C8baq&#10;2pSafb2F5DL5n2HUNvmf6wKzuMZzg5GAFB27s9a6C50ebT3uNVh1JZjNJIsFpPMCpkOCrODnAU8D&#10;DHdjgDIxq5y5veevZmHJFp8ui8jfvtGsdU05tEtJVs7FYg/mWqxFJQQQVaNmX5c8HDFunJ75en6K&#10;LKGS18M6RZQWkM21pLa2jLGIkB+gIJJHVhuAPJ4wX6HZ3d/czXFnaLIrWnksGjAZHAODtZyFGeQM&#10;dQ2CcE1K9yxubXVLeOK3ubdwwZMssAZTGJNqtlXDPjIAAJ2gjpXO5KOhoo+92H2fgnStZjtZL8yS&#10;qoZ7FpvvW7CMAjn5vmaNW+bDAMRjBNaU/wAPfD7Qzau/iuaaWJWlhhj1IxwpMDwY1YjJIBVSwwwU&#10;8AAVTm1DTLONbjUPEc9xK7NujYhYXGCTKUC7yw4VcyL8o53HJrktY0q51rWGFn42C20skhLR2iRs&#10;RwMZB+dtw4wSxB54yamMnN72sU48q23PPv2jvjLq/hLwPN8PrMWkd5rkjfaJLO/jmWS3XCmVjGgw&#10;77Qv3mAVT+H0J/wTx+KNv8E/2OfBsNzqtwml+J/iRrTaxYiGO6t7pZ7a3sXt7mF2VWhCRwM8b5Bj&#10;uCeATj4p/actRafEltGtdQmvVtbSNFmkkUli2WONhIPzN2PY819hfsY+CtA+PfwF/wCGKtf8H+H1&#10;1yxW51fS/EnhfVrfVDZXZmjRXv7df3Y83zEtfNSZnLG0QIQmK7sbGjTy9Sezab9O+vyPPoyqTx3J&#10;d3V0vX5H0V+3N+0D4W/Zx0f4dfFb4ReI5vC/xE0yxVtMs73QjeaJ4vjlmUTW1+4CmOWNiHFwzIw+&#10;05Q/vG8n4g0r4+X/AMVPiD488H6Lo2meG/Dn7RHhuK41Twvp1qttYWmt2jySwshcNJGFuoZWCxsu&#10;4XIG3GFHov7Vk2neNf8Agnx8MfD3j+zm/wCE48KeJPEWi6hPqVi63RhtbgJDbyFiChVJraHYQrhW&#10;TIwY2Pzr8N/BnjO5+G+r/Hvwc9leah4A1jR/EvlXCM4gEt09rO8oC8briKzcj7uyVRkFtp0yvB4W&#10;ng3Vqe87tXfrpb56q93czzDFYr2yp0/d0Wi72tr+XofYX7Ivg3WP+Cgf7Iuvfsf+MdZk0/4v/Ae0&#10;nf4YXU94Vur+wkZ47nSXVmJZEwkP8AXzbVeF3huG/Z1+KuifGX9izxV+wB431CSPX/DtxP4n+Ha3&#10;G4NNdoctaIvGDl7kcnGLiRyAIiaxv26fiX4a+Bn7VPgL9uD9ijxnNp48TeHbbVoZZY4PNhvvJ8m4&#10;WeJcqHlgO2ZTkNKbkBiM44fWrnQv22fH0n7QUFjJ4K16W6abxRBosMwt9QvSqlpLNgrFJWyzuHYk&#10;FuSSQ8nF9Xc4up8MJNSXeE09dOzf697nXGvySjTWso6f4otfml/WxjfB74kyeKPhB4u/Z48dWmsS&#10;aLe+IbW9tbSB2Asb5EuFeVSRgS7MLtIxtMg+XPNrwBo1l4C0y00UahLdTyRrNDBeqzvBukbOA/BX&#10;5s7kAGSRgliR6fN4B1XwxBJD4Yt9JupYfKnjZYXkkd2xnzWKFY8Hac8fdYkDdzseEvBMOjFpPEXh&#10;+SO6uJmF5JJcEs23B/gUqMBFJUDaSQOSTWtTE03dx0Te1933NKOFdOzlq117I0v2Uf2xfF37KPxw&#10;8AfG678LSeKNJ+GXiTU9T0fw/O7QpGb+0a0u4hKokePepjccMm+FSExuVv0Y+OH/AAXs/Z+8C6R4&#10;/wDEfw18HWIu/FunaRqukzajayxzf8JI0D2d1bXcZ+ciK2sNOy0alGBdRMW24/Mvx5qvwR8FaP8A&#10;2z42tZLiRopAsNreAo7N0jb5E4yOMfLksSCRz7h/wS68MfBzWNKvv26/jf8ACTRPGt1d+JLrQfhr&#10;4R8RTLHpOlxW8SSX+q3SzRNHIQLmKCHJIV1lYRbhFJHw1qNGtT5ppqPXzv09d/zOuEownd2cunyd&#10;/uOg/Ye/Y78Hf8Fg/CfjL476x8ftS0H4xaLrEjaM9tOrDR2OZbbzIWAMsMmXXcNp3ROSxB2L9rfs&#10;N/tp+HviFJr/APwS6/4KTeENM8O/GXQ7RtMlg1C3T+y/GlnKpSN7bjYzvEVYxZ+fcSgADRxeRfFz&#10;4DzQ/Euf9vn/AIJz6VF4a+Jvg2xa5k8GaHZiGz8UW8E0I1DTL2JNw+1Rb8jG37Ul3E0TM8DSDxb/&#10;AIK+/tMfAr9ur9lDwX/wU4+BF1ceHPiN4L8VW+ieItFExi1PShjzlLOCCY4bna0My7QftRBKOrRr&#10;pTpwrNU6fw7Lry9vlf8Aq5hU9p71Ws9d2+vn/XyM74R+INV/4IT/APBX22+EF74s1O3+E3iG+tTq&#10;VrNdP9lm0m+VljupU+czSWkp/wBYqh5BAwGA5WuW/wCCuia//wAE4/8AgubB+0z4bsNtlea5pPjr&#10;R4VuDH9sUti8gZwCVEs8F0h4+6/IYV1X/BZLTG/bK/4J9fs+/wDBVvws7XN1feH18OfEaaK3ZFiu&#10;xK48xYgMIi3q3yFsgHzYcDFdZ8R9Ptf+C4P/AARn0f4j6FbtrHx6/Z509rPVLe1uDJd6naBUVw6l&#10;i8rXFvDHOr4Jae3mRB8zA3GpFKFafnCb8+jf6jkm5OEPKUfv/K918zxL/g4p0e38E/8ABSfw9+1L&#10;8JtakfTfif4J0XxToGvafcOBNKiGCOeJxja3lW9vJxt5cHgnJ73/AIOUvEQ+J91+zv8AtxaDYtp6&#10;/Eb4VwlY4Zg8aSRCC7VCw4ZkOouhIwSYR6Yr59/aq+Pr/tB/8Ej/ANnmXx9dH/hLPhb468Q+CLGe&#10;5m3T3WmRWtlcxMV25VIUnt7dAT8oUnnNerW6W3/BQj/gg3Y+EvBV4G+IH7NviK4d9N80yTX+lyPc&#10;3crKo2+XmCbcoO7eNJkVfmKg3TvCNKU/sScW/Lb7jKXK5SjF/Ek1/Xm4o7j9sPVH+KH/AAW0/Y18&#10;e3un3Vxpvjrw38ONbhkvZjLJeW8t8WaSRGB2ZKvlMtxyT8xC/dXw78Z6za/8FsP2o/2kfENhJfeG&#10;fhB8HdM025a1ZWeJpbS21HyUUDLE+Re98gkDnIr4X03xb8OPjd8a/wDgmV+0vZ3usWv2K2074f6z&#10;dT24YjUtDls1jjVf7slzdSfOSQUZTjKMK+tvhvpfj3x78Pv2xItM8QrpniH4k/tZReApdesrdHmX&#10;Thd6TZKPmypVbK7uM54U7yOox5debhRjB9E18+Znp0KcZ1JPpKy+T5U/wRNB+zN8UfjN8D/hn/wS&#10;o0m3vrNtU8vx7+1J4otY18zTYLy5kvk0mV33f6dNO6ICxMipaRylZI9wGP8AHP4e/tBf8FaPjK37&#10;OH7GnxP/AOFZfs//AAVv7exk8c6DZu66prdmgEUGnqhiEsdphY1KyqigGXc++Ba+u/i98LL/AOJl&#10;9r3wP8O+JZvCHwxtZ1uPipqmj3Gdb8X6jcxRsumibl1RoWhM0oJlkRobdNse8jyr40fAL9pP4ifC&#10;m3+Fun+NdJ/ZH/Z20G1+y+TaaxaweINaiLq217gSCLTEkDvu3PLM0pYyrIJGAmjVvL0+a/rS3qVU&#10;lGSvdK+u+t3rfu2+iWytdnyr+3f4a/Zz/wCEx0k6/wD8FEvhfYftL+AZFjTx1PYrpB1uJf3cum60&#10;LZpYB8m6PIdXjyFEYBavz/8AjTZ+G/H/AIV1vXPgluudH8S36+KNJt7a4RhofiKBwLm3VlPWdXb+&#10;MqGjd1+WRDX1H8TPGf8AwQs/Z0k1H4bfA7w7ovj7xFbwyW891N4NvPFFxczIVBk827/0Y5YE7rYr&#10;Hg8LgnPzJe3Xw6/4TqHWfhX4CvvCNpqVwst9pl5o76fHO/mIiutoXMaADfkoo6jqMV9RltHmVmm0&#10;+6t/S7Hy+ZVlGpzLRx/4H3H7YXmi+Df+CzX/AAR/s4fEGlW6+KvEnhOJrS7uoUX+zPElsnyyghWM&#10;CSShlbbhvs9zInBYivJP+DbX9qy88Yfs7+LP2K/irbXFj4l+E2uPDY2OosEnXT5nctCVJ3N5Nytw&#10;rMQMCWNccYr6u/4Jv+PfBvi/4GW2p6Vo9jDJqen22o6ta2SiOKO4bfD8gAx92JSerbj83PFfEvxy&#10;8NQfsA/8F6/DP7RXh/SZbPwb8cdPMGvW1pH5cCzSSRW12xKjcdsws712xy8+M8k18zaUac6cu7aX&#10;ZrR/h+SPbpqNao4xW6uvmrpL56ejZ89eObbQf+CVf/BwHput+S1r4M8aeIl1G3e5jCxwabrPmwTY&#10;VFyqW9w04CjnFuhPJr6X/wCDmn9mSf4ifsaaL+0P4eiZtS+GerebqEW5t39m3ey3lxjO7bKtu+Tj&#10;CrIeOBR/wc7fsp2nxY/ZZ0r9pXwTot1Pr3wx1Bn1NrVWdjpNzhZnwM58qWOBs/wI8pxgNXvv7IXx&#10;j8Af8FOf+CVdjb/EW+mvpPGHg2bwv48aMKJY74Q/ZriRiAFR2LfaFXssqntgTLEOKo4pbx91/L/O&#10;I/Z+0pyp2/p/5O7+aPNf+CFvx50v9o7/AIJi+F9G8RXay3Hg+4vPCesNNCH3R26iSFSAANv2a5t0&#10;wMklTySWx+Nnw9Oof8E0P+Cy9jouq3rabZ+DvimbGe6kY4TRbtzD5xOMkGyud+O+cZ619M/8EMPi&#10;l4y/Y0/4KIfEj/gn58WXWyPiJ54LeGa1ZfO1LTDLLAytkFI5bRrl1IDeYfIA4PLf+DlH9lknxNoP&#10;7aHgHQ1jtnVNF8ZTwwnIlGTZ3EmEAyAWgZ2ORiFMV1YeNOjmlXDP4KsdPnqvzaM685Sw9PELWUGm&#10;/lo/8/Q+wf8AgrJ8G7/9pT9ibxv8OPDVk02sQ2LarpNnDau8jy2rrdGFVz/rJFjMYJ5JY8Z5r8iv&#10;+CP/AMTfDvgb9obWvDfivXXs11zw2y6PD8+J7+GaNlOcEArbtdOGOM7MZLFQf01/ZR/b30r40/sk&#10;+FfiHJr0dxqz6J/Z3irzmaST+0reIRTM52gBpCBMB1CTpwcjP5ZfHj4P2vwW/bZ0nXfhrYx2Ph/U&#10;9div7K1tZubRBIj3NuQDxEqsSAONjhTnaTW2S4epHD1cJVWl7/Nb/kjmzGtGGIhiIPU9u/4KL6t/&#10;wsLx58N/FmmSTXH9g+KoRcR43eXHI1vvcDjADQL2Iy4xjPPzX+1OfElvrFuiySRw3bNcQlI1CxTB&#10;sMoP3yd655YcYAxX1N4T0zQvGt61x401Wa2swWNqsVrI/nknB5T/AGskt1JGBgnIyfjz8CLb4m+F&#10;7jRNAjh+0aexksrwMkKytGdrp84G1QN4+82WQHOMivWeOo4erGh9lWucFPAVq1GWIe+6R+qX/BE7&#10;9q3wD8a/2CLj4mapdNN8StX8USaV4otNPt3kvL/UIbWMW6qsYXyoPJPnZXEMZeZmYESGm/F/wh/w&#10;ViTX7rxBodh+zxpOm3VsqaZ4W8WWep6hdbWIJN3NCAFmVyNywu8PGQXKhm+av+DdOEfs1fGTxF8N&#10;PFHjC0gb4iaXGIfN0tgsE1kJZgUmfZw0Lzg8Bd4T7+Bn7r/av8P/APBOHxj4om1j46/Fbwjr2qaK&#10;hefw/q3jiS7WCN+kkulQzGOQ+jSRMRnqBXytajR+uTULON9NO+vX8z6CnUn7OMuV3a167aadF+Z+&#10;Xf8AwUq+PP7Yvwh8DW/wh+IX7Onw31TxFqMgFz4g+Hfia7vo0YFpFh+wTxpcWwVY2P8AcAK4YHNf&#10;nB8WPiz8TvGetWPgj4i6ba6a9ndLLJY29uVILL8pcF2bIRuASMbunNfoj+3p+3H+xjr02m/BT9hH&#10;wfaasyX0ss+m+C/Co0XTzMMKWkDQxDABbMirIuACXxivzT+McVzpXxu8QvOzyBNeuzv+Vtyi4fHf&#10;GML+XHbNfc5TT+p5bBbOV9Oll+u3U+Rx0niMdJvW1tXv/W56l+zQDrfjCwmOmNcR2kBacxxruXET&#10;qrHJ253BscZPPrivpGRra00iC9tPsN5c/airWNtC6ymMnj5iGZMAy5+8G6k+vhn7IPgrWL/RLq+8&#10;9VtYb6aCQyTPGSyqGX/V5Y8MSeBgD/a59u1M6FpkljHfWNy6LshgvpLuMGT5zlT86lsBBlTnG4fL&#10;zkeVmlX2uL93W36Ht5fT9nhld6v9bFWXVUWOO78Mzt5cnLWzQ70ZvKyp+UEgHavKtjKnB3HIu2tx&#10;8V2tY2DafFmNT5Umno7Jx0LHkkep5NZ0vjYC+W21nQ/sXmTK8d5czZj/AHnzf65fLXO3LHcRjaQB&#10;8ua621tvi1dWsdza3ejSxyRq0cjarprF1IyDkSEHI7gnPqa8+VSNOKU7X8zvjTlUvyXPBNZ8c6Dr&#10;klxeaDqT2IVt0PnTOyyDaVDjam4j5h97DHbyOCK2dI+Ilrremy6ZG0c00lruuZCqxrEokUD5izsx&#10;PUZOfmPA4NeFfbb1oZPLvGRclvMZR5gxgKOg/hHTjAA9MVHY6zf3F81vFcXHkMxCN87EfMxzg9Mh&#10;s7u+e1ev9UjKNux5rxet7bn0gfEN9b6PA9pJIbVrVpFuVuvJ8nniJmJznleMHHfHfAk8Q+HLaYz6&#10;v4wkurmX95M0arMDuP3ech8Bl2kNgkdDt58QjXWWveHeSNoxua4csS3bGTyBwTzxnBrRsb9bUYjk&#10;jzG2f3ZDZPZRtxznOM5A56VCwXL1KjjObSx7OnxU0lYJNP8AsAujHIwknYbCMMcZ3eWdp4Hl7QQe&#10;c4wTTPxCggt4dL8PWcDXDSSRXFx4j08XUXk/Iu/y2yDz8u4hMBeOxXzGz1OE2V1pV7Nve8gbY5AZ&#10;4ZUww4z1P+rHX/WMenStpOuWwuGjvJYVRg58uM425OT828Nk7j7fToT6rBJlRxCutTA+NOh6beaz&#10;Jrst1LJGtqqWvk28nzyj5TvLkMq7QxONxY4AwDvX9Jv+CeHwZ+DPwp+Cniq/bxhDBq+g37WXjrxB&#10;okH2XUP+ER8Q6Q1osdvtLGW7stSspLkQkPI32NjHvkliV/F/gD+zQ3xG/ZO1Tx7Po2G8UeIrez8P&#10;NcaZvNrFAjRvdrK0DHdLMJY8LOrYtJQ8bh0dPWPDHi/VfBfhvxl4/wDhRaarrV/dQ6b4fj0RIWX+&#10;1JdD8W+GpNLu4GRiyNcabrdkjMAGa5kuJQCZiw8jNMR9YpfV1ok7Pz238tXfzO3AYdUa31je+q/X&#10;/NHffta+EfEHxE8Q6p+zX4R8B/8ACTeNNJubjUdUs41RbSzvJ7T91qU04Ly3Wnw219DNarHHLcIZ&#10;LSF2jk8qGvlX4a/CW9/Z61HVvh9N8TbqHwL8UvDviLwTJrFncpLZQ6s0obTpLl1AVYbuyh064jkU&#10;jzY5VYAxjI1/2x/Heq+IPG2n+CPg1puvW8mk61aaLpWvaVZvJJbx6Ze6tplhLBtOXN1YwaLiUkM8&#10;unB0/wBUhriPEniP43eKPgDe/DiJtNkm8RaFZeM7W2ihjij1e0XF3HLZD+G9sJjqGnskeC1vIseG&#10;W1iA6cvwvLg4wTVpWunv69vNf5HJmFZfW27ax2a/L7z5t+HPjnWLWwu/hZfeGbXUrPUrKS13XUTN&#10;Lpw3iZ5I2zwBsYkkEqGY8nAPc+EPjpoXw00C08FWXh1ZUs2mcBrwRRMHkZl2jYS4wQCS2WJb2J3G&#10;+HHwu0/Vvt3gHxKmmw65axO1wsjss0BkWQSRrlWQmRBujPzAqVX7uX7N7r9lrULGPQbfwhY2rW8M&#10;sdq/l7Y4PkIfznmLFw5jHz5aVd+V3cqfWxGIo06ns6lNy9On9eR5+EwtepT9rTmo+upxMHx0+MPi&#10;25U+C9B8tGYNdQaXGzb+eA2M+4wRgkt0OTXWeEPE3x58Q+No28SXd1psaXStqTPp6W7+WXVTjCq6&#10;MdrDcuCSpPLdb1p8eNGtV/4RTQJf7B0hgYljVEWO33Bl86NLdlEeCxck7t+BwSK2NP8Ajd4HGo6t&#10;o0c/2y2kZjYrJcRvMq70Ik/fNsRPM58oKGx82DkgclSvaLUaCXrq7HfTw8nJXrN2fTRf19xxvw2T&#10;w/8AGL9vLwT8NfFsNnqnhy216OObTdauUt4bmISNJ9m3t8rO5xEnmbQ7eWrbQTX6afth/sJWPwJ/&#10;Y81DRf2LbW617TdW8ST3nhvS7HAfQ7jzYJ3sGVsMkkU0FyzZ2yJ5ckbAOqkfFf8AwSZ+NWu6J8e9&#10;Q+GOifBL4Q+JY/EN9JbzWfxO1pLJ9bkmJhisrSWSKQGUmQRhEhZCszBkO4Mv6tfss/Fz4OXfg3xT&#10;aWg/sm38Qa54U/4RWPXZFu3s7XVNKtJrTRxNlnlkWa8vrONm3LDB5UQJhgCR+fmFaWHlGNtrP1f/&#10;AAdjpwtH6w51F00/T8D5A+Av7WfjjwJ/wTx1z9rK2vHPiPQ9Gs/EVpa3PltbT3qXIgdJVRVDJLb3&#10;c6NtIdQ+QVdVx8SfCa9m+Ov7Yfj/AOCEkn/En+P1ncajp9w9qiQQ3kqSX8N1t2/LHCzXAATGCFHV&#10;AK+tv27P2f8Axv8ACT4Y/C39gbw78KnsLNI7XUPE3iON4I4dQ8/WLayvJLWMHMUBn1dWVWYECYJg&#10;LGHb5xk+AXxI/Zo/Zv8Ag/8At3XfhmG31v4L/F/UvBXj7TZtUlE9zdW1211DZyeU2Y4TD5tuxBUk&#10;TDGQwr0ctqUcHRlUsuebfL6dF6NnmY+liMVKNFX5Y7vpfv8AJfmz37/giN8cPhWfA3xG/wCCNn7a&#10;FuYdH8eXUkekw30hha31VAsU1mGYEea5hikh3EL51vtAZpgD4zo/gX9ur/gi/wDt0RaF8JbBv7W1&#10;q/OgeHb7U7cx6P4ttppY1jQyM6R7SzQsyiVWicqGYFSa+jP+Cg/7KP7Pv/BVHxZZftb/APBNfx5p&#10;c/i7UPDcV54j8Ix3kNuT9ntoyhk5/wBDvVULCyviNiqsHXBd/I5P25Pjt+03+y38S/2Bv22/D2oL&#10;8Q/AekR674C8Ua1G1vq9jq1jcxRpbTByn79ll8oT/KwSSZnMhINefGo6lSUo2fNpOD6Pa9u39eno&#10;uKp04xk7W+GS9Nn+Xna/rYuP+CgH7FX7VmjeIv2Z/wDgoL+xJa/DzxPeeLp9TsNY+GuhzxXVvqk8&#10;S29yxg3STR3bPDESpWWGZwPMjjKeY/mf7PX7LY+Avia8+Ivh74v+KNF028uZbWOxupksftkB3L5d&#10;wXUCT5DJ9wBx99TE2Cvo3ifWvjd8W9T0n4zfG3w1o+pfEOTRY9N1TxBbeGbWz8tVG35WWImRyNys&#10;y4UbWCBFKCpbnQbbWk/s/U76+sm0+ZhFZ+dMZVkUOPlAkIYkI0isVwoVVAwOeaVaNOLpU3yp7q91&#10;frZPWx0ww8qkva1U2+nT7319Nj2L9mH456f+yt8QdI+JNz8M7PXl8MyXr2+k6hYhrcXV2B9ou7Yn&#10;ebadihDyREvtLL8yyOrfXf7Hnxg/Zs1P4L6bpB/aEs3+LHir4u2vjvx9Hr9sdItF1C4mjW8+z+YG&#10;T7OllGywLvLMyxu2wuQvwbpekabdz2diNSe4t5Q8qTTQbWuBtC7+N25lI3YBBOAxAwCH6lpWhadf&#10;oL/QbmaXDTyww2908tyCBl5GAZgCMLyuG+XKkkY8+U9763/M9ONHnVlpb/g/fvtpc/bvwdoVn4j1&#10;Qr4OvJJZIdY+3SXkbxPumkhEf2kEvh/kEiAsAPmTAZenK/tG/Brw4/neKLr9hfUPixrC2rwBvE/i&#10;HT5YCoG4Li/unVFLZxtiIBPRQSR8T/8ABCDX7m7/AGsPF2nyaNZrYan4FuJ4LhfLfz5/tNuf3kMY&#10;DDK7mIc5xtBCMCK/RL4x+DPOsJF8P+G/ElvP5RjWTwj4jazji7ZaKWaOE8DjcjgAYz0z0UcPy0uZ&#10;Lr6/ozy61SpRxijzaW31Xlq1JaaH41/ttX2oz+LI9Hl/Z++LnwesdNkih/4Rv4X/AA+sbnS7afYH&#10;2/bLVZhLgDrGkZ253JxivizxMfE3iv493XhXw/4x1jxItnpCSy3Oq28cNwYnHmMo2xRKq/vkXawD&#10;qcrwFGP1M/bb+E/xvtXj8R69+2TN4fm1C68vTfBNto+mX13NHEjma4mn8mM4KgBgsaRo5wJJN6mv&#10;hvxl8AvHfwq/bD1u217UtPuo7ye/0ZdZ0G8WWGOaGGK5kt3YbdsqReWXjYqVDKc4KmvpaeLlQwa1&#10;95J2+VjwZYONfHNPZtXt5+b/AOCfVP8AwSo/4KN+Lv2XDcfC749/DvVJvCd5IsOm6jY6a08mlMcs&#10;weKLLOjSMC2BuAxt3DAHtP7fXxv/AGd/21PiJ8KfBvwO8R6b4q1nw/4surjUNU8P3cN7Ho1q0KpJ&#10;HI0RkwzXP2VjCecQbiNu0N8K2WraHqGm3F2urLqFnCuEmsriT95uIOdxOxjtcNjCk7yB0Fel/s4/&#10;HDW/gv8AFzwKmmeKrhNG1TxRpbatY6PqLIbmxaZVm3x53XGFJ6MCFfcMjp8pjVOvJySs306Xe7/z&#10;Pp8Hh6eHtrfl63+SP1m+JOh+Cvib8MNX+FPj/Rbe+0vXNBl0vWLW4Zv9Jt54THLv6Nggsu4DOe4O&#10;M/m5/wAEF/EniT4FaR8V/wBl/XLS0MHhvxHLEzLM7Ri7glktbgKGAILmKM7iozsUMc4r9Gfj58Mr&#10;uKG30fwZ8Q/EGl3WpMUhu9B0Nrm3jXOBJ++SfzHCMeC4VjjAHOPy9/ab+KPhD9iH4z3HgP8AZ7vL&#10;m+n1aGfWfGGteKrN5dRu7+4nkPyW6rbrAzSK7jMf/LVVYAEV5yjiPfoLfR+luv8AXcdGdJ0lPv69&#10;/wDgHlf/AAXq+E3iT4eftNeAf+CivwbEVr4g0/VrCDXkADbr60dZLO7KkZZcKIHLED93CACWbPs3&#10;7S37V3w5+OPwQtdD+IWkW8ln4q0JBq2gyXSybUmj3tEGUqwZQceZhDuUEYrxseLvCnxV+Lfhe9/a&#10;s8Q6qng+DxFHHqS2sVrDIoL7iUzG8m6J5FlKgAuQQVztcfoT8dP+CTvgK502x8Ufs3Xvgnw1pq6e&#10;32fWNe0nUvFNxeRSQ5S+WManaWaAbgBGbe4jbhtx4QenS5ZUaSqu7hez8t0r+RzVqfsZSW3N/T+8&#10;/Er9mTwz4r+BOoeMfCPh3Wr250i8ug+l2qWu6SaKIHbNngKxEoDYwNyAn7q13+keBrHWtVttW8ba&#10;gZbxW8qx0sW+MkkKwbcMtgowIA425G77p9e/a98deLPEXjzS/h9rfxDi1O58J6Tc6Zq2n6T8Mv8A&#10;hHbBGE6Y+ziNDGRIUZi6OyAdFUkgeeL4N09PC9n4dVtSuFtbgPBNNNKoctwoLgqrxjOMk5+cduF9&#10;nEYupGyejdr/ANfccGEwNGfvb22v5eRe8Q3Fh4WvV07UWXS5LUrE66eqpOpDZDHlpAMZxjYQFwCA&#10;QTtaJ8QdM05/sMz3k11I2xWXUY43YnksU8s4ZeQFJIIXOeorzvxPY6bFrNpdyssTWDs+1jJND5bN&#10;uMe+Vw7jjacHZux8pxtrYsPjH4auIZB4e8HxQiFoxJPJvKySuWww3INueTwmcvknnK8cqcpRT77/&#10;ANM9KMoqT6W20+/Y+iPDfiLxVa694V/aE0/w3oclvazWupwQXtq26bypstBKowuCRIjYJBCkEEYr&#10;9ZPid49+LPhv4fLPof7PEOt6D9nzpo8E+LLUyfZTEXhYQ3iWkaZ+UBUkfGVIJxX5B/sN+OfEvjjU&#10;Na+E/irxFb6XNfNI/hewlgjkhc5Ilt0TcJGJVTKuwA7Vkzzgn9ZvDGreNvCP7KemWFxex2uuaPoM&#10;dldKunvd2knkgIjtAsnnA+UELBGUAuS2ccefL2dGty3/AOD95NTmdPVaX630v6P/ADPxD/4KJftT&#10;/F/42fEmTw/4M+AHiXwxqFq0sd1qHj61js4bcllAZVR3EpHHTdtyDgivhH9sbw3q2gfF1b29uUuP&#10;7V0m3uVliclZHxslccDG6VXYDJwHA9q+qv8AgoLqPxP1b4867ZfGDx7o8Npcaw0Nto/gC1l+3auX&#10;kQeREJnZ8lpFyqEjJ2txgj5j/a78B+IfBXiLw9pPiP4aXXhFLfRUhtPD+qakJbm3tN7vDJJydnmK&#10;2cbjghuSwYV+kSp2wNC2yX4Oz0+dtz4enJe3qeb/AC835dj2T9j6S88Pafq/h69e8tbW9uk1GGaK&#10;0MjBSCu15CpwPLET5PQb+AxzXpmufDfT7HWf+Em0jQdPutQuiskN1NcP5Yw6nzA+4bjsJwynJIyc&#10;5yfM/wBmi/8AD118MNNudYijtbhmVo7i7uGURtGBEG+ZlXAERk2gk/PkHIxXVar8evhDpl752oeM&#10;JptTtpN63ENo0hRonEkao5DKTncATtUAkEjOT8viKOIqYiTpxbfXf9D6qjVw8KMY1JJdtv1O0+I/&#10;gD4Q+FtHtYfEV5Jfa/ZtbXF9JcaWJbG3luJYyY5GjRVEoByGDB+mNykmvKdd+K/gzwxrd54a1BrW&#10;S40+6ktppLXwnJ5TvGxUlMXmNpI4x2rlfjB+1d4h8d3Mdva+E7KOxt2eS2ZhIs24qV35Em0YJDD5&#10;SQVHUZFeI3Vpb3NzJczSTTNJIWaaSRCzknO4kkkk+/NejgcnxEqd6+j7HDiszpxn+4287/5m5Glx&#10;KskkqRp5ZaRpPM+Vz97pnHAOAPrjimxKluUeYyBs5lljm2gDIIG3OFwe/OeOnb01fCfw9uDMJZZr&#10;fK5juljUjdkYT5OnXGOvBPc1WtfhbPqWoyiPWtmnx7XhkbRGOxnU4WQk5UqVGSA+CVBwWAP0Lyvm&#10;S9m+a/Y8P+0OX41axwcGhTyWWIdLmm2SBl3ckyD1PLDIwepOPXigRX00nn3FjJbss6ncXZgu3LYK&#10;4JxycllBB9Otb/iOy0fw5dLaJrMd1N5n7xfOkjaBRkAjKgtnk9jgEEDANQSeGIrexXWbrUrKOeUq&#10;bBY9zOEywLbsA8srAAEk4bgDAPn/AFWT956Lz0O5YmEdFr6GDbak4uLq3khZEw8f2fChpAxwHXOG&#10;B+6cgHuOhJNe50nShcR38Fx+9tdhju1yud2TluRubdn3JYHGCM6l1ZNa3MkqlfJMe5dyFVkUg4BB&#10;GeuM8k5x6VJbw6Va2qQ3FkzMy/NM+5dy4AwMd+CDg9ewrOVC2sfzQ1X5tJbH35/wTktfF2u/CT4L&#10;vp/jKS8fQ/ipb6Vq2l3Cho4NFvtasY5VcKoJP2i+MuWB4LDhQAvg+sH9qHw18TodA/Y/1Txda6o3&#10;gKxTxJD4TvNYt5NRjtop7LSr3/QmE21rMWN2mSIw9wqurLlT71/wTxW7+DX7MV38QE8Y6fZDV5NW&#10;kj08aet1dzWcmy0i1a3hOHkOn6hZQXLRjczLHJtGayf2iPA/wX8HWGu/HT9pO51Lwt4SvGstO+Hv&#10;wz8L+ID9v8YLpreRGomAfGkw+W8EFwqK0keJiwPkC4+HnU9nmlVKN7tq1rq/p1/rVH2NGHPlUG5W&#10;0Xl3e/Q4f9nnw38XfB3jix8GQfFX7R8dtLurXWdP0HxP4gBk1y+n88SaPcvMzFg1hZ2oQEqba4nR&#10;vMiYkrS8MeP/ABz8FbC4+JnwD8Jf8JJ4N8LeIbq+8SfBvxJbiPXvhvqAdzP5AYGaK24YMwUxFHuE&#10;ZQwlkDPjT4p+H3g/w7P4X8Sf8E29U+DvhDXrG3kuvEVn4luNT1TTJJHRrW5unuU8+FPMETKp8rKl&#10;iscu4Keb+JPiBTZ6hN8VNe1rS/ip4B+zRf8AC0vBLRs+raNKqLb396FkVruEBkikdd7oBGrbwzJX&#10;p0+apLmktJej/wDSW9E3sndX63aPJqRjHRdPVefVbvvaz2fQ8c8Zv8EPFvi281j9n5bzTI9amknm&#10;0O8j8kWacHbEpLIoJZsje6hiijAwKzAfIJnvdQYN5YkaS4EayFhgEMQuMemWIXd3rF0TXJte8Uah&#10;4ibRLG3vI7XF9caSoSK5bndIqKRGhZVBby+ASCFGTWxbRI8MMV/dTC4X+GSRSZht/wCeYGGHc57D&#10;gZJr3uXZ+S/q55dKpFRs/MNT1K5tGWGPTBJAsOftC7l2MCMEDJVssMdhgMCRnIdFLLNd+fp1k0Mg&#10;CyRJ53mEudoxuwMcfLnpwOnBqwunatcymO3to41aP5RNMGLg8cg5C/Toe2OAL+k/D+/8R6/Fpemw&#10;ol5qVxDBb28cv7sTSEAA7ztznjJPygcU+VcuprGd2ranpH7Mfwtuvhzcah+1BNbXFre6HY32oeHt&#10;U/tAoumanBp93e2E0mMndPLZlYF4Lssm0qUAb7a1LT/F3gf9om3+G37Ovh1bzT4/jV42+G154Zt9&#10;aubSO8tdKkj8R6NOZUbfFdafd394IbmN0nRLeNFePJNeYfFS/wDhO/gbxd8IvE3xD0nwD4W1rwzp&#10;brdXyG4SBdMHiqWyiZokmmOb7+ykIjjeWSC4RhxJ83sH7PH7T3ws+LPxk8SXnwh8TabceI7n49eK&#10;fidptvdMWm0yHWIItA0qzlmgaS2Es15qds0ixyPsSMtIy7NtfN1qvt5upJXS0/y/X5n0GHpxoUeS&#10;Ls3r53toel/EHV/2Vv22vgVrl58I/EfhfT/FPxP02OKz8UT6Pp1jqXh+eW6gu9OtriS2tklKDVYr&#10;S1vY83LJNq2n3HmeVNGx8c+On7R3w4+DHh3V/if8WvgxqXiX9nL9o+8aP4neCbKSRNU8B+O7ZfJ1&#10;K3VZfLXzmeESjzPLZ2iDxMgh/eWrb9nv4f8AhT4T+GdDS21CHSZPhzpXiSTTTo0kF1ILWzfw348t&#10;BlgTf2ax2GpGFVLmaxyoZoiaydW+Kvj/AMB+BPF3jL4teDtP8eeCdQvrTSf2mPBdrYrcq14EVbLx&#10;vpSBUj+z6hbJbXPmIiLJJGCjEqssJCnCbUVqr7Xs/v8Ay80RWlOnC7Vn3Xf+v8t2fPHxg/Ym+MX7&#10;G2seEP22v+CdHxeuNW8A+KJpbjwX4kt9atbe9sF2FjZ3iGQLIQhKSIV2uVkjkhQ5jPNax+2F+0L8&#10;WvFM/j347/EBvFHiRZlhuLmDT4rW2s4Qgx5SwmJJ8q3zyMjfdKoSOTz37Rfgj4YfDTUfD2nfsa/t&#10;b6t4s+E3iKe8uv8AhH7q+mtpNO1BFjgnS4t2CBzInlsjmNJCnykABJJPMLqayspreyj8SrdLM0Ye&#10;NopJFdyd6Rltrh+DtZQSMkjJr1/q8ZU0paya3as7dEzx6dW1Ry0UVsltfq1/l6n1VpfxX0LVraG7&#10;t/iwvhmztZooLy6XRAJYI14FupIKujOwCkq33s7Rtwe80jVfCsYbxfpOqB2t7VPJvF0ybLxbjgBn&#10;X94qiQdgm0EgjOa+G49E1yWaGWTxINLjVY/N+ziPDnhAhwRt5ZgT3H0IC2t74i0G7aLwj4rvNOlg&#10;8tlurO+8t3IUDbhZFKqMoSpJU7iMgHaOCeVxlqpHpxzCS+z/AF5an2v4g+NVomuLpWreLFvzcefB&#10;Ja29tG0tomN3mJ8yqgGVba77lAIG05c5Op+NfF+h6bb67qfifULi0tVWSWaHyws0kmAjCFpQ2cAY&#10;BBC7Sdylfm+b/A/xd1QWKtrYXUrey2wyRpIysTjbuMgHmgAgH5WAzjj5iG6jTP2rtXmjh0bR/Cln&#10;atb2rW8UkjJ5e0D53CkAh+ob5/m3EEMDmuZ5fKnU0V/u/pHSsd7amrtr0ufpZ/wRM8Qaho3/AAUE&#10;0XQ9Njvvs19o2oreFbfbbMFtCVWPY2xATCp27chgRwM4/XT4patp1tab1tfmkm27o7p0Q44Kt5Zy&#10;eevB4HIOMV+HP/Bvt8QPFvxE/wCClHg+K417dDaeF9au9S08WKIsbtburYf/AFjIXkibaRncSe3P&#10;7Q/GzxAmi+ItNju/s7QrJJc7pbvyoz5e35Qx+XdlvuNjOMg5GK0jTlTo+/3PPxnLUxcGtPd/WR82&#10;ftieDbbxR8Uvh3+z/wDatPjtNU1gy3NjpdqltC0cZR7iV15dpFgWbGWCF8HZvEZX8V9Y8H/Fb9nf&#10;9sD4pfBX4raXcPqVv40s5y7JLJHdO/2qITo3G6OeK4D7twZgUOQVbH7xfD/R/wDhf37YHiz4n3aw&#10;3GmeB/DsOj2HyiQLfXpM0mx1wu6OBFVgM/8AHzzyK+Ef+Cp3i6zPxH8TaBeeGIk8Wafolkt1eSxj&#10;zEtI71ZR5Bz+8RyyAqSCrIdq8qy1KtP61GhGN1y29G3e/wCRnCKjRc27O6f/AAP1Pjy68YeGNCv5&#10;/BVvYw3V1p8PnfZbe58x/MJkDohmZEITARuVAJ7kMB61+xX8Mta+Pv7YXgX4U6n8PNHVbrxJFcap&#10;fNfETi1hi+0XBhxJlHMccnALAE/l8da18etGutOWON9StQtw7yLZKjsJHyS4doy7FQASTtdjuG5Q&#10;QK/VP/g35/Z80TSPgx40/bL1nwBd6hDrjNoug/8ACU6lcyrHZ2zrLO/78y5Dz7EXy1KKbVgWBGK4&#10;quHdClzTXz/r/JnpPEc13F/Lz6f1dbH3X+2f47GieF9V1zU/FOl2tjothJeXy32uPDJp8rQypEsk&#10;dqEDRSYfHm3ChmUheQCPwjj1XV/F3irV9dbS4Yf7YuEvGbTIY5VKyffAlzJ5cMSeSgRSCfKY4Uli&#10;f0F/4L+/tr6d+zF+xlZ/B3wXd6Pp2teMLxbVdBs4f3dhZgGS4UrGcOMGONgV2nzCNg5Ffhg/7VPx&#10;c1fVpteHi+4N9cWkNi62UCwEW6bf3IUAAJvTJAyG25IycjTL8vr4qnKtH7T3e+n9fgcf1yjheWnL&#10;7PbzPsqL4o+GfDyC2i1SNLy4uEVZLi0+0iM5bKeXIwVdnyjYMjIyVJOG/WD9mb4hfD/9or/gmr4f&#10;1r4l6/4yv10Ke60+8s/BOsarp91O0d00dsYf7IlS48uK2jx5UbbAm5nAChh/N/qPxz+IXjDUU0aa&#10;6uZYLiLylsIpDJFIxYnBU5EhJ9BnnAHav3U/4IXz+KdG/wCCPU03hTwfaat4o/4S7W7zTotXujYW&#10;9vtVIzJNMsUjQJh5EAWN2YysFXG4rtjstlhMOpyau3YKeYRxUnGKeln28v1Pkr9sf4LL4F+L2m/F&#10;Lwd47+IX2HxJPNFb/wDCxLfULea1Fs8cToY75EuRHmYDMqtKzDeHkJU15u/jG7bVkvpnEN3cKqvm&#10;1VopVjJyAzsC7lkBCjGwYyBwT7T/AMFzdW/aq/sb4IxeIrfQ7zxFqlj4kvdQsfBNnPPbWkFxqEIg&#10;HmTp5hPUBtiYIK7cjJ/PvXvDXxOkuodO8eeO9N0dgzRsra5bKYPn2MjxQsWJ3LhgRlTjcRhsdVPB&#10;vGUoTnUS0sl10Vtlv5GP1xYWUoRg2r79NX3Z9F+KfGF/d+Gr6+8XpIdPWaNQ13Ev2GCOLagITauA&#10;xBGclwSM5xXBat8dPDywy2kvjnTZluZPtLtosUtqsJVcLiNUYsx4BzIoIGCqkBl8bu9F8AXepKJ/&#10;GOoa3ql0pklj03TwwecbsIDKwZuQvzBcKDkBtuDyd34htJLv7JaeRHJJuaSGRcFOMgKcZ/rx65x6&#10;mFyehKL5pv7rfnqcOIzWtf3Yr77/AJaH1F8E/wBvhPgl8dfCvxSg8KLfR+HfEUGox24vFt/Pt45U&#10;dk43MdyK4wTwPxz/AEqI/gzxct1a22u/aLW8s4Z7X+yldnSOQkozbNxw6YKsAOFPNfyBXFxNNcIL&#10;bVvOmTI2Qxl+APvAZBAHqR36mv6sP+CXninxJ4p/YT+CGueJTHb3M/w30q3aKSFmkmaG3VDMSSOZ&#10;ETf0zl92WGBXl59gMLhalKdJb3T/AA8zowOKrYjDzVR3ta39fI/M3/gtB+xt4L+BPiSw+O3gDwz4&#10;fe5uvEKQ3EOra5eabq2oM0MrPFa6gwLEMEKyKjoypuww3Fh+Zn7b2qfDXxp41m1PwR+zXL8OWNpH&#10;cXlpdePLrxHPeyjK+Y9zcFmHAHGeM9+/7af8F1rbxdpfwZ1kv8KbeXR2mink8QeGrwtqVpKolXbd&#10;WH2cpdWaxysS5eRldkY26KjTR/hSPhF8TPHWv3mpeHfC8NvaxPHF/qks0iTgI6xuw3Ls+Y7QSCeR&#10;nJr2srrUJYKMqsrOLcVd6W06Hk4qjW+tONNXTSfzOR8L6ncWmkx2uovJIu7dJFLcMhHHORzjOMYw&#10;O3XGKszaldrJGtskO37zSFduMjGAoPTP1789M9foXwK8a6/rFxo0X9lteRReZ5DakpZxvVCwRScj&#10;q3II+VuhwDJqnwii8ICSXxh4x0izU4kjNu5upJARkERgKxBbHPbBzyBn1o43CL3IzTflv+BzywuI&#10;5eZxa9dPzOIULcWsixwR+a0in5cbmYDA49umf1qKVWWVlFjnDHkv1/M11ug6B8PrzU/7EsdX1vW7&#10;6Vm8kaPpqwxu3XDNKRhdxOWxgAZzxiuph/Zm+JU0Kzf8JDoMG5Q3kSXEjNHn+ElUKkjpkEj04rSW&#10;OwsXabt6oI4XESV4q/obEF5pjaKsdp4i09LpJiYx9l+Uqwxho/LZskE57ZP3c4NblvfXHim1hg05&#10;4286DZ9g0uWG32LtPyrJLGDn+JV6HaAck10str40s7QMuk20zQSNkW+l3XltnOX3NCckcc4z0OcG&#10;pNU8P67rkcd1r2lTSGNQ8PnYXacdcS6cSBhAMlgCMcGvdjRlTjZfkeHKUZ7r8TltQ+CVnArWVlYR&#10;29xcTO8twtrarIuQdqh2G8cY6kEsC4UE1zuu/BeXz7qyuDKL2UKLWWx0ObayAbFXejqu8YLcgggA&#10;5JZseu6dpVzHFGbmy1WNlwJITtMTpxxujt1OBkAcZA25xjBm07w9qGlXZv8AxDoHlNbxfuFXzN4Y&#10;9Vy5VfXB3fKOOOTW88PhaqUeS3f7v6ZzxnXpu/Nc+fT8LfHJQ2jaHqHmLcErutZQCFOcKoBU4HPX&#10;OCeg5qLwp8JvFPjPxdDo+Rp7Kkhku9Wt3gtbCFA0kty6+WSIkUFyxQ8A8EkZ+mbQ6VEFWbVlk3qj&#10;PH9otABkEkAG4zjpz7ZHoPPP2jtE8QX3ga6m8K6ppslpb27M9rNdJ5wYfNu2RTvHKCAw2tnAGeea&#10;8fMMvoUcDJ0E3PzeiT6/Lselg8ZWqYqMatuX8Xbp8+56Nb/HvRPgR8N/A/wA8Marfahpdjew3c1r&#10;a2x03VNPvBOWmFvc4kAS4cRzKDmMSYVtwQkx+Cfi3+z3qniC48a6j+2z4P8ABfxAtdWjE/jSX4c6&#10;hrs1o0KNGLTRFjhFnpthbIEjhaISSyKNwMKCO3X5Pi8R6NeeEb7TbuCRLgxl4LgTfMWUFh1UZzkn&#10;Hfdnknj6E+Gnx7+BGjfDDw18PfgN+yh8HbHVk0G+1bxZ8Svj4ftR1KZUcFLGIkCPayywxrCHEh8s&#10;tGHjMtfmtXA+z5nq227vT1bd018rM/QvrkZ04KLSSS019LdNfO439rj9qr4aWfxjil8I/tT+Kvjd&#10;8PvE1jGnxEPiKzhluZsjZvtTNb2r27bV+WIKmwqrGRywMXzT46+Nfjj4u+GvBfgLT7OZr7wXoM+k&#10;2OqW8ZjkbS3LbbeYfdARZJVBXho5ApUlSWpfEfxF4j+O3jPT/CXhfwX4Zv8AULOSSKG88H6bJCdW&#10;kaUs88zTEM45wPlSKGNBtSNVavefCH7F0XgvwlFbeJPFdpDqUtuJr66jvvLUquE2IrwKWVQQoO7L&#10;Mw+7vxX02V5Lz0ouC23baXfskr2302tc+Yx2bONRqT37fLu3189zxHSNA03w5o0djKNzbBJMGs1k&#10;Z3OT08wc7R65AxjIrSgeG4mgZ7dki8tS7yMgUZXG7AzjnA5HHQE8E6PivwJ8P7bWLzStC1SW8kt7&#10;csbl432hjtAkxuIPYchf4sngmuci1C70W3RH0+a62Lvj/wBMEsfCHA8vYVJz8vynjgZIzXZKg41H&#10;GPvNaPtr6IyjUjKmpNWT+/8AM1fJtLW1WHRreCLzCVTy4VUuAcjjIPY5AweRwcqT6H+xylh8UP2n&#10;/AvhbRnk1S4bxAlytjaRs1xJHaq11IsaFR822L5VBIJY46EDzdFvPiLdzCXw1eMwjD2tjGjygxgD&#10;jBO3kY6DgHjGSR9bf8Ec/gB4puvjd4i+LVn4N8ZKnhvRbi30268F2lsNW029vYngSe1S5ZVlZIxd&#10;Eqp8zj5Rj5l48ZRr0cLKc4tab20OzCVKdXExpwd7vq9fuPr79o79l/8AZY/aI+Gf/CyPFnxCT4b/&#10;AAx0eS68UeIbjxB4Pm1C3srWHSPDtlo0EkljdwyIJtOvLK4toFk89mbY0ZZZY1810u1+E37Pf7N3&#10;xA8A/sE/Aj4qftD618S/D5sLHxd4e+EWqaV4d0C3dfMSe2SaN5jOrrbSAlpRI0UT+avlhW9d+In7&#10;Ifw3/bX0XT7/APaq/aN0X4Y/DNdUu7vUPEUmrW2kxeLtbIuHjgsor5gLeG0kvL25ullDSQ32q39i&#10;iiO2Rop9G/Yq/wCCp/wO0vQfh3+wF/wWE8H+OvAv2Ff+EUbxBPHfi2tI18j7NBmG/jWCIQ7AscoR&#10;FQAInIr5fDxpRp2lLrs72/A+qxdTlxF1urdlt8v18mavj742/DbxNp2qfHr4W+NPEXgLw/a+O4L3&#10;xtb3Gjm18Q/Ajxy8fkpqctq6j7RpF+hkgvraQPHKxuCkitJcLH5FqGq+PPAnxBhsvhpps2h/ETwK&#10;xEfhvwnY/wBoLbaPds87NpcHyv4i8JXcrCX7KhN9pchDxbgoU9poHxq/aJ+Jdv8AEz9qK5+Avh/T&#10;fjj8B44tG/aG+GdvNnR/iR4Qngln3YlEqNMsCTPDIpkISNhiRJIYB4L+01f/AAf0Pwn4PsNF8aax&#10;F+z748uf7c/Z9+LENwW1L4Sa7I5EujSyLIHW0SaFQyGQBAjFXkeFnWad5VLL8P61027rTfR51KkY&#10;0dX/AEv8u/z73+Tf2ttd+DfxN+Kms6x8L/gZq3wh1BdTkufE/gm5s/Jjs7uXYPJgTaMQq8UmEMUQ&#10;UH7g7+SXtmLbT2uLK2by3hdVmlQtlk2s7fLyBgsMleccD19T+I/xZ+MPxiW/8IftRaxHqWoeE/Ex&#10;02PxI0f/AB/GIeXIuVRVZlwmZeGdZULBuTXCjWvD8mlnTDrkcEsc6zMskyLJ5gU5OQck49ScH1PF&#10;fUexcuW2ui8z5unXjFST01Zhw6fpupaGkl/LfiPzfLa801dkjnjY4LY3dCx5QAZ/ixVzRG1bTtJT&#10;ztM8meRo490Lbt53DBGVIOTnk46A8cEHiLX9BtJfPi1GCSWJCZH2NNIzktndtOAAdpGGPQjncCsV&#10;/wDE7RtOQJ/Z2pXPmRZna4WOMYz2XLcYx/dHTrwQPC1mvhZUcVRjK7fzLsdk0008VnBNHEpSR4p1&#10;2lz0x36Yzkc84x3rU3W0OnR6hOtvbttO5UO8gNjBOckEgZxwM59gOTm8ew6pJJq2i6Rf3AiRmT7R&#10;tjjiJIQuMBsEvwQSFGexyTn6h4u8R6dIpsfCUVu0jsSPs5kYFsYyAOMH1GTk9cgVn9Xb0bRp9cpx&#10;u43+4/XX/g1kttP1j9ufxdqkOk27Np/wxvZI73e5mmEt/YooOSF2hUbBUAkyEksGAX9Yv22tXm8F&#10;6bpfjCO/1SGH+2LGwuo9LmjkkMNzcJDIUhkjkjJ2OW28khRwxAB/HD/g0a8V+Jbj9vjxxZeJr6Nf&#10;tnwnu1ht2VULSJqVg2AmF52ZOcdAPx/WD/grHpdj4f8A2TPG3jCyu10t7e3S5t5oLa3Mks0bBiSJ&#10;I8lcAE7XyR05wK5HCPtvZvW7S/IqtWk5Rqf3fybPmv8A4JC/8FEtB+I37bvx6/ZQ1jWrq4juNUl8&#10;SeFGvPIiby4fItZ4toCfvWie2YLgsBbyEjIZm5f/AILr+A0Txd4Y+LOi2UUMNjaXFpqeoTS7Xkic&#10;p5RG3AwCZT8zY+bod3H49/sf/tTzfsv/ALfvg/8Aaoj1C5e10zxksuqRrIstxc6RPmC7iAnxmR7W&#10;SZcsc/Pu3A5I/aT/AIK6/A74w/FnRP7N0y0tG0fxBrOm2unqbhJGWIMzSTB0U5TacHaR1JyflUcm&#10;I/2DOqU46wfV/O5cY/W8vk7Wla1l5Wtp6WPw7+Hvwj+N/wC0/wDtT2n7NfwO0V21jxB4ol07Qo5M&#10;xR+Sjuz3DsFJWGKFWlkYZ2orNggV/Sd4B+H/AMMP2afg/wCAf2S/h/fXUek+C9JtbS8m1CaSGG9C&#10;Mqz3cy7xErSubid2yR5jj7wIx4n/AMEgP+CUvgP9kDQtV+OOr/Ei41H4n/ELw3tjvhZ4g8PafctF&#10;cC2VWJ3yFxE0jtt4RUVAFZ35P/gtL+0p4M/Zq+D934b0PxK6+IPEFmdP0H+yrsvdR7wwk34YKVAW&#10;Rtz54AwC3NeTnGKqZpioUKKSje39f1sd+BowwNNzqNuSV/nbT/I/LD/gtH+0Zf8A7aX7d3in4iab&#10;qnl+E/Dss2g+G4Y8bZLW3Yo86k4UrLJubcOoKjnnHyrfeLtBh09dP0+KOZVh8lZF+TOMA4J4DHIJ&#10;x27LUuoaRqeo+fZ6vqzTF3bMdpbkh1GSWdgGUFeOMe6nvWfGPDtrcQ/2XprrJ5K/NI5djIrDkcZB&#10;HQAZBBx1Br6qjTpUqUYXvZbL+up5FR1OZtK192ya6n1JLdksbB7JW2SRx/ZWkDMCBne56k5+7wT6&#10;qBj96P8AgiB4C1bxd/wRWvLLXr3W/seqa1r7Wosb64t7ych1Vf3sDJKMSRkAxSp1IIevwg0LxXp2&#10;o3NxbT6c0bLb4jZ5PmdsnHQEOATu7bgMfL8uP6bP+CenwR8Sfs4/8E4Phh8L9Ljvl1PRvCaanr+j&#10;aoskN5b3t9vvp4JIC0bCSKW4aPazI2I9p5GB5WdVeWnGLVtbnfgafuuale+nbr/wD8n/APg4U8K2&#10;WgH4J6D4fh8Stp/9n+Jobhdd168uL94ItaIQFL2XzsLGQ6IxA2uWAx8x+H4fhn4Vl0+HXLP4rPZt&#10;NHHttptMtvOT5eh8udymOBk/MT27V9w/8F/Pil4el+Kvg3wjNAL+/wBFsLi6mtIbW4Lo8zAfvGmB&#10;Vk3xkfu5XUmM8g8n87U8ceL/ALHPY2XgixctEwRrjTlaUMAG35cMduY95UkqCuQAOK6sHCtLA0nT&#10;dtN9Nb+py1JYeNeftFd38+h6zpvw5+B2veHYYbjxP4jsdSbbZR6pZO7LPdO4AnltWB2goJVOJIxj&#10;Y+FBZGbp/wABPElr4qWPSfBdvNp8moNDFeX2nwuqRK7ES4adfMcjaCq/d6bt3I8etPH/AMX7GcBb&#10;yPCxhJFmjgw4yWzgg4+o9u+a7iL4u/ENdHW7W3021jjhaER2+qPBHC7OSo2F9xG1vuknIB5wCA5U&#10;MXTTSq3v3d/0/wAzaNbBzkn7O1uyt/mexfA/4X+LPF3jbRfhP4E8Oafqmsapq0Ol2VnaTw2sk11J&#10;LFGkcpRnxubrwMFWyduDX9J/gPRfD/wj1Xwl8GfC8mo3lv4R8F21mL3UBIqxwW8It4pH3AAyMULc&#10;EHAbkcK/4mf8G8nwP+K37Qf7Zy/Hr4l+NJbzw38N9Pa/s7OzvIriE6hcwtDZoFL4VkUT3S5DEtaZ&#10;wTyf2S0Txpqurf8ACXfErSfEa2e6ZtL0nUNWUS7/ACzmRVjRoiw3YzlgV24A2nI+fxr/ANqjSbTd&#10;1t956EpR+ruSTSs39+i/z+Z+Uf8AwWE/aTfxz+0H498IeCfEPjFUsbe0srnRdMMpttQiBLyyOlzG&#10;yA8Km6HYz+YCzbMrXw1Y+IfiJ4uWa11ifSfCbaXMkTWtxEbubb8m0bMqu1UdflOWJX7pO416b+1D&#10;8XP+Ex+Mfiz4peJbuSeHXPFUttHv1WWzs4bKHcFkWWOJ52VnMYCnPBUE4GW+e/F+v+AfF+rT6jf/&#10;ABgs9Pjt7pY0t7XSXb5F/uSS/vSQM4LKAQ3GAQB9ViMNGk40oxSsk27N6vfTVfej5/B1uam6kpbt&#10;2V0tFtro/uINSfxtd6fu8UeOm0/S7a4W1h1aSyeKS5kjAKhsspjHlup4IyGBZT1E7eG/hb4W8MNr&#10;Ouyya/PfYEKtqBSaaTB3yIqFlC/MF3MxOQ3y8haz4viL8DvDC3U8+lah4q1C5Mave6nMp3x4G8bm&#10;XCMoUgEKSRkhxxWRbftAada3661Y/D2xt5nhVWkuG3YAXbhSAAgwFAHPpzkito08RL4E7dlaN/1K&#10;lUw+vO0385W/Q7n4T+L/ABnod39l8I/Am2jtZIJPJmvGEUpjOTuM7IpkVdrkjqQOvGDk3ngb9o25&#10;u5bmX4u6srSSMzLEdR2gk542x4x6Y4rk9Y/ah+JN5crJba/HZwyM32eGG1jZY0DHaq7VGABx8uBj&#10;PfiuXv8A4h+Nbq+mupvGt1vkmZm23EsYyTk4VThR7DgVVPC1ozcrRV/Vv8TKpiKM4pNt29F+R91W&#10;/hgajBNbXvh3XLOWNDl/7cRFkJbptil5GR0IHce1Sp4f1qykX7FcW03yqY4Z9evlK7sYKojHLYwQ&#10;2CSckZO410U8evQQf6HaWN5OuxWVQYQ+W67gzenOc7SB9Ks2mpa09u0l/obQXHzBVjuEdT+gPtjr&#10;jqa/V/q1OPf7v+AfAe2m+33nO2+ieLNPu2me2aZjCWkeHxZq0ny5GPlJChenBLHB9Mg3LC3niSKT&#10;Vpvse9lmeGTxJdJ5SN04KLle2STzjrxVzUtXv5lm0688JX0u4LEY5mtZFLFcYZTcAnoePc/Wo9Ig&#10;svDNrPZWGhahpX2mYszWun2kUathTu/dBs5GTk5+vqvZpaRb+4Obq7ElrbaLd3zRxeJGMwkCBX8X&#10;ybeFzgfPwc7evA445Jp1/caHp+m3F1qz31xawySfahcXUwwmcPmNtodNpOMfK20ZPVjFDHq91qCy&#10;XGp3S25kyka6FdxjhSoDvE2D09MAc471L4q1zSfDHhu+8TeIdW1NI9OgaZvs7XTHttj2kKuWPAyw&#10;GepABNc2LpqWHnG/LdPXtpubUJctaDavZrT9D4d8XfDewg+JNj4RtdSkvrOa+bypbfhlsxIcyEjK&#10;jIwFBPVgOnFcF4nt1gstQbS9RMmlxasbTSriYfvZoBI7owHLKvzbtvQs/OSOO5+OnxGvPH/xFuNX&#10;0/Q1gjupG8uzuo90wUBdyt8xySQWYAn755NcJ4q1671XTrXYlr9mV8KtrEUy2DwTuwMZ9hyevf8A&#10;MKdOUanK3e2n3PfY+1qVVUTla3X08j7K/Yb+A3g/wr4A0v4i6fHY6nqmuWIll1N5lAt1J3G3VSh2&#10;lHDo3BZmjPKgAV7jqHhZJTMlx9ldLqdcxbVkhWMPhl8uMBmDc43AgNnPAC155+yaHufgN4X1q8sN&#10;Ssi1lCsOmWqybSpynm/dGFcAShiSD5nUkjPqFzZ35YixZpmba0i3Vofm5Az97tng4yDzg9/0KNCM&#10;cHCKWltkr7/K/wCp8hKrzYiTer/rzscB4j+CXwxm1SNZfDUjTPYyIdlizGcu27eXZlIk3Zwd38bd&#10;hxi6Z+zx8NtISA2fgt5o1jKRSX99N5jNlcrtMp5z7DAHGcjPo8thqJkkaSJ5LtWPFneRx7SCDnbt&#10;PHUY7evNZU2nazf3MPN2qxyMDFeSRFXycbWd8sMHJCgg8Z+vh1qlWnKXKpL5N6/cepSp05RV2mRT&#10;ab4dGkfYJtHt5BIkjzacl0qb4wcDaCgwxGOmc9x8xFeq/s+eOP2Xvhlpdj+zfafDG28VeNLgyeJN&#10;Q8G3HhdLqO7hAMjLbXcJMsMgsUEzmWWOMIrArIXQxeV6yNR0qBlsI4Gm/wBWfLuIjtyRydrHg9Dg&#10;Z4z2r5H8LeMNZ8LftA6D8SvE2ualDIvia3udXaO8ELtbGcCaAs7Y2mEshD5Xa21vlrx85xFTHYNU&#10;m2ne+vWy+/fzPWymnHB4r2qs7ael/wDgH3Nrv7T/APwQ4+JmvPo3xe+AH7QXxm8QaYqabH8TrvXr&#10;uS611o1WPzktpNUTyY5HP7qIoPLjKjapBUTfHPQ/+CSHgv4Q3nibwJ/wSg/aU8K6tqlq0nhv4iar&#10;aanDDpzJHJOt+kp1OYbI44GmLiKQKkDEr3r174eftMf8FN/2g/HupfAb9gL9nXwf+zZ4H8Gszalq&#10;Xi/S7eO0/tORHZo4Y4reSCYMAWzFBLjMbvIvmxg+O/tFfF34reH/ABlceLPjJ+094D+IWqeHkjvP&#10;E3irwL4z1c6jC+2CEWVhG0Np4dvZEd3updJa2Ms9razpK5x5qfJpctRJX+9/psfTSrSnTbvZ/wBa&#10;W/pFjwB+3Xcfsp/Frwv8a08SL8RNd+EvhSz0n4m6xZ2scUnj34eavFaXGn6mnm7c3Flc3sEMgZQ8&#10;rSQb5SGl8v5v8bfs4/tR2nhz9oj9m34NfCbXNQ+Eek+PF1rTri+DiDS5IpDJCYDIVWSaTTpkL7Az&#10;PGkJ+60eeo8QTeOvBHwr8O6r4J+D0d1eyeBviR4B+IGg6G7NZ2VpNql2+noGnJfZDd3O+JXdpSmn&#10;j5iEJXe+HXxr/aF+H/wq0+WT4F3Xhy30n4dnRbPWtF1q4e81ZElt/Iiv44wBLGrLKFOxQFyoLZy5&#10;ShKhJ1IWeq0bVt7+Vnvb18jnrVlUiqc73tq16W/V39D5r8X/AAl/aZ+KfhjSZPGni7T7qy0jTxBp&#10;lvDauW8l3klIPlQ/PJvZyzSEuehOFGOZ0/8AZu1ZtTuILvStSb95s/c6XLCrMVY5Hmx5wcfe/ixg&#10;AlgB9WeBPC154Z0DTvCy6w91JbwutwjSO7SGSQyMGDRN5jckZPOMZ7A9RBp+mXAa5gljsZI9zR3E&#10;nytCA2d/meWqj5QcgY+6MHaua/SsPhcLiqf7q0V5X+Z8RUxVehL37t+i/wAj4q1j4PL8M9ZXT/Ek&#10;V3ZXC3nkw+dDPGWmUKcrgAoMFTznA4yxOBj+K9A/sC3Emm+D2t7aOMSeZNGZArNnafnycFcY7EHI&#10;GDivtHxp4Fs9Tll1O3k8PN90XF1KyR3ifNjd5vmj7gwQxIAyT8pxnkz8A9F8ceGn/wCFiXHhu3s1&#10;upJYmhvoIZFZdmJgAzFtw8wMjMM55VSo21WyH22sKm3eV7+XSz+8KecSprlnD8LNfn+Z8cT3XiG0&#10;tlk1JI7aOaRVR/sbbDuKsoCgD5MYwcY444Oa3ZUuNJ8P/wBrXevyW9rdtiNooUGXUchtzFsbQVzj&#10;ksp56H6l0r9lbwRc+IY9VuNFuNcjkkkmc3NvbeX5mBhhtl5XGfvBsKBx13WL79jq1vr+EX+lalBa&#10;2+4NNYTQr9mjByTlW3bCM5O3AVVJArhjkFeUfesn6Nr5u3+Z1/2xRjs3b11+7/hjT/4Nxm8S6D/w&#10;V7+FrWv2mOC6XWGumurol5oTpF4CpVSflBG7BG0MMk5Ar9H/APg52/aVu9G+EMH7M/hjVjbjXpFv&#10;fETxOd8VqjAQKOAdrzHccNkeRjBDEHwT/ghz+yxpfh7/AIKV+EfHXh6wvmfw3pWqTXVzNJEqxxtY&#10;S2wGFGWG+5UclemcHrWt/wAF6tO1T4uftO+NtB0d0kurXRNLtLeOa5WJBGs29gXYbVw5k6nnP0rz&#10;f7PlTzCVOVm4xurd7abndPGQng4TV0tvlzeR+OGm+G49Nvl1s3M0zPMyTWs1uNxYsSQwDsy5VX54&#10;Aypycmv6ZvB3jqfxj/wTi+DPxHt/LuE/4Vr4fa9aaEvILpLCD5wR1YOGUjaTk96/BC6/Zn8QyaOt&#10;zdfD46hLDbMsf2XxZbxKrgYGcxdPunG9Qc4Jxmv3Q/4J3Wmt6B/wR28C+GvEvhvyr618N6i0NtDd&#10;edtCarfeXECXckhNiggtwMe1fP51h8RT9nOrFrWx6+W1qM6co0mm7rT7z4x/4K9ftcTfs66R4l+C&#10;fw3/AGh9W8L+KE1UNe6fo9xIv2rT7lGuIfLZY8wjyZdgaNlKlFIYHAr8t/iP+058aPjXeW7+OvF3&#10;iDxLJpti8GmtrmqvM0PzbzlWZi5JdhuOHwQN2Bivuj/gtt8HPENx8aPAnjXSILO7SP4X2ujX1+0q&#10;qt1cafcSQxyc7S7SRSQN8uSMseikj897u+0W0uAuv65DFND5cb28KKnl9WZz83LENgnCnPryBOXU&#10;cPCguWK5t79df0Hiq03Xd5uy0t0IIdb8U6hbW9nPHp/ktFkxxxSyHaFJCqMj0PfvnpgmC28DapqM&#10;N9rb39va28S744oLBzI65UD5fvRn0Y5GRgZyCeoTS47GJ3sDastqF+0XGn3Czwr0Ijd48qW7DDc4&#10;OAQQwrxaxpEVjNbLeLC80JbZcXO0EhsYCgk/3upYN8vAKjPdP2i1it/Iyg6Mvjl+J9Yf8EXLH9jP&#10;RviBJ8Zvi5fQ6x4y0G+a68N6bqdm32GwUNhbwgBFnnVuEjZvkJLqjsA8P11+29/wU/8Aj34E8Mal&#10;8TPgZ4hsdY0u3vJIdQvXv23adDlWLR2U0RJ4JUS5YJuVypUYr8a9V1vSrS5kv4LZhdRpG32gSO+1&#10;1woAkIHAIH3Rg5Oc971j8YPGHhiw+y+GNa1LT5rptztpOpSo+dxI8zY/z/R/rXPXyn6zV55q67P/&#10;AD/4AqeYexhyp7dkdR8b/j1bfHXxxqHxF1bTdam17XLyS8urzUdcgl2qMr5TL9kh+ZSqqGzwAAFx&#10;g1ycEmoTws17p6W6xxqvmbtk65w3zdcEA8HI5JGM9I9W8dfFv4gWTR+JviNqk9jFITEuo6xIIlbG&#10;Bhd3LsM/ieTism18B+J76eO3u7yMmRGfb5jSOi8/MAR3Hoen0rtjRjSilJpW82zH2s5SvFN/cjZl&#10;kv7Of7K1zDHGkHmGSSUlXxnB+UjpweSOOvcDL1XV9LnRYluru5kbcqrZyCMDO0KuQpLdx26jjqC+&#10;DwBYy6e97J4strdI7jypFuGRZEY7eTHvMrLk8MEIr9Zv+CXX/BJj4c/sz6XpX7Yv7SljH4k8VpHD&#10;qHgvw8bFnsNIYr5sd1Orr+8u8Y2ow225GTulx5HFmGYYPLcO6lRtvokt2dODweKx9XlSsurv+SPr&#10;j/gmv8AV/wCCcn7AWn+F9O8FBfF3iexi1nxXJcRqssWr3KKsdnMWVnH2ZSkTKQRvSdlC7wK9q/aR&#10;+IWrfs9/sYaxLqOkww6hb6TcXM0booV7iSF3wxRjk5YAsuR1P05XTP2g7D4lxtZ3MtlM9rdbLpbc&#10;D7PDJ/rBFuJXzH2lWkAGRuGWPy58f/bU/wCCjnwAf4c+Nv2Z/E2o3MesPpkiXN1cfu4k3x7EjMru&#10;BLNkh127kVQctnCn43JZYjGZhLEVYt669bJtXPdzf2eHwrpRsnbT5LRH4i/tWeJNXsLzw/4F+wxq&#10;tnpckpitU+UTSy7pOMDGPLB6DgknliK8fs4r7zpILnULeFl+VvOmHK9WOBnkEdxx+Vd18WtdvviX&#10;8R9W1Twvr7Q6KGZrVJLwQsYVwAzKWxuZQGwOueB2rkdR8P3FrI3l+I1mWNgWmUsNx7r8+GHA7gfr&#10;X6ZiMVGVeXLL0sfF4fDyjh4tx+8jeDThMRqetsDtwxWMvg+4yPTsc/hzWglh8NbS2a4fWNZ1jy2B&#10;a2tgbUKp4AMjb/4scgHI44IyJfCHiL/hB/FUd/Jem6t2/dX2nsvnLdQHO+ArjBDA4IPQ8gggVLqH&#10;jHR3mvP7Y8IRTvfXCtPNtFo0KAruijQKYo12jCYjG3JGGX5BzOrUlK2v5HVGFOMb3X9bf1YqahLc&#10;6te7tB8Nx6bbrarF5Uz5MnzZyGIB3f7XOCMA4worR2SiNRJpEjNt+Zt55P8A36P8zVfV9dF40zWM&#10;6Q7mZYXuH3SKuTgZXAyeeoHOT3FVJPDimRidYvG+b732Zuffk1cXOK1dvxM6nLKWiP0rn1/SZLyN&#10;ryQHy9y7ZI2+XjPXHyc8YwCATxU9h4g0q4gjtba5utq/xTLjjtxnJzzngketVrOazgTzLfCkKfMQ&#10;x5zhfc8kD+X5WI7u2kwlrBsZjtY7flJxnk4+bkcHIHocgmv18/O5fETSaxpEF+32q8mmYMFmYTsw&#10;ZsjgkEkdR3HqecCtCPXdNvUAMh8uEMybVPyEcErkkqeRjBPB7kEVWjumeMQSSx7ShDqIWbdzjJGc&#10;dzznHOBxVmCK1/cxTeXG0m1zI2eGPUjIyDgdTxzjg04iHNqtvDqEK2cMkph3MVFw33woyNpyM8+v&#10;G78Kz/ie8F98P9Yn1jR5Ft49PkurlXZuYol3lsEg5G0ccA4HTqda9iiuEh+17pFw2RNHtzkcnKjq&#10;DxnPXtzS+LNAufEvgnVNCLmGPUtNuLXy24dleNk9cd8ep9+azxFL22HnCXVNfgXRqezrRkls1+Z+&#10;Z2ua1qUviC38QibdJHM06+WqrtVtxIHy4GRnpkc8VRfw3q2uafcXFi9uttMrXqh2xt+Yrk4B2YLH&#10;k4B9a6gaFd2M02mmH55MRrIFyATlScNj6AcGvbtD8OfA7x38M9Os9E+HviDwr4s0TQL2w1PUNEup&#10;riPW53aEIzKheOKPaZ96YBJclmOBn8Zq4j6utE3rb09T9Ihh/aSV3a+v5foZP7Fv7XWofDyzj+D3&#10;iS0nvI5pY49CbaJFgy77lZgN5BZo9o2nHTcoXFfZOk+NtH1S9uLZZzDcFYpbiOSR/LUDb8sbldjE&#10;DGQG4yfrX5pfFbQ77wjrWimHQZ7C6/s9TK32Vo2kkWRwXw/O8gBu2BgY65+kv2DfjvHp3hGb4c+N&#10;1kMzXYazvLqQ3AdcRqY2UtlCpC7TgKc4POAftskzipWisPUkrW0b8um/3Hy2Z5fCnJ1YR9UfUjXU&#10;erafHPq9vbw+YFKQbknKsxUDdhTtAYqdwwCOd2KiXw7aTXcMVpp9pCh3eYPsZWMnPJ+6QxJyd2Oe&#10;Txnm+NSsLOZrufVbPMsW2QtbrtlY8dAN2M8AHPB4xjJrJeaZK8dolwZBvO1ktVw/B+TkcEn+IgZz&#10;z7+ziKEpX9+/zS/U86lWjH7Jj6rbSjUUtI7C1EIlXzClisgkUY+Vg0Zz1KgZGAK8T+P37Oui+NP2&#10;r/G+l61YxwaD9jvNW17Uvt37nR55d0yC3kDETDfncGG0ITghiufeNd8KK7tNC1tNujAaKeFIhtRg&#10;CSSgywzwvQkcngGvn79qn4ta94Q8VaT4f8MWUmoNDYuJY7q6ja1gQzFl8pkAKuW8wMucYPIyWr47&#10;iDL6lOhGtCVmtLX3v281Y+jyrGxVSVNxunr6W+7ucyf2m/2gPhX+ztoOkeI/CF1q1npdvFGkPjOV&#10;brS7X920NoINPASOWZYguTOJmhaMmPyiW3ZP7OvxP+IPxy+KsMnxL0W31eFvOl1yaWyjW8hhigkQ&#10;bJ1T7QsL/bJIprdZEjlSY/cdUmjyfHnxk1jxZ488Lx+J/hpaW2kWF99p+wjWpFS+uA5H7xxEwjVQ&#10;Rgbc/eJY5wOo/ZQ1my1f9pfWbrVPDtjot1/ZkosbXS9gt1j+0IZSSFBZt/l7cAALv4AwB5GV0IYi&#10;uqdWKXNv/kd+MrSp0nOm37trH6afsk/DPT/jF8JdZ8C6Brt9b6pFfPez6xJDi41y6up5nmnuTuwz&#10;mYMGkIyvmDGMYHi+kQ+IvgD4y8JfAL4n6dpeo6bqzXdveQyKk0ttcXLMy20pR9ssQIZVZmbapwoK&#10;KqV7h/wTe1B7P4qap4Yt9WEsusaHOka3cJkWExHeylFKnBUYyHwNoBByDXn3i/w2fGn7Z+n6Lb6T&#10;bvdaXri3H2SG+AkuPIdJEdg0ZEa/PubbvK7lCs4KlvA4iwFPC5pUor4HHmt52337nr5NjKlbBRqP&#10;407X+f6ngfi3wb4U+Ffxgk8MS6NDY6b/AGKzxWd5d/J5kcwG8fv93I7bcAccnGNnR/Dfh7VZ5ra3&#10;0TR0jlXpaahc8tjO07QeMcZGPYcDPe/tHprVj8V/CvifxXDpdu7eELaXyVvpZYfs93cTSBxK1shy&#10;3lgKCoVihKsVwRm6THNb6lNLJ4aVbGFFFtNaTFmkBQ5DBQNpXjBDEHIyB1P6DwnQWIyOk5tX1vfX&#10;q+p8nn9SVLNqij5eXRGZq/w38OXGkR2+u5s1uIyyJb61LGG55ITfGflwnY4PPUgHN0n4KeE9S84a&#10;HqPiNvMh3LLN4giuWjHBb5ZJJFVdxPGBjJ6ZNddFYabr9y2lt4QN9Lb3Co0l1psqrOzDATJTDAcg&#10;umQp469YPDj251C+0nUfDVrbtEyGCO3vfmWJydspjYRsMkHIAYHIGSwYL9nTw9DkSlFM+cnWqc10&#10;2YWr+FdC02KKDUItWaSRlW2hW3tVe5UAK23oOhyVDHgkkDgVoDwm1nZLdJeXVnHljdRz3t4oXg53&#10;lX29SwJHy8ccdeij+0Wmp29osDXFx9nZoxcSLujUEDKyFNoc5GF3LnccA4IrQtdS13y1u4rDPnR7&#10;vssd1HtjUFsuRgdVI3Lng5x3zX1XCyk/d19GQ8RW5dHofWn/AARO8O2Fv4t8Y+ML3xVJcatDotrp&#10;1mkrfPMkrNO75ZRhg1tHgdMMcYOceR/8FPNNtPDX7VLwXEiNcaw80t5dGIeZdDajCEKxHyxhCWc8&#10;f6Q2358hfe/2LfiP4R+E3wQGraf4k0m313VGkvbhZo3kjiYjZFG7DCsqIu7GQM79rHGa+CPHfjvx&#10;r+0v8UtS8deO/iA2vah4f1C50jR5/NW6dHWa4jaZzbONu8yOwWNUjijcDoMJ+f4OUsx4pqSpaxi7&#10;fJadfM+vxfLhcjpxno2l+OpR0r4dfF/4m+NdP8E/DDwVpOpXWp3tjBplvJGVmiTz91xK+GZMLBvY&#10;MwVV+YswHT9PvEOt+B/2cfgpofw1kktZLXSNAgs7zUtSeO1s7Ty1eWS6lkk5jMsvmSAJkKPvMMqG&#10;+OP2UfjFd/By71zw7ZroLapqluJLe81aSeGeSGNsyQmXzQFj/wBX0GGYjJJ8sDz79tzx38bfEuqa&#10;O+oeFLXVtF03XodRl02zkdn2JC+ZUO9hKYwdwU/eCFTxyPH4vqVMVm1PA1P3dNO6k7a33enba33n&#10;fw/GNDLpYimuefVK/TZGf+1B+xH41/b8dfEHhjxva2uj+D/DpXT9W8T2N7ZLqN0/ly3E8jPHujt1&#10;UMAVBBYnBVVxX51/tU/sc6/+ytpujW3xJvvD66jrG6VbPRtSNxcW6eWCwdfmXiTem8OQxAIOM4/Q&#10;/wAKeHfgr+0Nr+j+JfHk8v8AZ/h+4nVLe3tZRu3QeWYnigZTkOI3AZXYbAVGJCG8Z/bu/wCCfHw9&#10;8UfFtrn4Z+F28G2Ol6Kkur6xqitHpdxI2x1WMsx2SbXbeSFXKJ8qA7q5qinkuIhRnU5qTV4vlWq9&#10;fXyfyNaco5nRlUjC007NXej9P87HwN4Ejv5bHUr7TPE2rWNnGUgvJLP5FMDSBmQ9A5Oxm8skbueT&#10;zjf034Rt4uZrjwtBq2oRyTGGPUo7GRmLbsASLEkmxzuHAZiCQfavZ9S/Y08Uaf4DuPCMfiuDyDel&#10;tc+w3apbxPCx+aVUyszIVfqFZM4+bPHcfAH9n/wx8Bbu4mvPF32/Vr6BStrGzpG8S/JvVUdZGG9t&#10;u75QC2MDkn1cO6mKpuV7JbenzPPrSp4eS0u+q/4Y+Xbr4e2vhuS3i1bRtQ825cpbiazuVZ2BU4G9&#10;EDnoCAQB167SC30m21S0h022hhQ3M0lzDB+6iICAna7SjbuJUkL1yMAZYCvuPV/hz4J+JGjxQeJN&#10;MjmvGaN1a1imhgOZQyFfn+ZkzzjJxyMFgKg8Q/sLfCix06+1O00TV2eWzjlju9Y8WRxxySXEnk20&#10;MACSTyIHQRsroHxJ97IBrnx9P6pThUk203b5/N/qbYPEfWG4xSVl+B8Oajb+K9KuIW020tYWgjik&#10;a8FyrogBwMMuPLJLAlQeMYwMEVSu9E8TXF3Cg8UMFkhjlkuWUR+Xkdx8rnB4GeMehBA+gfHmi/Aj&#10;QftM1pf3VrdafAqT6Xp95HcYk8xVMaeasYfIO5iCDtA4GTt5Kb4U6p4t0FNU+FXheTVp1+9DqmqW&#10;sXlEY42pIQBkkHLAFR65xtRy+tXpqdNdL23f3akSx1GMrTb39F8jhvhP4A+Hmm/EfT9V+KN5qOo6&#10;Lb3iTXi2+khjNtXeEw0oV1ZysbYbIDEgMcKfvy1/4K4yfCgQ2fh3xjceJtJlDx6hb6tDcuzNIzkK&#10;T/rBktg7d2WAO444+M5f2dvirrT/AGrXLGaEWtujXlnattjLZYucAZkG3bkDPPPGecR/D914V0TT&#10;dT0td7R2vnWsdpcq06cnaSAwAwynABMo25242g+PmWX+0qKOJTv2asvyPTweYUlFug0vnqfplqf/&#10;AAUb8Y/CmFU1f4e6TqmmtYyQyNpjNHcQxMh+YozMjPkHcwCKzckZyT8Gft4fGXwJ+1H4oHxL8JRx&#10;6DqkbBLyz1JjtlVmblQ+drKoHzAdM5YZArG1D9pT4s65Hb6L4t8TNtj/AHSi7021yzL91JHWFpJM&#10;8kktuY9Tx83NeKNCs9Tuw2seIdIu9QZR5tvZu0jF9pZmHmMy7+fmVTgZGFDZzlgYUMC37tm10va3&#10;maYpVsXaXNezPLL3w7a2NvLPPqE12fn/ANIRTy2OeTwVOOoPIHtUmj6TF/Z6XNz4eZAq7/OvLrb5&#10;vOcqD949sY9e546DWbG0thbtMLdZjIzhPLULjIbIflccZBHOAD2xV6zeaO78y9ikVlLttjZ9ikE9&#10;/vEs2PmAYDfg4Ocei6r5TljSi5HO6Hp15aXkv2Hw2HkWM+TEsbBY3ypwx4HIwOWwc8Y6U5/h9cSS&#10;vqWsPvkuA5CRsq72PXhc4/h6cHPp13tWk1bTSRBokbMkm2bz5R5Y6hxKTnDDP1G4/wANV4dQu571&#10;7qGaJFjKxxIlxiOJDGQSCeGY8djwOcZJqOapq4mjjT0i+n3epyVreeHkeSwv9MaFPmWTEik/7Oc8&#10;Djk9vQcmupOphDsTXI0VeFSSByy+xIjwT9OKwdW0SPUFbUFUsfOxCtrB8xJOCTxz834AY7YqSLw7&#10;rEUSxJ4gKKqgKouQNvt1q58k7NuxnT9pHRK/4H6MWaTLwWkI3b2aRvuAkYJHTo3cemc4q0JZ0kXz&#10;lh8vht0eMHliee/BJOOvPOOKqo0z/u0DSqvG2QbueSFGPugce4x+IuRBIx9tjKuGyPub8gHpg5I4&#10;yPbHqa/ZtD8zJ4WlZEmgSP8Acv8AvEjXczAEfN0HHHI9s54p8LotgsLwrGzLukUYdsMwG0DB+Xnb&#10;joc9qge9uYTvNvtjZtq7SvTIXAB5G4k8e/Q1YhknF0GkTzFkO5PvMzc5xjPqR6jHccGqsBZRTH8z&#10;BjErbUhWMdAMAtkEEDkgDgdKtw2KywLFE053yZWQPLwueow3oB+POOtZTT+bfstvbL8rASTM23b8&#10;2BjjnjkDJwfUGr0TzQLGRbeWVCrzM+VyTkknOe3Tp/DnpRyoLs+efjF8MrZPEsksOlXMjfapYrWS&#10;e6bypN6sxDS72ZpMnOCBkKucnJrI8NazfeAbi8u9I0WxjsrjUY44NQvrNX8+JSSjFPMV2KjlmAKs&#10;c45r2nxN/auu+MLrwV4etHmkutLmlx5jFLmS2gkuooflzukklSKNAQTl2xycjwXxf4mGt6tq3gp9&#10;uoaS13DexpGyzSsbhd/nBWOxgUIy20gYGSSc1+D5jDlzSvQvopP7r/ofrODlz5dSqvey/I5X48XO&#10;lat48uvGjXUMmpabIkljZ2cbWsd95h3FlDqkg5cEdeyg5PPnuv8AhLTdCW0sIpo2ltbETtJMzELc&#10;Ef8AHqVB+R1OeGIJ25O3OK9M8Z+FvBF9r/mfCX+1pL1Y44PsOqW6IFkYc7gsYUIAuSw6YycAnHG6&#10;7pHl6LdXVrdQsLWaSXVLub/ViaQ9EZOSRgDBPJJ65FdGGl7OMOVvS25xYlc0ndbn1N+wj8ULf4if&#10;B6bTrfTVS80OSO0nhmuty3DBSTJtCBY8ltvVz0BIG2vdJdMSC2VYbdWEeQsz3CyPEduBkso3EHGR&#10;kfxdcc/If/BM62aPW/F11p022zWGzSUXFtvLjdNgcMqg4z8xz6Y55+vLOaZG+06mIYXlbEnks0qB&#10;AQxx9368DI55PBr9eymf1rL6c5rVr8mfnuOj7HGTjHa4250Jlk2i/j3IuZVaxhKnqOFIKjKlu3X1&#10;IFfCnxC8XaVF8XfEFjeSyXel/Z5rOS6kkLNZsjfLLEZC2SzZIIz1z0r79R72Odm+zs3OdqtgcZ5I&#10;7cg5z07kc1+Ytz4e1TWPimPBOsNJ9outYFjcNJJvw5l2klsZwDyTj8MnNfM8XYaK9lNbe9+jPb4f&#10;rSftF10NBPB/xF+I+h21nZwwzXEcIu/KWbZOqBdyuokYK25CGyD/AIVv/s7XXj74X/FS38b6ik01&#10;m/8AxL7q+nTfCTMjFYPmx837iRsEAbYmKjjNfSPg74Y/En4I6tJ4K8f+DrX4l+HbmRttna2ttIto&#10;yRumVDK0i5Eir8yLjYSDw1cB8btO8IeN/EkOveGPBen6Q99qg0V7OHU5rq8sbpJUdUSCVl/eOFkT&#10;aGQDzM4HJr4mjj5U61qfqn/wD6Ophuen733f8E/QP/gmL4t0D4gfFLQfid4fuJltLzSNRaC3azjg&#10;lSRI54ZUYp/Eske3CsBhTgspIPFXHjfULD9sfxRbX17eWd9J4qit7GSQsgKPbXWHDZI2qwgz82MB&#10;dwwM180fsIftH+I/2XPGfgP4pJHc32kWfg/XdY8YWun7P+JhEdVvLaN0LKCZQ+AvKh/lUkZO30b9&#10;sf4zaPo37UXhL47+BtRur7RvEF3Bq8Rgt/s5m+zIrsDvLLI33l3IdgOQSeAOPPsV/a2Ocoxtenb/&#10;ALeTd7ep0ZXR/s/DWbvad/k7fke/ftM3Hhc/G7xNBBoEa2+i2enadZ26w72S3js7dxHHkkhAZW+U&#10;KACzdcnPHRW1rqNnFLpNlfLGzK8UarcQuFBU/dwGwACcFcHlenFLF4ufxp4x8QalNO9vcNrSxTSb&#10;uWC28QALbhwBjAPAOeD1qxJYwzahE73CtDtdZFiCkLnBGSRkdSOMADPAyM/rnDGH9nkGGjb7Efva&#10;TPgs8q+0zas/7z/DQjFqba7m36zcMZlVGhmmUBFVMIpIUMMHJ6n5pG+gtSO8dsZEcfKp8qFplTjB&#10;w33csOO/OO/aphDZizaJpo9u4Mw5T5gDycdD3+vc9ajZI0Zi195jfLtZ2wyjjjOPmY47dK+ijFrQ&#10;8m/UV7eOztjE17NuZi7Sm5Jba/IBOB04HGOGHQ8Utyspik8+Ikbw7rkEDrjHOSQcEE9DwD0NNeSI&#10;xr5135cN0p3bT1xjPPHQHJz6EkHOajvtW06G5WEJcBWm2LshdlBxyM9ex6f0NTL2cd2OPP2PZv2U&#10;tHtPGPh7VvCHiHSpG06O4AnNxcbSiSK2ArCTdjIONpLZPYYx8heM/gzofwI/bht/BXw61m9ms7m1&#10;uhqTTBUa5Xy5pA7PGFWTYWVckFgyYZskk/Yv7Bt8NQ+Jl/orak7Q3Whs5WRSrPIkkeMBuuAXBwTg&#10;jkjNfL/xnstT0z/goX4rtdWsZI7WxndtLmlhKlDcR4JPGQGx0OMZwNuMV+Xxw31fjqfJK0XaVvW1&#10;/wBT7SVZ1OG4qS1V1+J1lvarp92Z0l/fBgY5ljKqnIJHGRzwAO+cgjpXtPxHtdG8UfCe08V38Cre&#10;R6Tb3MckU5Eu4eZC5GSOC/7wnBDE8eteIWqTG7lMM3mIoYLDJMU+UDd1ZT8w9QeT6nIr139obQvD&#10;ul/szaab/S2murjS4kMEys8YSQFs/MNpcnjDElQWPruz8SPZ1KOFSjZue/lbX9DXg+VSNSs76cu3&#10;zPnn4T6DqGh+NNQm1C8jka60jS/MeFtpmZHuI+Qv8R2nGCMHoD1r650W20Pxr8N9O8TnWdSudatg&#10;sdz/AKYZVVVYc4Z8jAXczYBJOM9CPm2+8PW+l+JPs9usRGm2Vra/6KSAWW2iTgDnYJM4XPXkgDAH&#10;YfADwjoeva5c6NrAvry3uEMC241KZ4JYzmbLIRIrZJZWyPuFwSRiMefnWXqtwjQutYLmT62etvu/&#10;I68txkqfEFRr7Ttbpdf1+JwP7R3wDu7P4r7rXxr9kh1INf6f4g02G1mkuYHld2jMk0T7dqvGVC5y&#10;Cxw2N1cp4n8APq0DaXp+tBbe42hriCNPMcGQGQfOGG4r04G1scMp2V6j+0j+zj4T+HEd54r8KXbW&#10;F5eQQxzW1nAkNv5aIVLw28cIhjYFoQeCP3Sr0bI8Nj8AeFTJFNY2Mazm633Es+JVnU/f3Asu1jyc&#10;jHOM7gGBz4VzOjXy+NGVPncdG22m+2mvoRn2BrUsU6ilyqWtrGlB8IvE2kCzsPCPxIuLG1tpA05u&#10;LJbqa5QbmKqZDiE4AAwCBkYQbTX0N4r+FPhb4gfssaL4y+JdtqVzaeG7e+vbGxW5zZPIZnSMzRkt&#10;84GTwQG+YFSMIvzL/wAIH8R4NRtbnQfFtrpds/2k3MLQ+ZCRI2+N1hk+YnBbpIgBXIAztPpvhz9n&#10;740eBf2fGsZPi/dXWm+JJmn1LQ5LyR/szJIuCly0qYLBCG2woG8/5wQgxtxdKlUwtOMYOn766trZ&#10;6Iy4fjUjWqN2kuV+XVHF/HH4QfCvRdb0/TdK8I+HbvT7nQYrhl0/w+Vy73dyqRlY41ZiojBJIwqs&#10;hHAJHnHiT4T+L9ciuLzSr2xt9KuoJI1jm0m3ZoZ/mxKpcqCsZbd8wbIBA+8COj+KTfEzxH4+0vV5&#10;vE80Mem6cmn2trZzW7JBax+bHAT5aHzWGHG2QFgWBLOTisHXtNk1fX18E6qL+/jkkMTWes6PFDbF&#10;Y/3inzYokDKBnb5bMcswbCgCvqOH4Rjk9OFSOvTW1301XqeHm0+bMJyjor7b2+R57qX7FPj6C7k1&#10;Gx1m3ZXjRfs7NFbAMA7M7sImYnOABtUMC2duwbsP4s/s5S/DfTba7l8e2em6fJcI+59P8sIzNsO0&#10;xkv5m0ZYFAu0r8zfIa+i4/F+sXF/app0NjcrIr/aLq3vvKMDJnKhWVlZQ5K8HAOM55xxHxx+JN5r&#10;Z1HwFN4K8ZXlqIoo1uNN8JxXdvFKrF98bPInzspCqex24z0rozDKsDHDt0/i6Xu/1IwuOxPtknt8&#10;kfNGu6FHYWc1tpd+dVkW5ZWuLO1YWqgbsjcwCtJxGxILKARySMVzd7ANNkivJrJwt03mLcXVwUjO&#10;453fOcc55I7MAMKOPSPDvwR+JXj+e9i+Hfw68bah9itUOoSLoq24tbnyxtE0m9/LwzNjIJIPABJI&#10;y/8AhVHiW38Ltr2s/DzWIbdppYvt1xdAKLlY2UrIJIckKSuE3D5enOGr4Op+7lyOzfk1+Vz6yi24&#10;p309Dg9SW1j1aN7bVLflCNxkXO0rlQh7ds5J9R1AHofwUu/gJ9g1xPjrNqE95MsUWkxadG8AhBjl&#10;b7QTHxlXRAOGGJWODtAHLeIfD7eGo4b++8BXGl25t98c01wqK2QdvPlbceZng4HJAwSWrn7ddW1H&#10;U1uJbaN0Pyx+dO00h5JGRtAxx7AE5AHaXQlXjbVL+vU3WIjQlpZ3C4hjN7MbZYxuOIpbpiFEZAOA&#10;SCCQByR15z3NRj7ZZQyG0tFknmZTCGtVUuQGOTuye2MDvn2xoXljqFkWW8tp7ddqnYqhCVzwfcEe&#10;gyMemRVcR6ZFf+Vds++Zv9dHuKq+Rnnp1BPHQexFdDpxVjnjUcti7aXfgy60iWHxG2oQ6nKHksjY&#10;+T9nBC/L8hy3JBJXI7H3qH7Q6fJa6VPJEOI5I7xdrL2Iw3Qin3uqaf5HKKkcluoVY0CmRd2MjcMs&#10;Mk9eh/Cq62WkyKJP7Fd9wzvjkG1vcY4x9OKiMIxbaZvzyslb9D7sh1mXa0c1xM+1PmZM72UgY4A9&#10;m7Y4HNWo7wBsfa2Ku4D24dcKNxP1z7cH5fqaopOdu+6hXdvz8xPy4x1zgDkY7/pUzxWyBizTBmTK&#10;kJk7gvB3AZz3HHccc8fs0Wmz80fmW5L+6vYlmSEKVXEjPNjbHuO/kjCkrg4/iI6E0sL3SxRWzTLb&#10;/vFTKsGYAAqOuPzzjP4VVmnjvLLyYbqRnDbWjZVXLDdwcpuByTjsR781cgtyC00d4Vb/AFi7m98d&#10;+OvPfr04zVyJLyTW6JM/2XbtXbLxtB+meSc59sCiG41gQTwyabaSM0+1WW8wSoP8fynB45HPTAYC&#10;nWsssir9nupGSPAWbyz8vcdAOo9P7vepLWSyuGaWXG6OYHbIwyDncSMDg5A6nOcU49iZHnPxc8cR&#10;/CDWrDx1bSSJcSaha3DMsfkszRSkKvzbN3EecZzg7ckGvm/xP8M/EWvavNHo880jWfkaXM0+4GR1&#10;heOMghN2B5BX+8MYIBDAeqftp+K9Q1XXrHwJoGmxXCw3e64ljvC00ZzHgFdvA+ZsbjnrwM4qLwla&#10;XemaLea1eQG0bSfFmi3ulw7cx3hinv7lvMPYKbjaNuQFIznGB+L55h6mDzWtUS3k9fJu/wCp+lZT&#10;Wp4nL6dNvaO3ml/wDzD4fXKapHY+GteeS3k+yyR390u3M0US3F0g+bb/AK0AoSdoAQNk/NWYb6z1&#10;bVdM8cavtkkTT5rmPSo0VRBGm5kUSHaWJPQYCgA4LEV0fjb4X6do/iJPDk2oXDW1vE1jDdG3WM7J&#10;InkfgMFHzXkgA5B2kHJy1cx4h0DTIPDNldhE86a6/wBIhiXcUCBSHPXCnb6g5PQAis6NOMrSva9g&#10;qScZcu9j6T/Yd/tR/hxrGs3lrNbSXmuB/sbsJJhGsSEHB27Y+Sv3eoYg8ce+2l9dR6ZH/aKKrthV&#10;YTbRnpkYPB9vbFfEn7H/AMU5vDvie40T7BujvFUSXUl1LGsK8jGzGG5JOOCMHrwB9baPqcAhW8mt&#10;1uWLMVkEbAnIzkZ5YEAZwOR6dK/U8orxeBhGL2Vj4fMKMlipSfXU6q9S4nm/e3riPg7VYNu5/wB4&#10;t+mfTHWvDviZ8MfDXg34m3/xesgt/fXVg9r/AGFeWqxQzGYeW1w0zFsNtYsCY+TEqsRuyPXZr6BC&#10;LuK3uZMzqnlxKW8vDHHHY88k8Aj1xWb4oju9b02LT3jl8loQk8MwDpIQWZfMQ5xtUycYGA3AGTnz&#10;uLKP1nKZSjvHX5dV/XY68hqvD4+Ke0tP8jmfgl+xH4g0PwvD4s+Gv7ZmoaHBcXBubeC1067Cyxug&#10;KZxNnkHYcg9euOuT+1Z+zB8Qbj4Z3nxB8S/G/R5V0tWe6uLe2u01G9yhBCtI4Byu5cfNzlfnOcdX&#10;cTfB/UtMtR8W/B8V41zpMk0up6fHDG3nJN/qrgSq5KYCshDhVVyuwFSzcb44n+A2ma1bL4D+F011&#10;bwRkpDLZ26tLMATGx2W5BAG5i4GQCMEF+Px2nUxDrKV/vS/M/Q6kaHsbWX43ON+GvwO1/wCI+s+H&#10;fD/gHW7vw7cePrVb1ZoZAr6JpOnIY1csuwCWcKT5YKqqrGDncWXwTW/G+q3ni7VvF97rN3caFp/i&#10;oC18mZ2YQySNhI0lIUBYl27QVA4DEZzX2JoB8SaFofiTUp7u4h1rxp/xL7yztZv+PWzWIpGskwCt&#10;IqoccnCjgA9K8T+LWgaNL9h8D6JpXl+HvD0/2uEKu1r67MYDGNV2hEGSMlST13MOnZg6s/byT16f&#10;5/ol95y4inF0lZH1J8HvE2i65N4o1XQpQum3HibzrZW2LiM2FptA5IBIycAdsdOnZH7LcSXEohhj&#10;8zYWmUgncCvXOSQRwOmCOB1r5r/YWvdRfQ9e0w3U0a2+pfa44bec/NcMsaZkMeFCt5ZyOeRjJ6D3&#10;IaM7Sp5d9dia3jZGW4vWYsr+o+7uDc5YZwGAOCc/suSVPZZPRhFXtFL7j86zGMqmYVJN7u/3nYfa&#10;WWNRA0MiY2wiTCMhz1xwcjt0wOOO1N7i6E01lbTPH5kJEsjXGFRsv7A9yeBk8HtXNk+OLGeT7Nc6&#10;dIjXEfkq0boyKFG/OGO4jHB4wWyc4GbE2g/21JMl7pdg8MkyiNZAkjOy7CHKPgZ3L1I7DHQY9B1p&#10;z0UH+X+ZyKnGOrkjYWCQW0L3NzI4MYbdboVVmAznJ6ICQSGwO3QE1IYoYVkeExs8z5UeYGV3K7QR&#10;gBuxznnGe2AKTSX2lrGkot/LkjBySEBcHdIehz9MYOT3GTBDqesSDEdisgOw4Rl3Mu4ZAxzg89gc&#10;+g4Gnto7STv6fqHLLue9/sH2wn/aD0XRFMdxBdwz4bayt8lvK4YY4zvQA7hn5sgZwB4V+3D4b8Qe&#10;D/8AgoxpcyxN9j8SWU0ltqCxZ82SO3k3QuyhQSB5ffOMZBJyfpD/AIJy6fY6n8T9S1S6hZpLHTTL&#10;ayNkGMytt454JQNkc8cdsVxv/BWiwtNC8LaZ8SrUG61bSdaiML+XIqBTw6l8nC7SRjBIwPQ1+X5t&#10;mFPD8Zw93blT+ev6n2mBwkq3D0te7R51pEX9pmO1toJCZLlFjWNNzKScAhSGGcnvwO/HI6/9s74o&#10;+DvBei+HdA01bprWRoIEjzNc4kU52Pt83a6hRjdxndxxkSfsuaEniy8TxAiXBs7Wyiuo12jYdwJG&#10;eRnJI65bHODya+cf+Ck2oarYeKlja8ZbddSWVbdbgbSoUqWG0k8BscdgxKnBB8/izE08dxFRwkPs&#10;Jt+r2/A68hozwuT1MTL7TSXojrtD1T7ZOus20UKnzmDC7t3i28K5CEhQy43beMEgdcGuw+FPxFfw&#10;1408O3A8G61qjXGrJDa6foemi8uJIzJtLFI2wysckAtgjHck1x8LXdlCt/b3skaqgMasPKBJXcOc&#10;bvTqfYd69F/Zs0/xXcfEvSbvwaId1qkjXVoYxtCeUcFWPyxbQS2CPmBAwCQR9hnkKeFyOacb2g/T&#10;a3yPnsrlKvmkGnvJP8T2T9rPwRpOrSf2FYyTW63Uks6qmmnZMQeQwdgoYqGUdSR0LHOfkDQ5biz8&#10;S6l4Vu7ONbvT7pdqpM4Gxl2o3zOGU7d+cbh1wTnj6A/aU8V+NLPxNay39xewiC4/1yTJGGbBZgfl&#10;AyDIcZ/hPKnOB89/EyR/E/7Qq+NdPuG3SWLR3XnRpHJLH5eMHytqgBsDkEjb1z1/KeB8R9XzSMZ6&#10;xkmn5Puff8TYf22XXWklbX9Do/D1nYS3yaPYSqzwBXaFJDuiBzjI3jAOD2AJA64yPoP4iaJ4c8L/&#10;ALPWntD4mhi8vS1vbhWWN7hZNz+YwVFZiMhGIODnBGOlfP8Ap15olrqUGq+IrOyuLZXVGtbz5lDO&#10;x4APXjqvAIXqMZrp/ib8UfhhqmnNoHh/Q7hZGXzIZrO8b58qjxsVlLLkAy/cG0qTzwMfScWYyOOr&#10;0sPSjpF307+Z4mR0HhaM6s3q1bU8E0KDSvG/jKQzE3f/AAjqwqy3CqFlkPn4lKCIK7KynGNgX5cD&#10;GM9BrOlQeINGu9Nv/BVlutYmisf7W+zyRkbfvLsd2Cjg8gdvXFcl4YuodG17UUubJb1dQkjECbhG&#10;VOXaQ7t3zA8Z4wNi/eGaddarpFnqbeK4PCNm97CDb/borlWnQc/LnaSBh/bqMgnAH6FkfsqOVU4+&#10;Wv8AnsfH5hz1MZNiza74btFuPC2h3Witq2nWolmmghhlki/haYxhRsIyc7Rhdw6cKbVn4/gtbC30&#10;zwV4dkvoZIQ4m06GNUgjAXLsBwh+bJUDOVwV/irL/wCEqe01mfXLfwfpNtqF8my6vkUNI64+VWkX&#10;azgKijkr05yAAG3Gu3l3qltroIT7Nbt8nn/NcEgnZ5gyVUkIc857jArrrYjli239yf8AW25zU6b5&#10;krHbeGvCvxy8ReJNc8Q/B+5j03xFDCttp8trqV15RRpRIGuYBbjz1YkkoDtbuX3FXyvir8F/2wLj&#10;wRrngbxBpPhuz0q6vFu7yTwf4ceyWYxhyzSSxq6kbM5jZt77Rk5YsyQfEu7n02KxtdItbhpLO482&#10;x1K6eBbhWQqyk7WbgORt3KwJBGCBXy/8P/jF8W9V/ay03VtQ0GbUbbUNYn0+48I+HkFqslvOssLB&#10;IIdpV1WViJGAYlBucHkfmGZUpyzKdei01vrHU+wwU4ywapSTu9N/u/4Y1vEH7PUWo6PfWlxN/aGo&#10;Wr77mBi21T+9PyoV5ypVu4AGM4wa8+1b4f6z4E024OqXWkQRujNcQw3kQlIVx0jVt7HbtOUznkY6&#10;17Z4J8Nx6H8UdY8D6hbW0ltdebDJDnYy5wAFZW/1hKkhxtKnkZ4A6eP4N+HdG8G3VrP8PNPaWKWQ&#10;R28M73MTbpHYMz/PJKuRyuM5yMEYx9TgMr+u4X2l+m9/0t+p5NbGPDVeU+O5le+1Ax6bos9wnkxn&#10;zUXbhQCPLy+NwG3B5z2z2E0vh4xMLq6s/JYru2mZ5mDAgfNg4POc5PbPPbuviDdwyavuW1tQsbKP&#10;J061NvEuCc43ZyVBOThevQ9RxOr6nfS2K28twJpJZXZLezjBkgVcN0yTtK55OC3JB4IrxK9GNGbi&#10;ru3b/gnr0Z+0ppvQZa6NKtss+o6hPlmJUuoUsxKksAN3XG3njpwOtaVvqckFvHAsDuEQKH+2D5sD&#10;r0rITw7rE11/aCzTqskf+skIVWQMQGJHUYz93vkZBGBbi0zSDEpkEKttG5fth4P4Nj8q55Ua29md&#10;EalPbQ+2vLkltvtsw3J91WXLcgdsnHQ9ee3NXLNLYN5eZlIkJ+XDKQ20ADjqc9c9sDnIrMsryG4/&#10;dwxTbolDBtzKpzyctwBy3fpxz0IuiQMvnRrt2MrSMrDeuWx1x1A4x1zkYPQfsmm5+cllZLr7RGu8&#10;jzOZm+YsuSNvVuOcke5HrzZt1RNqNC0jrGcyIgG4c5wOvb0Oc/nUVgAoaVpJA7lU3DnHGO2cnJ6Y&#10;OMHikkvVi2pHZja+PL243DDZye4wMipfLuBqvHLavHeyahCFlkYeVuZmfGAMMcY4ZQfUn8K0Pt32&#10;q5NrNcx+YZMMyqcBsdMYzg/L/nFZPmtaQf6S5ASNQ7YO3od2B3Pze5GwnHHFy31Fbi4Z7p28xVIZ&#10;mGM9fQDGduMnsPzrQlnw7+1f48u9P+NGteG/7Gt5PJulaGR1k3A7M9nwSeBkjoBxxivXf2RPGcvj&#10;DwXqGkXUMNjdWF0t6jNlfOmlkiiVcMDgBfNdmyT8oA6jPlf7Yvgi4X4zaj4gt7i4mW+8plVo2OCI&#10;1U9+nHp+XJrq/AcMHhD4fWNwgjtpNWt3jn8zer/LIRkEAnPyj6YPBGK/JuJcPWqSmm7Xlpp5/wCR&#10;9/lFanS5Ha+n6Evx+8VWmi2MNx50Blu2m8yOFSQGVmAKjo2SrDJPDKRzXAeHrm0vPhh4o8XyTyQ3&#10;lrb2NvZ2TY/ftNM4b5M9lhz2GCPWu4+Nuj22leCvC+lmS4RbfSXRrjb80mTvHAX14+bJwOa800Ce&#10;7lvYbYusiyXcMsjFNm5V+XbjbgccnORnH0riwtJSwqtLr+TNa0/317dPzMnUtU1f4fzLbQabDJdX&#10;EcMoDMwAVlDjKqQSSDn619jfsq/FFfil4CXUPEelRaXqNmxtriJLYrBIMfKUXd0x8p552HHXA8hg&#10;0WP4ha9r/iu91Kzt7GGFpI/Ls4iylY+FLspwDnk8k4wOKyfBuuXWjTN4j09JJIbVmaWSA+VERu6N&#10;hRk5GMknjBxkZr28nzRYety1HdaXXmzz8wwUq1JOHyPtuw063WaH7LqMkiKu3zbYrhmB5CgZxge/&#10;8LdBxUXjSYweH5r2OH7VtkjEkbNgONw34+XgkfXpz7eUfB745Dxbp++XTLW2kjZgVa9zuHy468rk&#10;bcAZ49K9Gv8AX5dS0a+fYojmjcRqsYbaxCjIHoAAf4cHI6mvs8RUw+Ky+pCHWLXXsfNUqdahioOX&#10;Rrt3PNbz4h+CbjwTZy/Ei91jTbq+0i1lsY9JaKRgzlmlc+Y2G5VgFOcCRBwU3UeLvGHxA8M+A7Hx&#10;h8HNQ0bxppttewp9l1Cznt7uBXcBVkCOqsGJ/hf5SxIwM48zfwpbeOdej8Majqc1rtvrC308wqDG&#10;WluVVi65B2gyhQOM7c9OB13w8Sb4beEbzRiz3FrdST3bxR27Lul0953TGS3WSCNhx3GeSpH4o6fs&#10;+t3fbofpfNGWrWlum57R460e38E2954bl8WxapuD33i/VrSBYVbe7JBY2Y+Yxgg/PJMzjkYBPA8P&#10;8Zpqk+sSamYbWSdgY7Wxa2Kw20jIyxqCWDOR8u+Vtp5O2Jq9L8da5DBJNpX2yN/Isktp5E+Xz7mS&#10;Bbm7uWBJ6+aqLksVHVmyMeYeINMvzozXltfSWMaSFby9S2P7tNv+rUlsKeGz1Yn060sJR6vdk4mt&#10;HZHTfsPWUPg9vFWnatqX27UH1gbrqOIxj92hQqob7xXLHJ6Drjgn6Gnvd07QWaxyvCoLRvMuSSqj&#10;POQqjk+4+tfI/wADPEVl8P8AxdNp+iziSy1K1J3yXDo7yIzkyMRgMSGHPP6cfQ3w88RvrVreT2yt&#10;JHAilWt5G+QjGQO2DgemQcjrX61lucYfC5XT5nayt+J8Hi8vrYjHS5VudpBNOuX8jyTIjFVMzFeg&#10;JLA4HJ4xyMe5zTYNVlmkMUltMuzonbbjIKjPI+7zk8H8KwfBmpapqw1C8WX93azGFgrMfLb+63Py&#10;4PYkEjI6ZqroljqF/daxrDy4SNWNuWlG1D3bgDnBY55A4HBwa4sTxhh6Lag728jqocO4iok5Lc6G&#10;58Q2Yt2ZoGjaZhtXbHgf3n+XIAIA64PTgcGoLzxbokIXT3t1jh2/Kz7CAuMgD05Cqp9QewrzbxTo&#10;dz4nvo5jLcRLbyCSQriPeyjA5HzYJHTODxnPfi9ev9Rv9ck0mAqWkX5bhhHu3BSA3A4xknpkkdM4&#10;FRDjHm05fyCfD8o6tn6P/wDBNHxb4Tv9f8WSSbXlmsYf7NkdFbcA8gbBB6/d798n0rkf+Covh628&#10;f6Jpfgd7+O7jvtaV7pxG8fl7Y3w2VBH4c8855OeL/wCCSyv4Z+LniXTHvUWG68OyeZblyCZFurcZ&#10;OTtJIHbPB9BXqP7TrWGvfFG2W0mtWaPEW23G7ymJUtuAJGQoPr71+b5vmH1jP5Ym/Z/cj6/L8K6e&#10;VKj6/mT/ALAB8M+BP2S7GfWHSS6lt0gvJ7jKpELZfJjyzLtPzBmznA3N75+Hf+Ci+u23xo/aLsrb&#10;wlfW8Frawx2rSzXAKXEjzE5XBwcJwMEg9Mc19PfBP4hT+CPCfiL4Zati3js9XkubWOFXVkikfcxO&#10;ByxO445JG0dq+P8A4j6/ZeMv2mzYrC3knVIZcJOXyESZixCgH7xzyAME8Y6Z5Yq2L4qlWq6uTX3O&#10;y/IvHOnh8jjTh93p/wAE9rlv4IdNjS2DP5a9GVlKIVPHUYyOm33r6I/Ymn0PTIPE3iG8kt7hVsY7&#10;cWs0vzGIrudxjnooHfnIAzXzUL3TI5Vu71pDGFTdmNY1IyDngfL9emRk8Yq18LfEvhm78RX1hqVp&#10;JJYXB/eLHI3GQRn92VZSQA2eo29MDNfonHlabyOVJO3NZO29lufKcL0o/wBpKTWye/fY9m/ajvPC&#10;Fxp1nc+HWtlL30sk0FvKrASu4LEnOeqc8cHIPHFeH+APDOveN/jfrmLTCwrBHtW8Vo1jIk3FA8ZZ&#10;GA2ZJyDkY4zXonx1sfBZ8P28fhTTmEcTFpJI2ZZCP4gGXLMMjPUZ5wDk1n/BfRbmDQta1gzSK8si&#10;70a4WNrc9d+7eJfmzgDp8gOARx+O5LVjgJOsr7NK/dn6PmFOWMiqT7pv0RPrltZfC+GO5m8P2DzQ&#10;xmWGRWCs2MMihWhLDORhgUzuwCSCx4bwpreg/FDS/E8d9cPp+qWkYk0uOYIY2jkTLRk7QvzjOdp6&#10;9c85yP2mdUdbuV4NaaPzN0cc0gX90GLMh2kk/dYZ5zxxt+4PPvAnijUlsrzQrh/tFyskchmjVl3R&#10;x8AnAbJ5zjoQTgMRX0GDw1bGNSbfNJr8zw8TiqWHbikuVJ/kbnhnRotU1281e7sVt5DIkcW2Q+Zt&#10;VTknHJGM4zyME99tXrjwtAXuI18xllRSzNIeVJGQBtPqOmByerFsUINc1DSbshpbK3gjRXuriNmk&#10;83GfkGCuDn8TgcZqyLv7PeO1zfcsxKzKxm8tDznazEdzxjoDgmv2zA0qNDDRp22Vj85xVSpOs5dy&#10;GbwTol9JC9u0kyw4EfmXO4Ivy7hjbzuwxGT6ewq9BoSWTyWt74Yjm2opjuJWSUchgVC9F5OOmBkA&#10;Z7VbGa7Fst3DessE2E23CjcSzZYhzzjAyFAyAMY7U7UdS8QaY+YpobiMOpYGYJ5mDjauAQD2GSB6&#10;kc10yjS6r9TnvUvodJ4WdpL/AOyyaGsbeY0W7aheVQGOVXPA54yRtz/DXu3w9/YM+A/iD4o2X7S1&#10;x4Tu/CPiJ9LW7nktb9d63MkOZHZEeRI5W3ndtYj5sg84Pz38JP8AhLfEvjvRfD9wljY3Wp3TQxrJ&#10;eKchUZiFGBuZcZ+8MkdTgV9YTeKfi74d1C+stHvNIsbG4svs+lLqkNxJIZDGzHz2jc4X5G5UtkEc&#10;gr835Bx5il9co08PLldm3pbTQ/QOF6X+y1Kk1ft1/M+Af2mvDWn/AA3+K1zN4UvJ5ltNSaEXguWk&#10;n3q7xySO+M7ipwen3R6nbJonijU9KsyyeIlmaGETQtHNMGGDxuAjw2B0G4jGOoOKl/bsOvDxSmr3&#10;a6NBql5j7ZNotugidlOHwwOWHIwGGRnk5xXnNp4njsvCcmpXOpvOkMp+1QSQny2+b5B8yupO485A&#10;4OMZyK+s4UrS+qXk39587nFNe20Rd+LmmahrGk2Os694bW41DzAZNU/s9o5jb9EEhU4HsDuAJYDb&#10;kZ8vawsy0i3cHy9GhW3HzNt69unzcnpkdeK9Pu/G3xEtoo9Y0/4c291Ysvl4W6jR3mOQSmFJUlWX&#10;IXJHPOWrm/Eng7xp4lY63a/D2Pw/GoCtZtMjKdpDFlPy9QfQZwTzk17eKwrrScoX21Vmvnf/ADOX&#10;C4j2MOSfTrdfkebzxxRxL5OiNI24YmaTcw29ec9cAcD9egpM+qyMZA+nDdzh15H1561oa5Yanpjx&#10;rqMN5++jZ1MilFcd2ByO4Az35x6HJbxTqMLGGC0LIp2o3lwnIHQ8jP5814NaPLK0rr+vQ9qnLmjd&#10;an2NBqjOsf2aWGP5gGKzHngbhxjPI9uD0qwhSYo0dz5iqxbYwPynH6jP6gEY4NVAtkAHMu5Y1HyS&#10;OTgk5zySegPI69O2aJbBZmhkMPmMAQwjU8A/dOcjdyOwJwOa/Q+VHxJfgRIkWQW0eWyNrPk/wHIy&#10;Cc98dh6Y4beWBt0WRbm4Rdqsph6Fc8hscgdcgnGB9aLK2mfYivKVhYLG0gyoUhiT6ev68c1e8mPy&#10;Vj8gbixTepPz8YBxnA49xx7k5qOgDv7atZSJ/O/5Z+XiaMMv0bjA52nOOPapLbWLdYZJGuY9qqV3&#10;NnAUDGCMcbiCAex45zUNpZRIirJG2yRvLO7c27HpjG7rx64645q3BY/Z28tbhdi527mJCDuemMnB&#10;65z7U1a2hJ5L+0X4Kt/HWnLc+H1a3ugN6eWpVZUUHr1weewx1I64POeEvBiXXhLRUvwu2xs5EkXb&#10;lg5mJ427c5DjnHXoDg17frunXl/tEcqlhbttXZu3NkfMc5wMcdgecjBryj4hanaeC76HQ9Rl+W/u&#10;SY/KX5eT37EdiBgfLxkivmM+wNOtS57antZbiqkXyFzxx4f03xdcWd5q9vG1vaW4Ty0I5IAG7BYD&#10;qe5/lgcBq3gqDQ9Ke6v57bz7m8xC1x5aKsY+YjCg5QH+Hnn6mvVfCWuaHqE8UO1biTcDKJJOoA4P&#10;fHPQ9PpWjf8AhOSCWTxFe2Kr5GBGjbcrkckYIyO3AxkHGCMn89lUp4Z8sdF6n1MFKtG8un5HmnjG&#10;z/sDwbJ4X02C3s5kiBnuPsm2OQscLhcnawPrxxkYxis3xtomn6L4B0fSobFGu76MXV6bdQm8EgjI&#10;YcE5OFHoeh69d4q8L2xh8NeF7kYuta1D7ROsO5S/Jxuzn+6DgkAZ9RmsXxVpkni74ujwnZPGy2LL&#10;bzWvnncjAj+HGCAdxHXn3xjKhOno29Fdvztp+Z01I1I3SW6S+8xb+2uvCWl6X4dgtLqaSWYyXEdr&#10;aojR4VOWVBhfmP6dTnFdp4L+IWrQ+Hb+W9ivZo7ORflWImSRSwAZFVTuxtOfbJrN8SW1refGz+xb&#10;TTIVjsZY4ZC0boUWPazDH3cYB68+ueDWfptxr1j8L9W0SSFo7nVPE8befGWkIURluudyjnjGR6jO&#10;Me5hMbWp0U1s7P72eTXw9KVSz6fobfw+1m11Lx/bzwQyws19YHbcRunzR6jC+7ftx93p1P3s8Cui&#10;0dZtZXT9JtLCbybuw1qV5smONUuGmjRXYr8rbfmPHGRjODXD/BXwzcW3xAurSb7PJhSrRPkOAvKn&#10;lt3y5+npkV9DXOmLpHgtfEj6ZDJp8d3JwF3KG8kqE9CMAbeSPTGOPnMdyqvp1/U9bCybpNdjlvFG&#10;g2Ph3S7QefuuBLDHCwClpZZSkK4VeGUnB9BsXpya4P4naFbav4dudI0nXWhsdDupbbUrl4WkW5uU&#10;YAtknI+8chskZ5zkY1fH2vPDL9osmk2iGCdYoyIxKoVgeFbbkjtj1yTnjlL7xHJ4xtfDPhoSN5iX&#10;LS3cOVXcHfhRj5idoDde3AHJqoYWUIqS/Lb8SfrCldNHI+IPHkPjvxXaaf4H0e4t7e1szFbyxbVO&#10;8t94ldw75IznPGcCvoL9j7xnpXh34YeMLTxlZXFzeaXulaaEmMlfLI+UofnPJ3Lgn9K4258N6boH&#10;jK4l0u2t4p5LVIDJa7VcfMpI3Yycc57DPB9Mmz8Lan4d0HUre61u6g/4SK4hSOaO6O7cxIY4OQCQ&#10;QDjOcHjqRNdTrYT2Kdlo1rrvqaUpRo4j2lrvr27H1Jol7pHgP9m6XxdrSTNrF7D9rs9k21szHaiu&#10;N21Su8A98DOeubjy6h8Iv2TI9W8ULbXV3cWvn3F5p4ZJmMpJXkDnGeep+Xg15V48+J2m+L7nw34M&#10;t7X7PcR3Ij1BLefYsgTgEhc8LtZcHI+UD5s1q/ti+K9TvvhDovhfwfcraSS3kciyNhf3O0jnaMqd&#10;zKcjI6j6fNfVcRUrQjUT96V36L+rn0H1mjGjOULe7FJepp/ADw5eaj8FbfxVdmC8ub+KWeSeaMCd&#10;Yg2PmzzkKp4HXfnvx87fCiLV/iR+0bq2sDTbg2OnrMkf2p+cbsAhcgjqSMjoe1fVumSaTpX7MCWU&#10;ekvca5aeC8TXFsxWI3JTg8nhct1PXGPQ145+x3YeLzJr2v8Aj7T4YpJmVYNwT95kOWCMBuPQfeY4&#10;4PvWuHnONPE1FdN6L7+hFeEZVKFPRq139x9K/wDBM2zdv2m/EWmx2Jktv+EFkaa6miDRIz3cG2MD&#10;aTn5cnkDGMDuPefjpoMOk+K7S/gskjSO5Vr5ktlbcp5xzjdzjjpn6E15H/wT20+/8PftAeOfHdvD&#10;HJayaBbWqLsLNzI5xnZgDCNzvPIHArvfj54/Zru4eexHyMRHI8jHYS4z0IBwxwB6exIrzpc9TGKK&#10;7K/3GnuwpNrz/M+cPi5r0eh/GzVtS8OX8cMeqaJNAi/Nt8to3beUBADfIDknp7HbXxX8KLq00z4z&#10;Nf6rZyNCt5cHy1kMueAoJJ56lsY5B2k45I+hvjx48h1HWLW/1a6ZZY7ZoxNHyy89TnJOSQRnoe4A&#10;JPy3p1rbar44mvYb2ZWhmZvLt85OSSSSF+bBHPPbjNfc5PTlQxUavZL8LnyuOqKpRlDzf4n15c+M&#10;prbwbeavHHj7NZsVjWV1BGN55w2OPToTjBNeYfDn4k6lLfi+bRLiaCSYC5RlAyxYAITu54PbBwT0&#10;5xb0ewvvFfw/TQ5baRomkVZfJnYb15BA2nPPHUgc8Y6VX+FXwSutF1qSFdXmkeSTdHDJHE5ibOMB&#10;nUsMjpj2APNelxNj6eMoxhe9vzOXJcJKjUckfRHhXWtQ8c28klrbNZQxhEkjv2Xa74VgQNxVc429&#10;cZPrmvUbHx1cQ+BGtIrm1k2QNsktbiFVcgrgMjtlW+U9sY6buo8d1K81Pwh4OudJslZrfe07PcMy&#10;7mOBzg8DAz0HqfWuatfiHq+seFHj024ikjRV3S+YQAoOSpwAMf5yOc/mKw05Xmkkkz7v6xGlFRe9&#10;jn/2gdSs4tQW/wDt0Dy+YFZbYAqhU/eG1eoyRgjtz3z5j8JPE8N94huPs6Q3TSN+8Vbg4jZyMkrn&#10;0Uj8+OTiT4rap4lv7ltEv/D0375mB1CMl9nOFyM5xjt0/MVyvw0uLXwPLN9ssr6PLLuuprYpGxAw&#10;GxkgcN9e3rn7/I/3XJznxuae/KTie0NaLZ3iRQ6RJH5jE3H7ttmS3yghiAckYxk9ec55uNJe6xEN&#10;OSw1KNtrlVjwMKo3+YR83KqGPOAMZPQkc3ofxEs9SsA1pcWs2YwsLQn5vu/MxO7PPTjPyk9q6LwV&#10;411/w1rEfiTQdVXT5reN1aaGZcqrRlDjcpy3zHg9uRjt+m4epGUPcZ8hWj73vGkPCGq2MselXaXc&#10;moQws7wTRu0ysqfvCyYPYE7tmBzjgGi68IeOW1ma2vfC2pW//P1ZSaNNFJBJgFgxcBiPmTIIyNwz&#10;95a1tJ+JHxAhvZtftvHM8dxDcSSLczKHbeYhGzru+6ShxkYBOODgYzfFPxw+M+jXVx4stPiBcNfX&#10;dqbe6uDCpaVGeMlHwpDDPTcSF3t03MK3rTrU6Tm4qy8+xjD2cqnLdlzwBBr2h+NbO3u/BVxdWsfm&#10;LdR3NrI7RhUdSANg43qRk4wwA4IBr6u0W+1a58D3nia/0GOBY1mt1tbzS5SweIbWB3bRjggkE/Mr&#10;DqrCvjfwN8bPiT4i1yx8M6Z4umt4bS4f+zYoVjWOJrhXV41jIwinzJEC4Iw3GMAD62+JnjTx74W+&#10;D/lW2sXENzaq0k8zR/OzsrK7hEDDL7mzkKTvz1AC/hnEdaOOzJSfXT5H6Tk8ZYXL5JdPzPzj/anu&#10;PEHinx7/AGxZ+BLm10z7T5xmsdJZbdVPmHOVTBBWGRgRjIRx/CxHl/jvwF8RrW7/ALPg8D6sI1vA&#10;kjx6PKscchaNFjDFAN29gu0fxEDknB6z4yfGL4pJr114Xt/GzLpt1eMb7SWhhhiMm9sOYwCu8ZXa&#10;4G8eXHtIEUe3kPif8fPjd4tv7fwDqniWzutBt7ixks9NvtHtHjga3UBCiNEdo5kztwrq5Vsg7a+6&#10;y+nPD4ePL2SPnKso1Kl35n0b8HfDPiG18L6fYX3hzUkumt4bny57ORZJY5DH5MpVlB2urqVycMXG&#10;OCCZvEUWma5DBD4m8NapbR3EjNZzeXKi3GEU5R4+eFIPB4DD1OW/Bv4yePte8PDWPEfjEX1xMyfa&#10;7jUbVJpJmVDGoZmG5gqbouScIXXGxmDSfEL47+FdL1TT7Hxn4mk863tPLt2f94VQuX2kjOFLM55J&#10;5J9q++p1PZ0YubSjZXufMVKfNWajdu7PJ/i58GPCPhDSv7c0zVJoVmm2x206mTzM+p6jAB/E4z2r&#10;zPzdMX5Wu7dscbmjXJ9z83Wtz43fFKw8X6zGtkl1NZxzOjKtwu2ME5DBQg7ZyMk4xk9K4WfV9FSZ&#10;0FvqPysR81vz1+lfKY3FYTEVOaly287r9D6DB0cRTp/vL3+R/9lQSwECLQAUAAYACAAAACEAPlqp&#10;JwoBAAAVAgAAEwAAAAAAAAAAAAAAAAAAAAAAW0NvbnRlbnRfVHlwZXNdLnhtbFBLAQItABQABgAI&#10;AAAAIQA4/SH/1gAAAJQBAAALAAAAAAAAAAAAAAAAADsBAABfcmVscy8ucmVsc1BLAQItABQABgAI&#10;AAAAIQCngPqX/wEAAAwEAAAOAAAAAAAAAAAAAAAAADoCAABkcnMvZTJvRG9jLnhtbFBLAQItABQA&#10;BgAIAAAAIQBYYLMbugAAACIBAAAZAAAAAAAAAAAAAAAAAGUEAABkcnMvX3JlbHMvZTJvRG9jLnht&#10;bC5yZWxzUEsBAi0AFAAGAAgAAAAhACt4YYvcAAAABQEAAA8AAAAAAAAAAAAAAAAAVgUAAGRycy9k&#10;b3ducmV2LnhtbFBLAQItAAoAAAAAAAAAIQDFZNXFHQwBAB0MAQAVAAAAAAAAAAAAAAAAAF8GAABk&#10;cnMvbWVkaWEvaW1hZ2UxLmpwZWdQSwUGAAAAAAYABgB9AQAArxIBAAAA&#10;">
            <v:imagedata r:id="rId15" o:title="" croptop="-724f" cropbottom="-1106f" cropright="-364f"/>
            <o:lock v:ext="edit" aspectratio="f"/>
          </v:shape>
        </w:pict>
      </w:r>
    </w:p>
    <w:sectPr w:rsidR="00DC6F11" w:rsidRPr="00227A7E" w:rsidSect="0059643C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Calibr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Kokil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907D3"/>
    <w:rsid w:val="00076B6B"/>
    <w:rsid w:val="0021191A"/>
    <w:rsid w:val="00227A7E"/>
    <w:rsid w:val="00435B6F"/>
    <w:rsid w:val="00496312"/>
    <w:rsid w:val="005907D3"/>
    <w:rsid w:val="0059643C"/>
    <w:rsid w:val="005F5B21"/>
    <w:rsid w:val="007C6574"/>
    <w:rsid w:val="00892DFB"/>
    <w:rsid w:val="00903F71"/>
    <w:rsid w:val="009344DD"/>
    <w:rsid w:val="00B77BAA"/>
    <w:rsid w:val="00BC0A73"/>
    <w:rsid w:val="00C24F08"/>
    <w:rsid w:val="00DB72EE"/>
    <w:rsid w:val="00DC6F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643C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892DF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</TotalTime>
  <Pages>2</Pages>
  <Words>339</Words>
  <Characters>1937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Şirin Can</dc:creator>
  <cp:keywords>www.sorubak.com</cp:keywords>
  <dc:description/>
  <cp:lastModifiedBy>edanur</cp:lastModifiedBy>
  <cp:revision>13</cp:revision>
  <dcterms:created xsi:type="dcterms:W3CDTF">2015-01-05T07:18:00Z</dcterms:created>
  <dcterms:modified xsi:type="dcterms:W3CDTF">2015-01-05T20:17:00Z</dcterms:modified>
</cp:coreProperties>
</file>