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BD" w:rsidRPr="004B1440" w:rsidRDefault="006F7EBD" w:rsidP="00B91F26">
      <w:pPr>
        <w:jc w:val="center"/>
        <w:rPr>
          <w:b/>
          <w:color w:val="000000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27pt;margin-top:-45pt;width:8in;height:171pt;z-index:251657216" adj="3720" filled="f" strokeweight="1.25pt"/>
        </w:pict>
      </w:r>
      <w:r>
        <w:rPr>
          <w:b/>
          <w:color w:val="000000"/>
        </w:rPr>
        <w:t>2014 – 2015</w:t>
      </w:r>
      <w:r w:rsidRPr="00F975E2">
        <w:rPr>
          <w:b/>
          <w:color w:val="000000"/>
        </w:rPr>
        <w:t xml:space="preserve"> EĞİTİM</w:t>
      </w:r>
      <w:r>
        <w:rPr>
          <w:b/>
          <w:color w:val="000000"/>
        </w:rPr>
        <w:t>-</w:t>
      </w:r>
      <w:r w:rsidRPr="00F975E2">
        <w:rPr>
          <w:b/>
          <w:color w:val="000000"/>
        </w:rPr>
        <w:t>ÖĞRETİM</w:t>
      </w:r>
      <w:r>
        <w:rPr>
          <w:b/>
          <w:color w:val="000000"/>
        </w:rPr>
        <w:t xml:space="preserve">  YILI  …………………ORTAOKULU  MATEMATİK   DERSİ 7/B SINIFI</w:t>
      </w:r>
      <w:r w:rsidRPr="00B91F26">
        <w:rPr>
          <w:b/>
          <w:color w:val="000000"/>
        </w:rPr>
        <w:t xml:space="preserve"> </w:t>
      </w:r>
      <w:r>
        <w:rPr>
          <w:b/>
          <w:color w:val="000000"/>
        </w:rPr>
        <w:t>I. DÖNEM  I</w:t>
      </w:r>
      <w:r w:rsidRPr="00F975E2">
        <w:rPr>
          <w:b/>
          <w:color w:val="000000"/>
        </w:rPr>
        <w:t>. YAZILI YOKLAMA S</w:t>
      </w:r>
      <w:r>
        <w:rPr>
          <w:b/>
          <w:color w:val="000000"/>
        </w:rPr>
        <w:t>INAVI</w:t>
      </w:r>
    </w:p>
    <w:p w:rsidR="006F7EBD" w:rsidRDefault="006F7EBD" w:rsidP="00B91F26">
      <w:pPr>
        <w:jc w:val="center"/>
        <w:rPr>
          <w:b/>
          <w:color w:val="000000"/>
        </w:rPr>
      </w:pPr>
    </w:p>
    <w:p w:rsidR="006F7EBD" w:rsidRPr="00304EEC" w:rsidRDefault="006F7EBD" w:rsidP="00B91F26">
      <w:pPr>
        <w:jc w:val="center"/>
      </w:pPr>
    </w:p>
    <w:p w:rsidR="006F7EBD" w:rsidRPr="00F975E2" w:rsidRDefault="006F7EBD" w:rsidP="00A65444">
      <w:pPr>
        <w:rPr>
          <w:b/>
        </w:rPr>
      </w:pPr>
      <w:r>
        <w:rPr>
          <w:b/>
        </w:rPr>
        <w:t xml:space="preserve">  Adı ve Soyadı  </w:t>
      </w:r>
      <w:r w:rsidRPr="00F975E2">
        <w:rPr>
          <w:b/>
        </w:rPr>
        <w:t>:</w:t>
      </w:r>
    </w:p>
    <w:p w:rsidR="006F7EBD" w:rsidRPr="00F975E2" w:rsidRDefault="006F7EBD" w:rsidP="00A65444">
      <w:pPr>
        <w:rPr>
          <w:b/>
        </w:rPr>
      </w:pPr>
      <w:r>
        <w:rPr>
          <w:b/>
        </w:rPr>
        <w:t xml:space="preserve">   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                   Notu:</w:t>
      </w:r>
    </w:p>
    <w:p w:rsidR="006F7EBD" w:rsidRDefault="006F7EBD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>
        <w:rPr>
          <w:b/>
        </w:rPr>
        <w:t xml:space="preserve">     </w:t>
      </w:r>
      <w:r w:rsidRPr="00F975E2">
        <w:rPr>
          <w:b/>
        </w:rPr>
        <w:t>:</w:t>
      </w:r>
      <w:r>
        <w:rPr>
          <w:b/>
        </w:rPr>
        <w:tab/>
        <w:t xml:space="preserve">    04/11/2014                              </w:t>
      </w:r>
    </w:p>
    <w:p w:rsidR="006F7EBD" w:rsidRDefault="006F7EBD" w:rsidP="003C3514">
      <w:pPr>
        <w:jc w:val="center"/>
      </w:pPr>
      <w:r>
        <w:rPr>
          <w:noProof/>
        </w:rPr>
        <w:pict>
          <v:shape id="Resim 192" o:spid="_x0000_s1027" type="#_x0000_t75" style="position:absolute;left:0;text-align:left;margin-left:396pt;margin-top:6.15pt;width:129.75pt;height:73.5pt;z-index:251656192;visibility:visible">
            <v:imagedata r:id="rId5" o:title="" gain="142470f" blacklevel="-11141f"/>
            <w10:wrap type="square"/>
          </v:shape>
        </w:pict>
      </w:r>
    </w:p>
    <w:p w:rsidR="006F7EBD" w:rsidRDefault="006F7EBD" w:rsidP="00D669FE">
      <w:pPr>
        <w:rPr>
          <w:b/>
          <w:bCs/>
          <w:sz w:val="22"/>
        </w:rPr>
        <w:sectPr w:rsidR="006F7EBD" w:rsidSect="00466E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6F7EBD" w:rsidRPr="006A4EEC" w:rsidRDefault="006F7EBD" w:rsidP="002412CA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w:t xml:space="preserve"> 1)   </w:t>
      </w:r>
      <w:r>
        <w:rPr>
          <w:noProof/>
        </w:rPr>
        <w:t>)</w:t>
      </w:r>
      <w:r w:rsidRPr="00B41516">
        <w:t xml:space="preserve"> </w:t>
      </w:r>
      <w:r>
        <w:t>1,</w:t>
      </w:r>
      <w:r w:rsidRPr="00CF6DE1">
        <w:rPr>
          <w:position w:val="-4"/>
        </w:rPr>
        <w:object w:dxaOrig="279" w:dyaOrig="320">
          <v:shape id="_x0000_i1027" type="#_x0000_t75" style="width:14.25pt;height:15.75pt" o:ole="">
            <v:imagedata r:id="rId6" o:title=""/>
          </v:shape>
          <o:OLEObject Type="Embed" ProgID="Equation.3" ShapeID="_x0000_i1027" DrawAspect="Content" ObjectID="_1476906033" r:id="rId7"/>
        </w:object>
      </w:r>
      <w:r>
        <w:rPr>
          <w:position w:val="-24"/>
        </w:rPr>
        <w:t xml:space="preserve"> </w:t>
      </w:r>
      <w:r>
        <w:t>devirli ondalık sayısının rasyonel hali aşağıdakilerden hangisidir?</w:t>
      </w:r>
      <w:r w:rsidRPr="002412CA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( 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6F7EBD" w:rsidRDefault="006F7EBD" w:rsidP="00F93B9D"/>
    <w:p w:rsidR="006F7EBD" w:rsidRDefault="006F7EBD" w:rsidP="00F93B9D">
      <w:r>
        <w:t xml:space="preserve">A) </w:t>
      </w:r>
      <w:r w:rsidRPr="007850B1">
        <w:rPr>
          <w:position w:val="-24"/>
        </w:rPr>
        <w:object w:dxaOrig="420" w:dyaOrig="620">
          <v:shape id="_x0000_i1028" type="#_x0000_t75" style="width:21pt;height:30.75pt" o:ole="">
            <v:imagedata r:id="rId8" o:title=""/>
          </v:shape>
          <o:OLEObject Type="Embed" ProgID="Equation.3" ShapeID="_x0000_i1028" DrawAspect="Content" ObjectID="_1476906034" r:id="rId9"/>
        </w:object>
      </w:r>
      <w:r>
        <w:tab/>
        <w:t xml:space="preserve">B) </w:t>
      </w:r>
      <w:r w:rsidRPr="007850B1">
        <w:rPr>
          <w:position w:val="-24"/>
        </w:rPr>
        <w:object w:dxaOrig="420" w:dyaOrig="620">
          <v:shape id="_x0000_i1029" type="#_x0000_t75" style="width:21pt;height:30.75pt" o:ole="">
            <v:imagedata r:id="rId10" o:title=""/>
          </v:shape>
          <o:OLEObject Type="Embed" ProgID="Equation.3" ShapeID="_x0000_i1029" DrawAspect="Content" ObjectID="_1476906035" r:id="rId11"/>
        </w:object>
      </w:r>
      <w:r>
        <w:t xml:space="preserve">      C) </w:t>
      </w:r>
      <w:r w:rsidRPr="007850B1">
        <w:rPr>
          <w:position w:val="-24"/>
        </w:rPr>
        <w:object w:dxaOrig="340" w:dyaOrig="620">
          <v:shape id="_x0000_i1030" type="#_x0000_t75" style="width:17.25pt;height:30.75pt" o:ole="">
            <v:imagedata r:id="rId12" o:title=""/>
          </v:shape>
          <o:OLEObject Type="Embed" ProgID="Equation.3" ShapeID="_x0000_i1030" DrawAspect="Content" ObjectID="_1476906036" r:id="rId13"/>
        </w:object>
      </w:r>
      <w:r>
        <w:t xml:space="preserve">         D) </w:t>
      </w:r>
      <w:r w:rsidRPr="007850B1">
        <w:rPr>
          <w:position w:val="-24"/>
        </w:rPr>
        <w:object w:dxaOrig="340" w:dyaOrig="620">
          <v:shape id="_x0000_i1031" type="#_x0000_t75" style="width:16.5pt;height:30.75pt" o:ole="">
            <v:imagedata r:id="rId14" o:title=""/>
          </v:shape>
          <o:OLEObject Type="Embed" ProgID="Equation.3" ShapeID="_x0000_i1031" DrawAspect="Content" ObjectID="_1476906037" r:id="rId15"/>
        </w:object>
      </w:r>
    </w:p>
    <w:p w:rsidR="006F7EBD" w:rsidRPr="00B10725" w:rsidRDefault="006F7EBD" w:rsidP="004B1440">
      <w:pPr>
        <w:jc w:val="both"/>
        <w:rPr>
          <w:b/>
          <w:noProof/>
        </w:rPr>
      </w:pPr>
    </w:p>
    <w:p w:rsidR="006F7EBD" w:rsidRPr="00B8554F" w:rsidRDefault="006F7EBD" w:rsidP="00B8554F">
      <w:pPr>
        <w:jc w:val="both"/>
        <w:rPr>
          <w:rFonts w:ascii="Tahoma" w:hAnsi="Tahoma" w:cs="Tahoma"/>
          <w:b/>
          <w:sz w:val="22"/>
          <w:szCs w:val="22"/>
        </w:rPr>
      </w:pPr>
    </w:p>
    <w:p w:rsidR="006F7EBD" w:rsidRDefault="006F7EBD" w:rsidP="00557052">
      <w:pPr>
        <w:pStyle w:val="ListParagraph"/>
        <w:ind w:left="0"/>
        <w:rPr>
          <w:b/>
          <w:sz w:val="28"/>
          <w:szCs w:val="28"/>
        </w:rPr>
      </w:pPr>
      <w:r w:rsidRPr="00D96352">
        <w:rPr>
          <w:b/>
          <w:noProof/>
          <w:sz w:val="28"/>
          <w:szCs w:val="28"/>
        </w:rPr>
        <w:pict>
          <v:shape id="Resim 3" o:spid="_x0000_i1032" type="#_x0000_t75" alt="BD21370_" style="width:247.5pt;height:4.5pt;visibility:visible">
            <v:imagedata r:id="rId16" o:title=""/>
          </v:shape>
        </w:pict>
      </w:r>
      <w:r>
        <w:rPr>
          <w:b/>
          <w:sz w:val="28"/>
          <w:szCs w:val="28"/>
        </w:rPr>
        <w:t>2)</w:t>
      </w:r>
    </w:p>
    <w:p w:rsidR="006F7EBD" w:rsidRPr="00BD4B71" w:rsidRDefault="006F7EBD" w:rsidP="005570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t xml:space="preserve"> </w:t>
      </w:r>
      <w:r w:rsidRPr="00BD4B71">
        <w:rPr>
          <w:rFonts w:ascii="Times New Roman" w:hAnsi="Times New Roman" w:cs="Times New Roman"/>
          <w:sz w:val="24"/>
          <w:szCs w:val="24"/>
        </w:rPr>
        <w:t>I. 70 TL Zarar                                         (-70)</w:t>
      </w:r>
    </w:p>
    <w:p w:rsidR="006F7EBD" w:rsidRPr="00BD4B71" w:rsidRDefault="006F7EBD" w:rsidP="005570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 xml:space="preserve">II. Deniz seviyesinin altında </w:t>
      </w:r>
      <w:smartTag w:uri="urn:schemas-microsoft-com:office:smarttags" w:element="metricconverter">
        <w:smartTagPr>
          <w:attr w:name="ProductID" w:val="60 m"/>
        </w:smartTagPr>
        <w:r w:rsidRPr="00BD4B71">
          <w:rPr>
            <w:rFonts w:ascii="Times New Roman" w:hAnsi="Times New Roman" w:cs="Times New Roman"/>
            <w:sz w:val="24"/>
            <w:szCs w:val="24"/>
          </w:rPr>
          <w:t>60 m</w:t>
        </w:r>
      </w:smartTag>
      <w:r w:rsidRPr="00BD4B71">
        <w:rPr>
          <w:rFonts w:ascii="Times New Roman" w:hAnsi="Times New Roman" w:cs="Times New Roman"/>
          <w:sz w:val="24"/>
          <w:szCs w:val="24"/>
        </w:rPr>
        <w:t xml:space="preserve">            (-60)</w:t>
      </w:r>
    </w:p>
    <w:p w:rsidR="006F7EBD" w:rsidRPr="00BD4B71" w:rsidRDefault="006F7EBD" w:rsidP="005570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>III. Alışverişte 100 TL kar                      (-100)</w:t>
      </w:r>
    </w:p>
    <w:p w:rsidR="006F7EBD" w:rsidRPr="00BD4B71" w:rsidRDefault="006F7EBD" w:rsidP="005570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 xml:space="preserve">IV. </w:t>
      </w:r>
      <w:r w:rsidRPr="00BD4B71">
        <w:rPr>
          <w:rFonts w:ascii="Times New Roman" w:hAnsi="Times New Roman" w:cs="Times New Roman"/>
        </w:rPr>
        <w:t xml:space="preserve">Hava sıcaklığı sıfırın üstünde 10 derece        </w:t>
      </w:r>
      <w:r w:rsidRPr="00BD4B71">
        <w:rPr>
          <w:rFonts w:ascii="Times New Roman" w:hAnsi="Times New Roman" w:cs="Times New Roman"/>
          <w:sz w:val="24"/>
          <w:szCs w:val="24"/>
        </w:rPr>
        <w:t>(-10)</w:t>
      </w:r>
    </w:p>
    <w:p w:rsidR="006F7EBD" w:rsidRPr="00BD4B71" w:rsidRDefault="006F7EBD" w:rsidP="005570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>V. 50 TL borç                                            (-50)</w:t>
      </w:r>
    </w:p>
    <w:p w:rsidR="006F7EBD" w:rsidRPr="00BD4B71" w:rsidRDefault="006F7EBD" w:rsidP="005570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6F7EBD" w:rsidRPr="006A4EEC" w:rsidRDefault="006F7EBD" w:rsidP="0055705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6A4EEC">
        <w:rPr>
          <w:rFonts w:ascii="Times New Roman" w:hAnsi="Times New Roman" w:cs="Times New Roman"/>
          <w:sz w:val="24"/>
          <w:szCs w:val="24"/>
        </w:rPr>
        <w:t>Yukarıdaki ifadelerden hangisi veya hangileri doğrudur?</w:t>
      </w:r>
      <w:r w:rsidRPr="006C7BCD">
        <w:rPr>
          <w:b/>
          <w:sz w:val="16"/>
          <w:szCs w:val="16"/>
        </w:rPr>
        <w:t xml:space="preserve"> 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( 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6F7EBD" w:rsidRDefault="006F7EBD" w:rsidP="00557052">
      <w:pPr>
        <w:pStyle w:val="ListParagraph"/>
        <w:ind w:left="0"/>
        <w:rPr>
          <w:rFonts w:ascii="Arial" w:hAnsi="Arial" w:cs="Arial"/>
        </w:rPr>
      </w:pPr>
    </w:p>
    <w:p w:rsidR="006F7EBD" w:rsidRPr="00FA0841" w:rsidRDefault="006F7EBD" w:rsidP="00557052">
      <w:pPr>
        <w:pStyle w:val="ListParagraph"/>
        <w:ind w:left="0"/>
        <w:rPr>
          <w:rFonts w:ascii="Arial" w:hAnsi="Arial" w:cs="Arial"/>
          <w:b/>
        </w:rPr>
      </w:pPr>
      <w:r w:rsidRPr="00FA0841">
        <w:rPr>
          <w:b/>
        </w:rPr>
        <w:t xml:space="preserve">A) </w:t>
      </w:r>
      <w:r>
        <w:rPr>
          <w:b/>
        </w:rPr>
        <w:t xml:space="preserve">I-II    </w:t>
      </w:r>
      <w:r w:rsidRPr="00FA0841">
        <w:rPr>
          <w:b/>
        </w:rPr>
        <w:t>B)I-</w:t>
      </w:r>
      <w:r>
        <w:rPr>
          <w:b/>
        </w:rPr>
        <w:t>II-III  C) I-II</w:t>
      </w:r>
      <w:r w:rsidRPr="00FA0841">
        <w:rPr>
          <w:b/>
        </w:rPr>
        <w:t>-V</w:t>
      </w:r>
      <w:r w:rsidRPr="00FA0841">
        <w:rPr>
          <w:b/>
        </w:rPr>
        <w:tab/>
      </w:r>
      <w:r>
        <w:rPr>
          <w:b/>
        </w:rPr>
        <w:t xml:space="preserve">  </w:t>
      </w:r>
      <w:r w:rsidRPr="00FA0841">
        <w:rPr>
          <w:b/>
        </w:rPr>
        <w:t>D) IV-V</w:t>
      </w:r>
    </w:p>
    <w:p w:rsidR="006F7EBD" w:rsidRDefault="006F7EBD" w:rsidP="00557052"/>
    <w:p w:rsidR="006F7EBD" w:rsidRPr="00AB5E65" w:rsidRDefault="006F7EBD" w:rsidP="00557052">
      <w:pPr>
        <w:rPr>
          <w:b/>
        </w:rPr>
      </w:pPr>
      <w:r w:rsidRPr="00AB5E65">
        <w:rPr>
          <w:b/>
        </w:rPr>
        <w:t>3)</w:t>
      </w:r>
    </w:p>
    <w:p w:rsidR="006F7EBD" w:rsidRPr="00000F9B" w:rsidRDefault="006F7EBD" w:rsidP="00557052">
      <w:r w:rsidRPr="00A43291">
        <w:rPr>
          <w:position w:val="-10"/>
        </w:rPr>
        <w:object w:dxaOrig="180" w:dyaOrig="340">
          <v:shape id="_x0000_i1033" type="#_x0000_t75" style="width:9pt;height:17.25pt" o:ole="">
            <v:imagedata r:id="rId17" o:title=""/>
          </v:shape>
          <o:OLEObject Type="Embed" ProgID="Equation.3" ShapeID="_x0000_i1033" DrawAspect="Content" ObjectID="_1476906038" r:id="rId18"/>
        </w:object>
      </w:r>
      <w:r>
        <w:t xml:space="preserve">   </w:t>
      </w:r>
      <w:r>
        <w:rPr>
          <w:b/>
        </w:rPr>
        <w:t>(-2).(-4).(+6</w:t>
      </w:r>
      <w:r w:rsidRPr="00AB5E65">
        <w:rPr>
          <w:b/>
        </w:rPr>
        <w:t>)</w:t>
      </w:r>
      <w:r>
        <w:t xml:space="preserve"> </w:t>
      </w:r>
      <w:r w:rsidRPr="00000F9B">
        <w:t>işleminin sonucu kaçtır?</w:t>
      </w:r>
      <w:r>
        <w:rPr>
          <w:b/>
          <w:sz w:val="22"/>
          <w:szCs w:val="22"/>
        </w:rPr>
        <w:t>(</w:t>
      </w:r>
      <w:r w:rsidRPr="004252A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5 </w:t>
      </w:r>
      <w:r w:rsidRPr="00A04F0D">
        <w:rPr>
          <w:b/>
          <w:sz w:val="20"/>
          <w:szCs w:val="20"/>
        </w:rPr>
        <w:t>puan)</w:t>
      </w:r>
    </w:p>
    <w:p w:rsidR="006F7EBD" w:rsidRPr="00000F9B" w:rsidRDefault="006F7EBD" w:rsidP="00557052"/>
    <w:p w:rsidR="006F7EBD" w:rsidRPr="00A43291" w:rsidRDefault="006F7EBD" w:rsidP="00F34BAF">
      <w:pPr>
        <w:rPr>
          <w:b/>
        </w:rPr>
      </w:pPr>
      <w:r>
        <w:rPr>
          <w:b/>
        </w:rPr>
        <w:t>A) -60</w:t>
      </w:r>
      <w:r>
        <w:rPr>
          <w:b/>
        </w:rPr>
        <w:tab/>
        <w:t xml:space="preserve">  B) 60    C) -48    D) 48</w:t>
      </w:r>
    </w:p>
    <w:p w:rsidR="006F7EBD" w:rsidRDefault="006F7EBD" w:rsidP="00E46AC1">
      <w:pPr>
        <w:rPr>
          <w:b/>
        </w:rPr>
      </w:pPr>
    </w:p>
    <w:p w:rsidR="006F7EBD" w:rsidRDefault="006F7EBD" w:rsidP="00E46AC1">
      <w:pPr>
        <w:rPr>
          <w:b/>
        </w:rPr>
      </w:pPr>
    </w:p>
    <w:p w:rsidR="006F7EBD" w:rsidRDefault="006F7EBD" w:rsidP="00E46AC1"/>
    <w:p w:rsidR="006F7EBD" w:rsidRPr="004B1440" w:rsidRDefault="006F7EBD" w:rsidP="004B1440">
      <w:pPr>
        <w:rPr>
          <w:b/>
          <w:bCs/>
          <w:sz w:val="22"/>
        </w:rPr>
      </w:pPr>
      <w:r w:rsidRPr="00D96352">
        <w:rPr>
          <w:b/>
          <w:noProof/>
          <w:sz w:val="28"/>
          <w:szCs w:val="28"/>
        </w:rPr>
        <w:pict>
          <v:shape id="Resim 5" o:spid="_x0000_i1034" type="#_x0000_t75" alt="BD21370_" style="width:247.5pt;height:4.5pt;visibility:visible">
            <v:imagedata r:id="rId16" o:title=""/>
          </v:shape>
        </w:pict>
      </w:r>
      <w:r w:rsidRPr="0021147A">
        <w:rPr>
          <w:sz w:val="20"/>
          <w:szCs w:val="20"/>
        </w:rPr>
        <w:t xml:space="preserve"> </w:t>
      </w:r>
    </w:p>
    <w:p w:rsidR="006F7EBD" w:rsidRPr="006A4EEC" w:rsidRDefault="006F7EBD" w:rsidP="002412CA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 w:rsidRPr="002412CA">
        <w:rPr>
          <w:b/>
          <w:bCs/>
          <w:sz w:val="22"/>
          <w:szCs w:val="22"/>
        </w:rPr>
        <w:t>4)</w:t>
      </w:r>
      <w:r w:rsidRPr="00B334F2">
        <w:rPr>
          <w:sz w:val="28"/>
        </w:rPr>
        <w:t xml:space="preserve"> </w:t>
      </w:r>
      <w:r w:rsidRPr="009E5FD0">
        <w:rPr>
          <w:noProof/>
        </w:rPr>
        <w:pict>
          <v:shape id="Resim 6" o:spid="_x0000_i1035" type="#_x0000_t75" alt="4parlak003" style="width:244.5pt;height:113.25pt;visibility:visible">
            <v:imagedata r:id="rId19" o:title=""/>
          </v:shape>
        </w:pict>
      </w:r>
      <w:r>
        <w:rPr>
          <w:rFonts w:ascii="Comic Sans MS" w:hAnsi="Comic Sans MS"/>
        </w:rPr>
        <w:t xml:space="preserve"> 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( 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6F7EBD" w:rsidRDefault="006F7EBD" w:rsidP="00557052">
      <w:pPr>
        <w:rPr>
          <w:b/>
        </w:rPr>
      </w:pPr>
    </w:p>
    <w:p w:rsidR="006F7EBD" w:rsidRDefault="006F7EBD" w:rsidP="00557052">
      <w:pPr>
        <w:rPr>
          <w:b/>
        </w:rPr>
      </w:pPr>
    </w:p>
    <w:p w:rsidR="006F7EBD" w:rsidRDefault="006F7EBD" w:rsidP="00557052">
      <w:pPr>
        <w:rPr>
          <w:b/>
          <w:sz w:val="22"/>
          <w:szCs w:val="22"/>
        </w:rPr>
      </w:pPr>
      <w:r>
        <w:rPr>
          <w:b/>
        </w:rPr>
        <w:t>5)</w:t>
      </w:r>
      <w:r w:rsidRPr="00557052">
        <w:rPr>
          <w:b/>
          <w:sz w:val="22"/>
          <w:szCs w:val="22"/>
        </w:rPr>
        <w:t xml:space="preserve"> </w:t>
      </w:r>
      <w:r w:rsidRPr="00F654C6">
        <w:rPr>
          <w:b/>
          <w:sz w:val="22"/>
          <w:szCs w:val="22"/>
        </w:rPr>
        <w:t>Yandaki tabloda bazı illerin aynı güne ait saat 12.00 ve 23.00 teki sıcaklık ölçümleri verilmiştir.Tabloya göre, hangi ilde  12.00 ile  23.00 saatleri</w:t>
      </w:r>
      <w:r>
        <w:rPr>
          <w:b/>
          <w:sz w:val="22"/>
          <w:szCs w:val="22"/>
        </w:rPr>
        <w:t xml:space="preserve">  arasındaki sıcaklık farkı  </w:t>
      </w:r>
      <w:smartTag w:uri="urn:schemas-microsoft-com:office:smarttags" w:element="metricconverter">
        <w:smartTagPr>
          <w:attr w:name="ProductID" w:val="80C"/>
        </w:smartTagPr>
        <w:r>
          <w:rPr>
            <w:b/>
            <w:sz w:val="22"/>
            <w:szCs w:val="22"/>
          </w:rPr>
          <w:t>8</w:t>
        </w:r>
        <w:r w:rsidRPr="00F654C6">
          <w:rPr>
            <w:b/>
            <w:sz w:val="22"/>
            <w:szCs w:val="22"/>
            <w:vertAlign w:val="superscript"/>
          </w:rPr>
          <w:t>0</w:t>
        </w:r>
        <w:r w:rsidRPr="00F654C6">
          <w:rPr>
            <w:b/>
            <w:sz w:val="22"/>
            <w:szCs w:val="22"/>
          </w:rPr>
          <w:t>C</w:t>
        </w:r>
      </w:smartTag>
      <w:r w:rsidRPr="00F654C6">
        <w:rPr>
          <w:b/>
          <w:sz w:val="22"/>
          <w:szCs w:val="22"/>
        </w:rPr>
        <w:t xml:space="preserve"> dir?</w:t>
      </w:r>
    </w:p>
    <w:p w:rsidR="006F7EBD" w:rsidRPr="00F654C6" w:rsidRDefault="006F7EBD" w:rsidP="0055705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(</w:t>
      </w:r>
      <w:r w:rsidRPr="004252A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5 </w:t>
      </w:r>
      <w:r w:rsidRPr="00A04F0D">
        <w:rPr>
          <w:b/>
          <w:sz w:val="20"/>
          <w:szCs w:val="20"/>
        </w:rPr>
        <w:t>puan)</w:t>
      </w:r>
    </w:p>
    <w:p w:rsidR="006F7EBD" w:rsidRPr="00F654C6" w:rsidRDefault="006F7EBD" w:rsidP="00557052">
      <w:pPr>
        <w:rPr>
          <w:b/>
          <w:bCs/>
          <w:sz w:val="22"/>
          <w:szCs w:val="22"/>
        </w:rPr>
      </w:pPr>
    </w:p>
    <w:p w:rsidR="006F7EBD" w:rsidRPr="00F654C6" w:rsidRDefault="006F7EBD" w:rsidP="00557052">
      <w:pPr>
        <w:rPr>
          <w:rFonts w:ascii="Comic Sans MS" w:hAnsi="Comic Sans MS"/>
          <w:b/>
          <w:bCs/>
          <w:sz w:val="22"/>
          <w:szCs w:val="22"/>
        </w:rPr>
      </w:pPr>
      <w:r w:rsidRPr="00F654C6">
        <w:rPr>
          <w:b/>
          <w:noProof/>
          <w:sz w:val="22"/>
          <w:szCs w:val="22"/>
        </w:rPr>
        <w:t xml:space="preserve">A) Adana  </w:t>
      </w:r>
      <w:r>
        <w:rPr>
          <w:b/>
          <w:noProof/>
          <w:sz w:val="22"/>
          <w:szCs w:val="22"/>
        </w:rPr>
        <w:t xml:space="preserve">   B) Van      C) İstanbul  </w:t>
      </w:r>
      <w:r w:rsidRPr="00F654C6">
        <w:rPr>
          <w:b/>
          <w:noProof/>
          <w:sz w:val="22"/>
          <w:szCs w:val="22"/>
        </w:rPr>
        <w:t>D) Ankar</w:t>
      </w:r>
      <w:r>
        <w:rPr>
          <w:b/>
          <w:noProof/>
          <w:sz w:val="22"/>
          <w:szCs w:val="22"/>
        </w:rPr>
        <w:t>a</w:t>
      </w:r>
    </w:p>
    <w:p w:rsidR="006F7EBD" w:rsidRPr="00B10725" w:rsidRDefault="006F7EBD" w:rsidP="00895D84">
      <w:pPr>
        <w:ind w:left="360"/>
        <w:rPr>
          <w:b/>
          <w:szCs w:val="22"/>
        </w:rPr>
      </w:pPr>
    </w:p>
    <w:p w:rsidR="006F7EBD" w:rsidRDefault="006F7EBD" w:rsidP="00F93B9D">
      <w:pPr>
        <w:tabs>
          <w:tab w:val="left" w:pos="5790"/>
        </w:tabs>
      </w:pPr>
      <w:r w:rsidRPr="00D96352">
        <w:rPr>
          <w:b/>
          <w:noProof/>
          <w:sz w:val="28"/>
          <w:szCs w:val="28"/>
        </w:rPr>
        <w:pict>
          <v:shape id="Resim 8" o:spid="_x0000_i1036" type="#_x0000_t75" alt="BD21370_" style="width:247.5pt;height:4.5pt;visibility:visible">
            <v:imagedata r:id="rId16" o:title=""/>
          </v:shape>
        </w:pict>
      </w:r>
    </w:p>
    <w:p w:rsidR="006F7EBD" w:rsidRDefault="006F7EBD" w:rsidP="00F93B9D">
      <w:pPr>
        <w:rPr>
          <w:rFonts w:ascii="Comic Sans MS" w:hAnsi="Comic Sans MS"/>
          <w:b/>
          <w:sz w:val="20"/>
          <w:szCs w:val="20"/>
        </w:rPr>
      </w:pPr>
    </w:p>
    <w:p w:rsidR="006F7EBD" w:rsidRDefault="006F7EBD" w:rsidP="00F93B9D">
      <w:pPr>
        <w:rPr>
          <w:rFonts w:ascii="Comic Sans MS" w:hAnsi="Comic Sans MS"/>
          <w:b/>
          <w:sz w:val="20"/>
          <w:szCs w:val="20"/>
        </w:rPr>
      </w:pPr>
    </w:p>
    <w:p w:rsidR="006F7EBD" w:rsidRDefault="006F7EBD" w:rsidP="00F93B9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6) </w:t>
      </w:r>
      <w:r w:rsidRPr="008902CC">
        <w:rPr>
          <w:rFonts w:ascii="Calibri" w:hAnsi="Calibri"/>
          <w:b/>
          <w:position w:val="-24"/>
        </w:rPr>
        <w:object w:dxaOrig="980" w:dyaOrig="620">
          <v:shape id="_x0000_i1037" type="#_x0000_t75" style="width:57pt;height:36.75pt" o:ole="">
            <v:imagedata r:id="rId20" o:title="" gain="2147483647f" blacklevel="-.5"/>
          </v:shape>
          <o:OLEObject Type="Embed" ProgID="Equation.3" ShapeID="_x0000_i1037" DrawAspect="Content" ObjectID="_1476906039" r:id="rId21"/>
        </w:object>
      </w:r>
      <w:r>
        <w:rPr>
          <w:rFonts w:ascii="Calibri" w:hAnsi="Calibri"/>
          <w:b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>işleminin sonucunu bulunuz.</w:t>
      </w:r>
      <w:r>
        <w:rPr>
          <w:rFonts w:ascii="Comic Sans MS" w:hAnsi="Comic Sans MS" w:cs="Arial Unicode MS"/>
          <w:b/>
          <w:sz w:val="20"/>
          <w:szCs w:val="20"/>
        </w:rPr>
        <w:t xml:space="preserve"> (5</w:t>
      </w:r>
      <w:r w:rsidRPr="00851C1A">
        <w:rPr>
          <w:rFonts w:ascii="Comic Sans MS" w:hAnsi="Comic Sans MS" w:cs="Arial Unicode MS"/>
          <w:b/>
          <w:sz w:val="20"/>
          <w:szCs w:val="20"/>
        </w:rPr>
        <w:t>P)</w:t>
      </w:r>
      <w:r w:rsidRPr="00F85910">
        <w:rPr>
          <w:rFonts w:ascii="Comic Sans MS" w:hAnsi="Comic Sans MS"/>
          <w:sz w:val="20"/>
          <w:szCs w:val="20"/>
        </w:rPr>
        <w:t xml:space="preserve">                 </w:t>
      </w:r>
    </w:p>
    <w:p w:rsidR="006F7EBD" w:rsidRDefault="006F7EBD" w:rsidP="00F93B9D"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</w:p>
    <w:p w:rsidR="006F7EBD" w:rsidRDefault="006F7EBD" w:rsidP="00B10725"/>
    <w:p w:rsidR="006F7EBD" w:rsidRDefault="006F7EBD" w:rsidP="00B10725"/>
    <w:p w:rsidR="006F7EBD" w:rsidRDefault="006F7EBD" w:rsidP="00B10725"/>
    <w:p w:rsidR="006F7EBD" w:rsidRDefault="006F7EBD" w:rsidP="00B10725">
      <w:pPr>
        <w:rPr>
          <w:b/>
        </w:rPr>
      </w:pPr>
    </w:p>
    <w:p w:rsidR="006F7EBD" w:rsidRDefault="006F7EBD" w:rsidP="00984BC9">
      <w:pPr>
        <w:rPr>
          <w:b/>
        </w:rPr>
      </w:pPr>
      <w:r w:rsidRPr="00D96352">
        <w:rPr>
          <w:b/>
          <w:noProof/>
          <w:sz w:val="28"/>
          <w:szCs w:val="28"/>
        </w:rPr>
        <w:pict>
          <v:shape id="Resim 10" o:spid="_x0000_i1038" type="#_x0000_t75" alt="BD21370_" style="width:261pt;height:4.5pt;visibility:visible">
            <v:imagedata r:id="rId16" o:title=""/>
          </v:shape>
        </w:pict>
      </w:r>
    </w:p>
    <w:p w:rsidR="006F7EBD" w:rsidRDefault="006F7EBD" w:rsidP="006F21C0">
      <w:r w:rsidRPr="00051A59">
        <w:t xml:space="preserve">  </w:t>
      </w:r>
    </w:p>
    <w:p w:rsidR="006F7EBD" w:rsidRPr="00A43291" w:rsidRDefault="006F7EBD" w:rsidP="00E65B65">
      <w:pPr>
        <w:rPr>
          <w:sz w:val="22"/>
          <w:szCs w:val="22"/>
        </w:rPr>
      </w:pPr>
      <w:r>
        <w:rPr>
          <w:b/>
          <w:sz w:val="22"/>
          <w:szCs w:val="22"/>
        </w:rPr>
        <w:t>7)</w:t>
      </w:r>
      <w:r w:rsidRPr="00A43291">
        <w:rPr>
          <w:sz w:val="22"/>
          <w:szCs w:val="22"/>
        </w:rPr>
        <w:t>Aşağıdaki işlemleri yapınız.(10 puan)</w:t>
      </w:r>
    </w:p>
    <w:p w:rsidR="006F7EBD" w:rsidRDefault="006F7EBD" w:rsidP="00E65B65">
      <w:pPr>
        <w:rPr>
          <w:sz w:val="22"/>
          <w:szCs w:val="22"/>
        </w:rPr>
      </w:pPr>
    </w:p>
    <w:p w:rsidR="006F7EBD" w:rsidRPr="00BC22B8" w:rsidRDefault="006F7EBD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(-3) + (-5) =</w:t>
      </w:r>
    </w:p>
    <w:p w:rsidR="006F7EBD" w:rsidRPr="00BC22B8" w:rsidRDefault="006F7EBD" w:rsidP="00E65B65">
      <w:pPr>
        <w:rPr>
          <w:b/>
          <w:sz w:val="22"/>
          <w:szCs w:val="22"/>
        </w:rPr>
      </w:pPr>
    </w:p>
    <w:p w:rsidR="006F7EBD" w:rsidRPr="00BC22B8" w:rsidRDefault="006F7EBD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(-1)+ (+6)=</w:t>
      </w:r>
    </w:p>
    <w:p w:rsidR="006F7EBD" w:rsidRPr="00BC22B8" w:rsidRDefault="006F7EBD" w:rsidP="00E65B65">
      <w:pPr>
        <w:rPr>
          <w:b/>
          <w:sz w:val="22"/>
          <w:szCs w:val="22"/>
        </w:rPr>
      </w:pPr>
    </w:p>
    <w:p w:rsidR="006F7EBD" w:rsidRPr="00BC22B8" w:rsidRDefault="006F7EBD" w:rsidP="00E65B65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Pr="00BC22B8">
        <w:rPr>
          <w:b/>
          <w:sz w:val="22"/>
          <w:szCs w:val="22"/>
        </w:rPr>
        <w:t>5- (-3</w:t>
      </w:r>
      <w:r>
        <w:rPr>
          <w:b/>
          <w:sz w:val="22"/>
          <w:szCs w:val="22"/>
        </w:rPr>
        <w:t>4</w:t>
      </w:r>
      <w:r w:rsidRPr="00BC22B8">
        <w:rPr>
          <w:b/>
          <w:sz w:val="22"/>
          <w:szCs w:val="22"/>
        </w:rPr>
        <w:t>)=</w:t>
      </w:r>
    </w:p>
    <w:p w:rsidR="006F7EBD" w:rsidRPr="00BC22B8" w:rsidRDefault="006F7EBD" w:rsidP="00E65B65">
      <w:pPr>
        <w:rPr>
          <w:b/>
          <w:sz w:val="22"/>
          <w:szCs w:val="22"/>
        </w:rPr>
      </w:pPr>
    </w:p>
    <w:p w:rsidR="006F7EBD" w:rsidRPr="00BC22B8" w:rsidRDefault="006F7EBD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(+3). (-6)=</w:t>
      </w:r>
    </w:p>
    <w:p w:rsidR="006F7EBD" w:rsidRPr="00BC22B8" w:rsidRDefault="006F7EBD" w:rsidP="00E65B65">
      <w:pPr>
        <w:rPr>
          <w:b/>
          <w:sz w:val="22"/>
          <w:szCs w:val="22"/>
        </w:rPr>
      </w:pPr>
    </w:p>
    <w:p w:rsidR="006F7EBD" w:rsidRPr="00BC22B8" w:rsidRDefault="006F7EBD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(-</w:t>
      </w:r>
      <w:r>
        <w:rPr>
          <w:b/>
          <w:sz w:val="22"/>
          <w:szCs w:val="22"/>
        </w:rPr>
        <w:t>6</w:t>
      </w:r>
      <w:r w:rsidRPr="00BC22B8">
        <w:rPr>
          <w:b/>
          <w:sz w:val="22"/>
          <w:szCs w:val="22"/>
        </w:rPr>
        <w:t>8): (-4)=</w:t>
      </w:r>
    </w:p>
    <w:p w:rsidR="006F7EBD" w:rsidRDefault="006F7EBD" w:rsidP="00E65B65">
      <w:pPr>
        <w:rPr>
          <w:b/>
          <w:sz w:val="22"/>
          <w:szCs w:val="22"/>
        </w:rPr>
      </w:pPr>
    </w:p>
    <w:p w:rsidR="006F7EBD" w:rsidRPr="00A43291" w:rsidRDefault="006F7EBD" w:rsidP="00B8554F">
      <w:pPr>
        <w:rPr>
          <w:b/>
        </w:rPr>
      </w:pPr>
      <w:r>
        <w:rPr>
          <w:b/>
        </w:rPr>
        <w:t xml:space="preserve"> </w:t>
      </w:r>
      <w:r w:rsidRPr="00D96352">
        <w:rPr>
          <w:b/>
          <w:noProof/>
          <w:sz w:val="28"/>
          <w:szCs w:val="28"/>
        </w:rPr>
        <w:pict>
          <v:shape id="Resim 11" o:spid="_x0000_i1039" type="#_x0000_t75" alt="BD21370_" style="width:247.5pt;height:4.5pt;visibility:visible">
            <v:imagedata r:id="rId16" o:title=""/>
          </v:shape>
        </w:pict>
      </w:r>
    </w:p>
    <w:p w:rsidR="006F7EBD" w:rsidRDefault="006F7EBD" w:rsidP="00547429">
      <w:pPr>
        <w:rPr>
          <w:rFonts w:ascii="Comic Sans MS" w:hAnsi="Comic Sans MS"/>
          <w:sz w:val="20"/>
          <w:szCs w:val="20"/>
        </w:rPr>
      </w:pPr>
      <w:r>
        <w:rPr>
          <w:b/>
        </w:rPr>
        <w:t>8) Sonuçları bulunuz. (8 puan)</w:t>
      </w:r>
    </w:p>
    <w:p w:rsidR="006F7EBD" w:rsidRDefault="006F7EBD" w:rsidP="00547429">
      <w:pPr>
        <w:rPr>
          <w:position w:val="-24"/>
        </w:rPr>
      </w:pPr>
    </w:p>
    <w:p w:rsidR="006F7EBD" w:rsidRDefault="006F7EBD" w:rsidP="00547429">
      <w:pPr>
        <w:rPr>
          <w:position w:val="-24"/>
        </w:rPr>
      </w:pPr>
    </w:p>
    <w:p w:rsidR="006F7EBD" w:rsidRPr="00AB5E65" w:rsidRDefault="006F7EBD" w:rsidP="00547429">
      <w:pPr>
        <w:rPr>
          <w:rFonts w:ascii="Comic Sans MS" w:hAnsi="Comic Sans MS"/>
        </w:rPr>
      </w:pPr>
      <w:r w:rsidRPr="00AB5E65">
        <w:rPr>
          <w:position w:val="-24"/>
        </w:rPr>
        <w:object w:dxaOrig="620" w:dyaOrig="620">
          <v:shape id="_x0000_i1040" type="#_x0000_t75" style="width:31.5pt;height:30.75pt" o:ole="">
            <v:imagedata r:id="rId22" o:title=""/>
          </v:shape>
          <o:OLEObject Type="Embed" ProgID="Equation.3" ShapeID="_x0000_i1040" DrawAspect="Content" ObjectID="_1476906040" r:id="rId23"/>
        </w:object>
      </w:r>
      <w:r>
        <w:rPr>
          <w:position w:val="-24"/>
        </w:rPr>
        <w:t>=</w:t>
      </w:r>
      <w:r w:rsidRPr="00AB5E65">
        <w:rPr>
          <w:position w:val="-24"/>
        </w:rPr>
        <w:t xml:space="preserve">                            </w:t>
      </w:r>
      <w:r>
        <w:rPr>
          <w:position w:val="-24"/>
        </w:rPr>
        <w:t xml:space="preserve">    </w:t>
      </w:r>
      <w:r w:rsidRPr="00AB5E65">
        <w:rPr>
          <w:position w:val="-24"/>
        </w:rPr>
        <w:t xml:space="preserve"> </w:t>
      </w:r>
      <w:r w:rsidRPr="00AB5E65">
        <w:rPr>
          <w:position w:val="-24"/>
        </w:rPr>
        <w:object w:dxaOrig="480" w:dyaOrig="620">
          <v:shape id="_x0000_i1041" type="#_x0000_t75" style="width:24pt;height:30.75pt" o:ole="">
            <v:imagedata r:id="rId24" o:title=""/>
          </v:shape>
          <o:OLEObject Type="Embed" ProgID="Equation.3" ShapeID="_x0000_i1041" DrawAspect="Content" ObjectID="_1476906041" r:id="rId25"/>
        </w:object>
      </w:r>
      <w:r w:rsidRPr="00AB5E65">
        <w:rPr>
          <w:position w:val="-24"/>
        </w:rPr>
        <w:t xml:space="preserve">   </w:t>
      </w:r>
      <w:r>
        <w:rPr>
          <w:position w:val="-24"/>
        </w:rPr>
        <w:t>=</w:t>
      </w:r>
      <w:r w:rsidRPr="00AB5E65">
        <w:rPr>
          <w:position w:val="-24"/>
        </w:rPr>
        <w:t xml:space="preserve">       </w:t>
      </w:r>
    </w:p>
    <w:p w:rsidR="006F7EBD" w:rsidRDefault="006F7EBD" w:rsidP="00547429">
      <w:pPr>
        <w:rPr>
          <w:rFonts w:ascii="Tahoma" w:hAnsi="Tahoma" w:cs="Tahoma"/>
          <w:b/>
          <w:sz w:val="20"/>
          <w:szCs w:val="20"/>
        </w:rPr>
      </w:pPr>
    </w:p>
    <w:p w:rsidR="006F7EBD" w:rsidRDefault="006F7EBD" w:rsidP="00984BC9">
      <w:pPr>
        <w:rPr>
          <w:b/>
          <w:color w:val="000000"/>
        </w:rPr>
      </w:pPr>
    </w:p>
    <w:p w:rsidR="006F7EBD" w:rsidRDefault="006F7EBD" w:rsidP="00984BC9">
      <w:pPr>
        <w:rPr>
          <w:b/>
          <w:color w:val="000000"/>
        </w:rPr>
      </w:pPr>
      <w:r>
        <w:rPr>
          <w:noProof/>
        </w:rPr>
        <w:pict>
          <v:shape id="Resim 213" o:spid="_x0000_s1028" type="#_x0000_t75" style="position:absolute;margin-left:13.5pt;margin-top:6.15pt;width:226.1pt;height:108pt;z-index:251659264;visibility:visible">
            <v:imagedata r:id="rId26" o:title="" gain="55050f" blacklevel="-6554f"/>
          </v:shape>
        </w:pict>
      </w:r>
    </w:p>
    <w:p w:rsidR="006F7EBD" w:rsidRDefault="006F7EBD" w:rsidP="00984BC9">
      <w:pPr>
        <w:rPr>
          <w:b/>
        </w:rPr>
      </w:pPr>
    </w:p>
    <w:p w:rsidR="006F7EBD" w:rsidRDefault="006F7EBD" w:rsidP="00BC22B8">
      <w:pPr>
        <w:rPr>
          <w:b/>
        </w:rPr>
      </w:pPr>
      <w:r>
        <w:rPr>
          <w:b/>
        </w:rPr>
        <w:t>9)</w:t>
      </w:r>
    </w:p>
    <w:p w:rsidR="006F7EBD" w:rsidRDefault="006F7EBD" w:rsidP="00BC22B8">
      <w:pPr>
        <w:rPr>
          <w:b/>
        </w:rPr>
      </w:pPr>
      <w:r>
        <w:rPr>
          <w:noProof/>
        </w:rPr>
        <w:pict>
          <v:group id="_x0000_s1029" editas="canvas" style="position:absolute;margin-left:20.8pt;margin-top:3.1pt;width:225.75pt;height:108pt;z-index:251658240" coordorigin="6356,14218" coordsize="4515,2160">
            <o:lock v:ext="edit" aspectratio="t"/>
            <v:shape id="_x0000_s1030" type="#_x0000_t75" style="position:absolute;left:6356;top:14218;width:4515;height:2160" o:preferrelative="f">
              <v:fill o:detectmouseclick="t"/>
              <v:path o:extrusionok="t" o:connecttype="none"/>
              <o:lock v:ext="edit" text="t"/>
            </v:shape>
          </v:group>
        </w:pict>
      </w:r>
    </w:p>
    <w:p w:rsidR="006F7EBD" w:rsidRDefault="006F7EBD" w:rsidP="00BC22B8">
      <w:pPr>
        <w:rPr>
          <w:b/>
        </w:rPr>
      </w:pPr>
    </w:p>
    <w:p w:rsidR="006F7EBD" w:rsidRDefault="006F7EBD" w:rsidP="00BC22B8">
      <w:pPr>
        <w:rPr>
          <w:b/>
        </w:rPr>
      </w:pPr>
    </w:p>
    <w:p w:rsidR="006F7EBD" w:rsidRDefault="006F7EBD" w:rsidP="00BC22B8">
      <w:pPr>
        <w:rPr>
          <w:b/>
        </w:rPr>
      </w:pPr>
    </w:p>
    <w:p w:rsidR="006F7EBD" w:rsidRDefault="006F7EBD" w:rsidP="00BC22B8">
      <w:pPr>
        <w:rPr>
          <w:b/>
        </w:rPr>
      </w:pPr>
    </w:p>
    <w:p w:rsidR="006F7EBD" w:rsidRDefault="006F7EBD" w:rsidP="00984BC9">
      <w:pPr>
        <w:rPr>
          <w:b/>
        </w:rPr>
      </w:pPr>
      <w:r>
        <w:rPr>
          <w:b/>
          <w:sz w:val="22"/>
          <w:szCs w:val="22"/>
        </w:rPr>
        <w:t>(</w:t>
      </w:r>
      <w:r w:rsidRPr="004252A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5 </w:t>
      </w:r>
      <w:r w:rsidRPr="00A04F0D">
        <w:rPr>
          <w:b/>
          <w:sz w:val="20"/>
          <w:szCs w:val="20"/>
        </w:rPr>
        <w:t>puan)</w:t>
      </w:r>
    </w:p>
    <w:p w:rsidR="006F7EBD" w:rsidRPr="00A8606C" w:rsidRDefault="006F7EBD" w:rsidP="00C53D54">
      <w:pPr>
        <w:tabs>
          <w:tab w:val="left" w:pos="6920"/>
        </w:tabs>
        <w:rPr>
          <w:rFonts w:ascii="Arial" w:hAnsi="Arial" w:cs="Arial"/>
          <w:b/>
          <w:sz w:val="22"/>
          <w:szCs w:val="22"/>
        </w:rPr>
      </w:pPr>
      <w:r>
        <w:rPr>
          <w:b/>
        </w:rPr>
        <w:t xml:space="preserve">10) </w:t>
      </w:r>
      <w:r w:rsidRPr="000B185B">
        <w:rPr>
          <w:b/>
        </w:rPr>
        <w:t>Boşluklara</w:t>
      </w:r>
      <w:r w:rsidRPr="000B185B">
        <w:rPr>
          <w:rFonts w:ascii="Arial" w:hAnsi="Arial" w:cs="Arial"/>
          <w:b/>
          <w:sz w:val="22"/>
          <w:szCs w:val="22"/>
        </w:rPr>
        <w:t xml:space="preserve"> </w:t>
      </w:r>
      <w:r w:rsidRPr="000B185B">
        <w:rPr>
          <w:rFonts w:ascii="Arial" w:eastAsia="SimSun" w:hAnsi="Arial" w:cs="Arial"/>
          <w:b/>
          <w:position w:val="-10"/>
          <w:sz w:val="20"/>
          <w:szCs w:val="20"/>
        </w:rPr>
        <w:object w:dxaOrig="1340" w:dyaOrig="320">
          <v:shape id="_x0000_i1042" type="#_x0000_t75" style="width:66.75pt;height:15.75pt" o:ole="">
            <v:imagedata r:id="rId27" o:title=""/>
          </v:shape>
          <o:OLEObject Type="Embed" ProgID="Equation.3" ShapeID="_x0000_i1042" DrawAspect="Content" ObjectID="_1476906042" r:id="rId28"/>
        </w:object>
      </w:r>
      <w:r w:rsidRPr="000B185B">
        <w:rPr>
          <w:rFonts w:ascii="Arial" w:eastAsia="SimSun" w:hAnsi="Arial" w:cs="Arial"/>
          <w:b/>
          <w:sz w:val="20"/>
          <w:szCs w:val="20"/>
        </w:rPr>
        <w:t>sembollerin</w:t>
      </w:r>
      <w:r>
        <w:rPr>
          <w:rFonts w:ascii="Arial" w:eastAsia="SimSun" w:hAnsi="Arial" w:cs="Arial"/>
          <w:b/>
          <w:sz w:val="20"/>
          <w:szCs w:val="20"/>
        </w:rPr>
        <w:t xml:space="preserve">den uygun olanları yazınız?  </w:t>
      </w:r>
      <w:r>
        <w:rPr>
          <w:rFonts w:ascii="Arial" w:eastAsia="SimSun" w:hAnsi="Arial" w:cs="Arial"/>
          <w:sz w:val="20"/>
          <w:szCs w:val="20"/>
        </w:rPr>
        <w:t>(6</w:t>
      </w:r>
      <w:r w:rsidRPr="002417D7">
        <w:rPr>
          <w:rFonts w:ascii="Arial" w:eastAsia="SimSun" w:hAnsi="Arial" w:cs="Arial"/>
          <w:sz w:val="20"/>
          <w:szCs w:val="20"/>
        </w:rPr>
        <w:t>p)</w:t>
      </w:r>
    </w:p>
    <w:p w:rsidR="006F7EBD" w:rsidRDefault="006F7EBD" w:rsidP="00C53D54">
      <w:pPr>
        <w:tabs>
          <w:tab w:val="left" w:pos="6920"/>
        </w:tabs>
        <w:rPr>
          <w:b/>
        </w:rPr>
      </w:pPr>
    </w:p>
    <w:p w:rsidR="006F7EBD" w:rsidRDefault="006F7EBD" w:rsidP="00C53D54">
      <w:pPr>
        <w:rPr>
          <w:rFonts w:ascii="Arial" w:eastAsia="SimSun" w:hAnsi="Arial" w:cs="Arial"/>
          <w:sz w:val="20"/>
          <w:szCs w:val="20"/>
        </w:rPr>
      </w:pPr>
      <w:r w:rsidRPr="001A01E8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) 3</w:t>
      </w:r>
      <w:r w:rsidRPr="00DB3177">
        <w:rPr>
          <w:rFonts w:ascii="Arial" w:eastAsia="SimSun" w:hAnsi="Arial" w:cs="Arial"/>
          <w:sz w:val="20"/>
          <w:szCs w:val="20"/>
        </w:rPr>
        <w:t xml:space="preserve"> </w:t>
      </w:r>
      <w:r w:rsidRPr="00D472B5">
        <w:rPr>
          <w:rFonts w:ascii="Arial" w:eastAsia="SimSun" w:hAnsi="Arial" w:cs="Arial"/>
          <w:position w:val="-24"/>
          <w:sz w:val="20"/>
          <w:szCs w:val="20"/>
        </w:rPr>
        <w:object w:dxaOrig="240" w:dyaOrig="620">
          <v:shape id="_x0000_i1043" type="#_x0000_t75" style="width:12pt;height:30.75pt" o:ole="">
            <v:imagedata r:id="rId29" o:title=""/>
          </v:shape>
          <o:OLEObject Type="Embed" ProgID="Equation.3" ShapeID="_x0000_i1043" DrawAspect="Content" ObjectID="_1476906043" r:id="rId30"/>
        </w:object>
      </w:r>
      <w:r>
        <w:rPr>
          <w:rFonts w:ascii="Arial" w:eastAsia="SimSun" w:hAnsi="Arial" w:cs="Arial"/>
          <w:sz w:val="20"/>
          <w:szCs w:val="20"/>
        </w:rPr>
        <w:t>………</w:t>
      </w:r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240" w:dyaOrig="620">
          <v:shape id="_x0000_i1044" type="#_x0000_t75" style="width:12pt;height:30.75pt" o:ole="">
            <v:imagedata r:id="rId31" o:title=""/>
          </v:shape>
          <o:OLEObject Type="Embed" ProgID="Equation.3" ShapeID="_x0000_i1044" DrawAspect="Content" ObjectID="_1476906044" r:id="rId32"/>
        </w:object>
      </w:r>
      <w:r>
        <w:rPr>
          <w:rFonts w:ascii="Arial" w:eastAsia="SimSun" w:hAnsi="Arial" w:cs="Arial"/>
          <w:sz w:val="20"/>
          <w:szCs w:val="20"/>
        </w:rPr>
        <w:t xml:space="preserve">                    </w:t>
      </w:r>
      <w:r w:rsidRPr="001A01E8">
        <w:rPr>
          <w:rFonts w:ascii="Arial" w:eastAsia="SimSun" w:hAnsi="Arial" w:cs="Arial"/>
          <w:b/>
          <w:sz w:val="20"/>
          <w:szCs w:val="20"/>
        </w:rPr>
        <w:t>b</w:t>
      </w:r>
      <w:r>
        <w:rPr>
          <w:rFonts w:ascii="Arial" w:eastAsia="SimSun" w:hAnsi="Arial" w:cs="Arial"/>
          <w:sz w:val="20"/>
          <w:szCs w:val="20"/>
        </w:rPr>
        <w:t>)</w:t>
      </w:r>
      <w:r w:rsidRPr="005252B2">
        <w:rPr>
          <w:rFonts w:ascii="Arial" w:eastAsia="SimSun" w:hAnsi="Arial" w:cs="Arial"/>
          <w:sz w:val="20"/>
          <w:szCs w:val="20"/>
        </w:rPr>
        <w:t xml:space="preserve"> </w:t>
      </w:r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1280" w:dyaOrig="620">
          <v:shape id="_x0000_i1045" type="#_x0000_t75" style="width:63.75pt;height:30.75pt" o:ole="">
            <v:imagedata r:id="rId33" o:title=""/>
          </v:shape>
          <o:OLEObject Type="Embed" ProgID="Equation.3" ShapeID="_x0000_i1045" DrawAspect="Content" ObjectID="_1476906045" r:id="rId34"/>
        </w:object>
      </w:r>
      <w:r>
        <w:rPr>
          <w:rFonts w:ascii="Arial" w:eastAsia="SimSun" w:hAnsi="Arial" w:cs="Arial"/>
          <w:sz w:val="20"/>
          <w:szCs w:val="20"/>
        </w:rPr>
        <w:tab/>
        <w:t xml:space="preserve">     </w:t>
      </w:r>
    </w:p>
    <w:p w:rsidR="006F7EBD" w:rsidRDefault="006F7EBD" w:rsidP="00C53D54">
      <w:pPr>
        <w:rPr>
          <w:rFonts w:ascii="Arial" w:eastAsia="SimSun" w:hAnsi="Arial" w:cs="Arial"/>
          <w:sz w:val="20"/>
          <w:szCs w:val="20"/>
        </w:rPr>
      </w:pPr>
    </w:p>
    <w:p w:rsidR="006F7EBD" w:rsidRDefault="006F7EBD" w:rsidP="00C53D54">
      <w:pPr>
        <w:rPr>
          <w:rFonts w:ascii="Arial" w:hAnsi="Arial" w:cs="Arial"/>
          <w:b/>
          <w:sz w:val="22"/>
          <w:szCs w:val="22"/>
        </w:rPr>
      </w:pPr>
    </w:p>
    <w:p w:rsidR="006F7EBD" w:rsidRDefault="006F7EBD" w:rsidP="00C53D54">
      <w:pPr>
        <w:rPr>
          <w:b/>
        </w:rPr>
      </w:pPr>
      <w:r w:rsidRPr="001A01E8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 w:rsidRPr="005252B2">
        <w:rPr>
          <w:rFonts w:ascii="Arial" w:eastAsia="SimSun" w:hAnsi="Arial" w:cs="Arial"/>
          <w:sz w:val="20"/>
          <w:szCs w:val="20"/>
        </w:rPr>
        <w:t xml:space="preserve"> </w:t>
      </w:r>
      <w:r w:rsidRPr="00D472B5">
        <w:rPr>
          <w:rFonts w:ascii="Arial" w:eastAsia="SimSun" w:hAnsi="Arial" w:cs="Arial"/>
          <w:position w:val="-24"/>
          <w:sz w:val="20"/>
          <w:szCs w:val="20"/>
        </w:rPr>
        <w:object w:dxaOrig="1180" w:dyaOrig="620">
          <v:shape id="_x0000_i1046" type="#_x0000_t75" style="width:59.25pt;height:30.75pt" o:ole="">
            <v:imagedata r:id="rId35" o:title=""/>
          </v:shape>
          <o:OLEObject Type="Embed" ProgID="Equation.3" ShapeID="_x0000_i1046" DrawAspect="Content" ObjectID="_1476906046" r:id="rId36"/>
        </w:object>
      </w:r>
    </w:p>
    <w:p w:rsidR="006F7EBD" w:rsidRPr="009D0795" w:rsidRDefault="006F7EBD" w:rsidP="00984BC9">
      <w:pPr>
        <w:rPr>
          <w:b/>
        </w:rPr>
      </w:pPr>
      <w:r w:rsidRPr="009D0795">
        <w:rPr>
          <w:b/>
        </w:rPr>
        <w:t xml:space="preserve"> </w:t>
      </w:r>
    </w:p>
    <w:p w:rsidR="006F7EBD" w:rsidRDefault="006F7EBD" w:rsidP="00984BC9">
      <w:pPr>
        <w:rPr>
          <w:b/>
        </w:rPr>
      </w:pPr>
    </w:p>
    <w:p w:rsidR="006F7EBD" w:rsidRDefault="006F7EBD" w:rsidP="00984BC9">
      <w:pPr>
        <w:rPr>
          <w:b/>
        </w:rPr>
      </w:pPr>
    </w:p>
    <w:p w:rsidR="006F7EBD" w:rsidRPr="009D2BC9" w:rsidRDefault="006F7EBD" w:rsidP="00984BC9">
      <w:pPr>
        <w:rPr>
          <w:b/>
        </w:rPr>
      </w:pPr>
      <w:r>
        <w:rPr>
          <w:b/>
        </w:rPr>
        <w:t>11)Aşağıdaki kelimeleri uygun boşluklara yazınız.(5puan)</w:t>
      </w:r>
    </w:p>
    <w:p w:rsidR="006F7EBD" w:rsidRPr="00003CF8" w:rsidRDefault="006F7EBD" w:rsidP="00984BC9">
      <w:pPr>
        <w:rPr>
          <w:b/>
          <w:color w:val="000000"/>
        </w:rPr>
      </w:pPr>
      <w:r>
        <w:rPr>
          <w:noProof/>
        </w:rPr>
      </w:r>
      <w:r w:rsidRPr="005C6461">
        <w:rPr>
          <w:b/>
          <w:color w:val="000000"/>
        </w:rPr>
        <w:pict>
          <v:group id="_x0000_s1031" editas="canvas" style="width:243pt;height:88pt;mso-position-horizontal-relative:char;mso-position-vertical-relative:line" coordorigin="2362,2947" coordsize="7200,2640">
            <o:lock v:ext="edit" aspectratio="t"/>
            <v:shape id="_x0000_s1032" type="#_x0000_t75" style="position:absolute;left:2362;top:2947;width:7200;height:2640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3" type="#_x0000_t176" style="position:absolute;left:2362;top:3697;width:7200;height:1440">
              <v:textbox style="mso-next-textbox:#_x0000_s1033">
                <w:txbxContent>
                  <w:p w:rsidR="006F7EBD" w:rsidRDefault="006F7EBD" w:rsidP="009B2135"/>
                  <w:p w:rsidR="006F7EBD" w:rsidRDefault="006F7EBD" w:rsidP="009B2135">
                    <w:r>
                      <w:t xml:space="preserve">     sıfır ,negatif,sol,pozitif,</w:t>
                    </w:r>
                    <w:r w:rsidRPr="00281E43">
                      <w:t xml:space="preserve"> </w:t>
                    </w:r>
                    <w:r>
                      <w:t>bir</w:t>
                    </w:r>
                  </w:p>
                </w:txbxContent>
              </v:textbox>
            </v:shape>
            <w10:anchorlock/>
          </v:group>
        </w:pict>
      </w:r>
      <w:r w:rsidRPr="008A3284">
        <w:rPr>
          <w:b/>
          <w:color w:val="000000"/>
        </w:rPr>
        <w:t xml:space="preserve"> </w:t>
      </w:r>
    </w:p>
    <w:p w:rsidR="006F7EBD" w:rsidRDefault="006F7EBD" w:rsidP="00984BC9"/>
    <w:p w:rsidR="006F7EBD" w:rsidRPr="009D2BC9" w:rsidRDefault="006F7EBD" w:rsidP="004F570D">
      <w:r w:rsidRPr="009D2BC9">
        <w:rPr>
          <w:b/>
        </w:rPr>
        <w:t>a)</w:t>
      </w:r>
      <w:r w:rsidRPr="00BD4B71">
        <w:t>Sayı doğrusunda</w:t>
      </w:r>
      <w:r>
        <w:rPr>
          <w:b/>
        </w:rPr>
        <w:t xml:space="preserve"> </w:t>
      </w:r>
      <w:r w:rsidRPr="009D2BC9">
        <w:t>Negatif</w:t>
      </w:r>
      <w:r w:rsidRPr="009D2BC9">
        <w:rPr>
          <w:b/>
        </w:rPr>
        <w:t xml:space="preserve"> </w:t>
      </w:r>
      <w:r w:rsidRPr="009D2BC9">
        <w:t>rasyonel sayılar sıfırın ….. tarafında yer alır</w:t>
      </w:r>
    </w:p>
    <w:p w:rsidR="006F7EBD" w:rsidRPr="009D2BC9" w:rsidRDefault="006F7EBD" w:rsidP="004F570D">
      <w:r w:rsidRPr="009D2BC9">
        <w:rPr>
          <w:b/>
        </w:rPr>
        <w:t>b)</w:t>
      </w:r>
      <w:r>
        <w:t>Tamsayılarda çarpma işleminin yutan elamanı  …….. dı</w:t>
      </w:r>
      <w:r w:rsidRPr="009D2BC9">
        <w:t>r.</w:t>
      </w:r>
    </w:p>
    <w:p w:rsidR="006F7EBD" w:rsidRPr="009D2BC9" w:rsidRDefault="006F7EBD" w:rsidP="004F570D">
      <w:r w:rsidRPr="009D2BC9">
        <w:rPr>
          <w:b/>
        </w:rPr>
        <w:t>c)</w:t>
      </w:r>
      <w:r w:rsidRPr="00281E43">
        <w:t xml:space="preserve"> </w:t>
      </w:r>
      <w:r>
        <w:t>Tamsayılarda çarpma işleminin etkisiz elamanı  …….. dı</w:t>
      </w:r>
      <w:r w:rsidRPr="009D2BC9">
        <w:t>r.</w:t>
      </w:r>
    </w:p>
    <w:p w:rsidR="006F7EBD" w:rsidRDefault="006F7EBD" w:rsidP="004F570D">
      <w:r w:rsidRPr="009D2BC9">
        <w:rPr>
          <w:b/>
        </w:rPr>
        <w:t>d)</w:t>
      </w:r>
      <w:r w:rsidRPr="009D2BC9">
        <w:t>Negatif bir tam sayı  ile pozitif bir tamsayının</w:t>
      </w:r>
      <w:r>
        <w:t xml:space="preserve"> çarpımının  sonucunun işareti</w:t>
      </w:r>
      <w:r w:rsidRPr="009D2BC9">
        <w:t>….....</w:t>
      </w:r>
      <w:r>
        <w:t>......</w:t>
      </w:r>
      <w:r w:rsidRPr="009D2BC9">
        <w:t>tir.</w:t>
      </w:r>
    </w:p>
    <w:p w:rsidR="006F7EBD" w:rsidRPr="009D2BC9" w:rsidRDefault="006F7EBD" w:rsidP="004F570D">
      <w:r w:rsidRPr="009D2BC9">
        <w:rPr>
          <w:b/>
        </w:rPr>
        <w:t>e)</w:t>
      </w:r>
      <w:r>
        <w:t>iki negatif tamsayının çarpımının sonucunun işareti…………tir.</w:t>
      </w:r>
    </w:p>
    <w:p w:rsidR="006F7EBD" w:rsidRPr="007276CB" w:rsidRDefault="006F7EBD" w:rsidP="00F54C8B">
      <w:pPr>
        <w:rPr>
          <w:sz w:val="22"/>
          <w:szCs w:val="22"/>
        </w:rPr>
      </w:pPr>
      <w:r w:rsidRPr="004F570D">
        <w:rPr>
          <w:b/>
          <w:sz w:val="22"/>
          <w:szCs w:val="22"/>
        </w:rPr>
        <w:tab/>
      </w:r>
      <w:r w:rsidRPr="004F570D">
        <w:rPr>
          <w:sz w:val="22"/>
          <w:szCs w:val="22"/>
        </w:rPr>
        <w:t xml:space="preserve">                 </w:t>
      </w:r>
      <w:r w:rsidRPr="004F570D">
        <w:rPr>
          <w:rFonts w:ascii="Monotype Corsiva" w:hAnsi="Monotype Corsiva"/>
          <w:sz w:val="22"/>
          <w:szCs w:val="22"/>
          <w:u w:val="single"/>
        </w:rPr>
        <w:t xml:space="preserve">  </w:t>
      </w:r>
      <w:r w:rsidRPr="004F570D"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</w:t>
      </w:r>
    </w:p>
    <w:p w:rsidR="006F7EBD" w:rsidRPr="00FF3896" w:rsidRDefault="006F7EBD" w:rsidP="00F54C8B">
      <w:pPr>
        <w:rPr>
          <w:rFonts w:ascii="Calibri" w:hAnsi="Calibri"/>
        </w:rPr>
      </w:pPr>
      <w:r>
        <w:rPr>
          <w:b/>
        </w:rPr>
        <w:t>12)</w:t>
      </w:r>
      <w:r w:rsidRPr="00F54C8B">
        <w:rPr>
          <w:rFonts w:ascii="Calibri" w:hAnsi="Calibri"/>
        </w:rPr>
        <w:t xml:space="preserve"> </w:t>
      </w:r>
      <w:r>
        <w:rPr>
          <w:rFonts w:ascii="Calibri" w:hAnsi="Calibri"/>
        </w:rPr>
        <w:t>Bir binanın 5</w:t>
      </w:r>
      <w:r w:rsidRPr="00FF3896">
        <w:rPr>
          <w:rFonts w:ascii="Calibri" w:hAnsi="Calibri"/>
        </w:rPr>
        <w:t>.</w:t>
      </w:r>
      <w:r>
        <w:rPr>
          <w:rFonts w:ascii="Calibri" w:hAnsi="Calibri"/>
        </w:rPr>
        <w:t xml:space="preserve"> katında asansöre binen Umut, -1</w:t>
      </w:r>
      <w:r w:rsidRPr="00FF3896">
        <w:rPr>
          <w:rFonts w:ascii="Calibri" w:hAnsi="Calibri"/>
        </w:rPr>
        <w:t xml:space="preserve"> düğmesine bastığında kaç kat aşağı iner?</w:t>
      </w:r>
      <w:r w:rsidRPr="00E31CFE">
        <w:rPr>
          <w:b/>
          <w:color w:val="000000"/>
        </w:rPr>
        <w:t xml:space="preserve"> </w:t>
      </w:r>
      <w:r w:rsidRPr="00A43291">
        <w:rPr>
          <w:b/>
          <w:sz w:val="16"/>
          <w:szCs w:val="16"/>
        </w:rPr>
        <w:t xml:space="preserve"> </w:t>
      </w:r>
      <w:r w:rsidRPr="006C7BCD">
        <w:rPr>
          <w:b/>
          <w:sz w:val="16"/>
          <w:szCs w:val="16"/>
        </w:rPr>
        <w:t>( 5 PUAN)</w:t>
      </w:r>
    </w:p>
    <w:p w:rsidR="006F7EBD" w:rsidRDefault="006F7EBD" w:rsidP="00F54C8B">
      <w:pPr>
        <w:rPr>
          <w:rFonts w:ascii="Calibri" w:hAnsi="Calibri"/>
        </w:rPr>
      </w:pPr>
    </w:p>
    <w:p w:rsidR="006F7EBD" w:rsidRPr="0011274D" w:rsidRDefault="006F7EBD" w:rsidP="00F54C8B">
      <w:pPr>
        <w:rPr>
          <w:b/>
        </w:rPr>
      </w:pPr>
      <w:r>
        <w:rPr>
          <w:rFonts w:ascii="Calibri" w:hAnsi="Calibri"/>
        </w:rPr>
        <w:t>A)1       B) 3        C) 6</w:t>
      </w:r>
      <w:r w:rsidRPr="00FF3896">
        <w:rPr>
          <w:rFonts w:ascii="Calibri" w:hAnsi="Calibri"/>
        </w:rPr>
        <w:t xml:space="preserve">           D) </w:t>
      </w:r>
      <w:r>
        <w:rPr>
          <w:rFonts w:ascii="Calibri" w:hAnsi="Calibri"/>
        </w:rPr>
        <w:t>8</w:t>
      </w:r>
    </w:p>
    <w:p w:rsidR="006F7EBD" w:rsidRDefault="006F7EBD" w:rsidP="0011274D">
      <w:pPr>
        <w:rPr>
          <w:b/>
        </w:rPr>
      </w:pPr>
      <w:r>
        <w:t xml:space="preserve">               </w:t>
      </w:r>
      <w:r w:rsidRPr="004A3DCD">
        <w:rPr>
          <w:b/>
        </w:rPr>
        <w:t xml:space="preserve">  </w:t>
      </w:r>
      <w:r>
        <w:rPr>
          <w:b/>
        </w:rPr>
        <w:t xml:space="preserve">  </w:t>
      </w:r>
    </w:p>
    <w:p w:rsidR="006F7EBD" w:rsidRDefault="006F7EBD" w:rsidP="0011274D">
      <w:pPr>
        <w:rPr>
          <w:b/>
          <w:sz w:val="18"/>
          <w:szCs w:val="18"/>
        </w:rPr>
      </w:pPr>
    </w:p>
    <w:p w:rsidR="006F7EBD" w:rsidRPr="00BC22B8" w:rsidRDefault="006F7EBD" w:rsidP="00EB0CF3">
      <w:pPr>
        <w:rPr>
          <w:rFonts w:ascii="Comic Sans MS" w:hAnsi="Comic Sans MS"/>
          <w:b/>
          <w:sz w:val="14"/>
          <w:szCs w:val="14"/>
        </w:rPr>
      </w:pPr>
      <w:r w:rsidRPr="00FB0AA1">
        <w:rPr>
          <w:rFonts w:ascii="Comic Sans MS" w:hAnsi="Comic Sans MS"/>
          <w:b/>
        </w:rPr>
        <w:t xml:space="preserve">         </w:t>
      </w:r>
    </w:p>
    <w:p w:rsidR="006F7EBD" w:rsidRDefault="006F7EBD" w:rsidP="00EB0CF3">
      <w:pPr>
        <w:rPr>
          <w:b/>
        </w:rPr>
      </w:pPr>
      <w:r>
        <w:rPr>
          <w:b/>
        </w:rPr>
        <w:t>13.</w:t>
      </w:r>
    </w:p>
    <w:p w:rsidR="006F7EBD" w:rsidRPr="007377A8" w:rsidRDefault="006F7EBD" w:rsidP="00BC22B8">
      <w:pPr>
        <w:pStyle w:val="ListParagraph"/>
        <w:spacing w:after="200" w:line="276" w:lineRule="auto"/>
        <w:ind w:left="360"/>
        <w:rPr>
          <w:sz w:val="24"/>
          <w:szCs w:val="24"/>
        </w:rPr>
      </w:pPr>
      <w:r w:rsidRPr="00E47747">
        <w:rPr>
          <w:position w:val="-54"/>
          <w:sz w:val="24"/>
          <w:szCs w:val="24"/>
        </w:rPr>
        <w:object w:dxaOrig="880" w:dyaOrig="920">
          <v:shape id="_x0000_i1048" type="#_x0000_t75" style="width:42.75pt;height:46.5pt" o:ole="">
            <v:imagedata r:id="rId37" o:title=""/>
          </v:shape>
          <o:OLEObject Type="Embed" ProgID="Equation.3" ShapeID="_x0000_i1048" DrawAspect="Content" ObjectID="_1476906047" r:id="rId38"/>
        </w:object>
      </w:r>
      <w:r>
        <w:rPr>
          <w:sz w:val="24"/>
          <w:szCs w:val="24"/>
        </w:rPr>
        <w:t xml:space="preserve">  i</w:t>
      </w:r>
      <w:r w:rsidRPr="007377A8">
        <w:rPr>
          <w:sz w:val="24"/>
          <w:szCs w:val="24"/>
        </w:rPr>
        <w:t>şleminin sonucu kaçtır?</w:t>
      </w:r>
      <w:r>
        <w:rPr>
          <w:sz w:val="24"/>
          <w:szCs w:val="24"/>
        </w:rPr>
        <w:t xml:space="preserve"> (6puan)</w:t>
      </w:r>
    </w:p>
    <w:p w:rsidR="006F7EBD" w:rsidRDefault="006F7EBD" w:rsidP="00BC22B8">
      <w:pPr>
        <w:rPr>
          <w:b/>
        </w:rPr>
      </w:pPr>
    </w:p>
    <w:p w:rsidR="006F7EBD" w:rsidRDefault="006F7EBD" w:rsidP="00BC22B8">
      <w:pPr>
        <w:rPr>
          <w:b/>
          <w:sz w:val="22"/>
          <w:szCs w:val="22"/>
        </w:rPr>
      </w:pPr>
      <w:r w:rsidRPr="00E31CFE">
        <w:rPr>
          <w:b/>
          <w:sz w:val="22"/>
          <w:szCs w:val="22"/>
        </w:rPr>
        <w:t xml:space="preserve"> </w:t>
      </w:r>
    </w:p>
    <w:p w:rsidR="006F7EBD" w:rsidRDefault="006F7EBD" w:rsidP="00BC22B8">
      <w:pPr>
        <w:rPr>
          <w:b/>
          <w:sz w:val="22"/>
          <w:szCs w:val="22"/>
        </w:rPr>
      </w:pPr>
    </w:p>
    <w:p w:rsidR="006F7EBD" w:rsidRDefault="006F7EBD" w:rsidP="00BC22B8">
      <w:pPr>
        <w:rPr>
          <w:b/>
          <w:sz w:val="22"/>
          <w:szCs w:val="22"/>
        </w:rPr>
      </w:pPr>
    </w:p>
    <w:p w:rsidR="006F7EBD" w:rsidRDefault="006F7EBD" w:rsidP="00BC22B8">
      <w:pPr>
        <w:rPr>
          <w:b/>
          <w:sz w:val="22"/>
          <w:szCs w:val="22"/>
        </w:rPr>
      </w:pPr>
    </w:p>
    <w:p w:rsidR="006F7EBD" w:rsidRDefault="006F7EBD" w:rsidP="00BC22B8">
      <w:pPr>
        <w:rPr>
          <w:b/>
          <w:sz w:val="22"/>
          <w:szCs w:val="22"/>
        </w:rPr>
      </w:pPr>
    </w:p>
    <w:p w:rsidR="006F7EBD" w:rsidRDefault="006F7EBD" w:rsidP="00BC22B8">
      <w:pPr>
        <w:rPr>
          <w:b/>
          <w:sz w:val="22"/>
          <w:szCs w:val="22"/>
        </w:rPr>
      </w:pPr>
    </w:p>
    <w:p w:rsidR="006F7EBD" w:rsidRPr="00C96467" w:rsidRDefault="006F7EBD" w:rsidP="00BC22B8">
      <w:pPr>
        <w:rPr>
          <w:rFonts w:ascii="Calibri" w:hAnsi="Calibri"/>
          <w:sz w:val="22"/>
          <w:szCs w:val="22"/>
        </w:rPr>
      </w:pPr>
    </w:p>
    <w:p w:rsidR="006F7EBD" w:rsidRDefault="006F7EBD" w:rsidP="00EB0CF3">
      <w:pPr>
        <w:rPr>
          <w:rFonts w:ascii="Calibri" w:hAnsi="Calibri"/>
          <w:sz w:val="22"/>
          <w:szCs w:val="22"/>
        </w:rPr>
      </w:pPr>
    </w:p>
    <w:p w:rsidR="006F7EBD" w:rsidRDefault="006F7EBD" w:rsidP="00EB0CF3">
      <w:pPr>
        <w:rPr>
          <w:rFonts w:ascii="Calibri" w:hAnsi="Calibri"/>
          <w:sz w:val="22"/>
          <w:szCs w:val="22"/>
        </w:rPr>
      </w:pPr>
    </w:p>
    <w:p w:rsidR="006F7EBD" w:rsidRDefault="006F7EBD" w:rsidP="00EB0CF3">
      <w:pPr>
        <w:rPr>
          <w:rFonts w:ascii="Calibri" w:hAnsi="Calibri"/>
          <w:sz w:val="22"/>
          <w:szCs w:val="22"/>
        </w:rPr>
      </w:pPr>
    </w:p>
    <w:p w:rsidR="006F7EBD" w:rsidRPr="00E31CFE" w:rsidRDefault="006F7EBD" w:rsidP="00E31CFE">
      <w:pPr>
        <w:rPr>
          <w:b/>
        </w:rPr>
      </w:pPr>
    </w:p>
    <w:p w:rsidR="006F7EBD" w:rsidRDefault="006F7EBD" w:rsidP="004F570D">
      <w:pPr>
        <w:rPr>
          <w:b/>
          <w:sz w:val="22"/>
          <w:szCs w:val="22"/>
        </w:rPr>
      </w:pPr>
      <w:r>
        <w:rPr>
          <w:b/>
        </w:rPr>
        <w:t>14</w:t>
      </w:r>
      <w:r w:rsidRPr="00E31CFE">
        <w:rPr>
          <w:b/>
        </w:rPr>
        <w:t>)</w:t>
      </w:r>
      <w:r>
        <w:rPr>
          <w:b/>
        </w:rPr>
        <w:t xml:space="preserve"> Hava sıcaklığı şu an +5 </w:t>
      </w:r>
      <w:smartTag w:uri="urn:schemas-microsoft-com:office:smarttags" w:element="metricconverter">
        <w:smartTagPr>
          <w:attr w:name="ProductID" w:val="0C"/>
        </w:smartTagPr>
        <w:r w:rsidRPr="00F654C6">
          <w:rPr>
            <w:b/>
            <w:sz w:val="22"/>
            <w:szCs w:val="22"/>
            <w:vertAlign w:val="superscript"/>
          </w:rPr>
          <w:t>0</w:t>
        </w:r>
        <w:r w:rsidRPr="00F654C6">
          <w:rPr>
            <w:b/>
            <w:sz w:val="22"/>
            <w:szCs w:val="22"/>
          </w:rPr>
          <w:t>C</w:t>
        </w:r>
      </w:smartTag>
      <w:r>
        <w:rPr>
          <w:b/>
          <w:sz w:val="22"/>
          <w:szCs w:val="22"/>
        </w:rPr>
        <w:t xml:space="preserve"> dir.Her saatte hava sıcaklığı 3 </w:t>
      </w:r>
      <w:smartTag w:uri="urn:schemas-microsoft-com:office:smarttags" w:element="metricconverter">
        <w:smartTagPr>
          <w:attr w:name="ProductID" w:val="0C"/>
        </w:smartTagPr>
        <w:r w:rsidRPr="00F654C6">
          <w:rPr>
            <w:b/>
            <w:sz w:val="22"/>
            <w:szCs w:val="22"/>
            <w:vertAlign w:val="superscript"/>
          </w:rPr>
          <w:t>0</w:t>
        </w:r>
        <w:r w:rsidRPr="00F654C6">
          <w:rPr>
            <w:b/>
            <w:sz w:val="22"/>
            <w:szCs w:val="22"/>
          </w:rPr>
          <w:t>C</w:t>
        </w:r>
      </w:smartTag>
      <w:r>
        <w:rPr>
          <w:b/>
          <w:sz w:val="22"/>
          <w:szCs w:val="22"/>
        </w:rPr>
        <w:t xml:space="preserve"> azaldığına göre ,iki saat sonra hava sıcaklığı kaç derece  olur?</w:t>
      </w:r>
    </w:p>
    <w:p w:rsidR="006F7EBD" w:rsidRDefault="006F7EBD" w:rsidP="004F570D">
      <w:pPr>
        <w:rPr>
          <w:b/>
          <w:sz w:val="22"/>
          <w:szCs w:val="22"/>
        </w:rPr>
      </w:pPr>
    </w:p>
    <w:p w:rsidR="006F7EBD" w:rsidRPr="009108AB" w:rsidRDefault="006F7EBD" w:rsidP="004F570D">
      <w:pPr>
        <w:rPr>
          <w:b/>
          <w:sz w:val="22"/>
          <w:szCs w:val="22"/>
        </w:rPr>
      </w:pPr>
      <w:r>
        <w:rPr>
          <w:b/>
          <w:sz w:val="22"/>
          <w:szCs w:val="22"/>
        </w:rPr>
        <w:t>A)-1       B) -2      C)-3</w:t>
      </w:r>
      <w:r>
        <w:rPr>
          <w:b/>
          <w:sz w:val="22"/>
          <w:szCs w:val="22"/>
        </w:rPr>
        <w:tab/>
        <w:t xml:space="preserve">     D)-4</w:t>
      </w:r>
    </w:p>
    <w:p w:rsidR="006F7EBD" w:rsidRDefault="006F7EBD" w:rsidP="00281E43">
      <w:pPr>
        <w:rPr>
          <w:b/>
          <w:i/>
        </w:rPr>
      </w:pPr>
    </w:p>
    <w:p w:rsidR="006F7EBD" w:rsidRDefault="006F7EBD" w:rsidP="0011274D">
      <w:pPr>
        <w:jc w:val="center"/>
        <w:rPr>
          <w:b/>
          <w:i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 w:rsidRPr="006C7BCD">
        <w:rPr>
          <w:b/>
          <w:sz w:val="16"/>
          <w:szCs w:val="16"/>
        </w:rPr>
        <w:t>( 5 PUAN)</w:t>
      </w:r>
    </w:p>
    <w:p w:rsidR="006F7EBD" w:rsidRDefault="006F7EBD" w:rsidP="009B4F77">
      <w:pPr>
        <w:rPr>
          <w:b/>
          <w:i/>
        </w:rPr>
      </w:pPr>
    </w:p>
    <w:p w:rsidR="006F7EBD" w:rsidRDefault="006F7EBD" w:rsidP="009B4F77">
      <w:pPr>
        <w:rPr>
          <w:b/>
          <w:i/>
        </w:rPr>
      </w:pPr>
    </w:p>
    <w:p w:rsidR="006F7EBD" w:rsidRDefault="006F7EBD" w:rsidP="009B4F77">
      <w:pPr>
        <w:rPr>
          <w:rFonts w:ascii="Comic Sans MS" w:hAnsi="Comic Sans MS"/>
          <w:sz w:val="20"/>
          <w:szCs w:val="20"/>
        </w:rPr>
      </w:pPr>
      <w:r>
        <w:rPr>
          <w:b/>
          <w:i/>
        </w:rPr>
        <w:t>15)</w:t>
      </w:r>
      <w:r w:rsidRPr="009B4F77">
        <w:rPr>
          <w:rFonts w:ascii="Comic Sans MS" w:hAnsi="Comic Sans MS"/>
          <w:sz w:val="20"/>
          <w:szCs w:val="20"/>
        </w:rPr>
        <w:t xml:space="preserve"> </w:t>
      </w:r>
      <w:r w:rsidRPr="009D2BC9">
        <w:rPr>
          <w:rFonts w:ascii="Comic Sans MS" w:hAnsi="Comic Sans MS"/>
          <w:position w:val="-24"/>
          <w:sz w:val="20"/>
          <w:szCs w:val="20"/>
        </w:rPr>
        <w:object w:dxaOrig="320" w:dyaOrig="620">
          <v:shape id="_x0000_i1049" type="#_x0000_t75" style="width:15.75pt;height:30.75pt" o:ole="">
            <v:imagedata r:id="rId39" o:title=""/>
          </v:shape>
          <o:OLEObject Type="Embed" ProgID="Equation.3" ShapeID="_x0000_i1049" DrawAspect="Content" ObjectID="_1476906048" r:id="rId40"/>
        </w:object>
      </w:r>
      <w:r>
        <w:rPr>
          <w:rFonts w:ascii="Comic Sans MS" w:hAnsi="Comic Sans MS"/>
          <w:sz w:val="20"/>
          <w:szCs w:val="20"/>
        </w:rPr>
        <w:t xml:space="preserve"> rasyonel sayısının karşılığı hangi ondalıklı sayıdır?</w:t>
      </w:r>
      <w:r w:rsidRPr="009B4F77">
        <w:rPr>
          <w:b/>
          <w:sz w:val="16"/>
          <w:szCs w:val="16"/>
        </w:rPr>
        <w:t xml:space="preserve"> </w:t>
      </w:r>
      <w:r w:rsidRPr="006C7BCD">
        <w:rPr>
          <w:b/>
          <w:sz w:val="16"/>
          <w:szCs w:val="16"/>
        </w:rPr>
        <w:t>( 5 PUAN)</w:t>
      </w:r>
    </w:p>
    <w:p w:rsidR="006F7EBD" w:rsidRDefault="006F7EBD" w:rsidP="009B4F77">
      <w:pPr>
        <w:rPr>
          <w:b/>
          <w:i/>
        </w:rPr>
      </w:pPr>
      <w:r>
        <w:rPr>
          <w:b/>
          <w:i/>
        </w:rPr>
        <w:t xml:space="preserve">     </w:t>
      </w:r>
    </w:p>
    <w:p w:rsidR="006F7EBD" w:rsidRDefault="006F7EBD" w:rsidP="009B4F77">
      <w:pPr>
        <w:rPr>
          <w:b/>
          <w:i/>
        </w:rPr>
      </w:pPr>
      <w:r>
        <w:rPr>
          <w:b/>
          <w:i/>
        </w:rPr>
        <w:t xml:space="preserve"> A)0,2           B)0,3       C)0,4         D)0,6 </w:t>
      </w:r>
    </w:p>
    <w:p w:rsidR="006F7EBD" w:rsidRPr="00E31CFE" w:rsidRDefault="006F7EBD" w:rsidP="0011274D">
      <w:pPr>
        <w:jc w:val="center"/>
        <w:rPr>
          <w:b/>
          <w:i/>
        </w:rPr>
      </w:pPr>
    </w:p>
    <w:p w:rsidR="006F7EBD" w:rsidRPr="00547429" w:rsidRDefault="006F7EBD" w:rsidP="00C60BA9">
      <w:pPr>
        <w:rPr>
          <w:rFonts w:ascii="Monotype Corsiva" w:hAnsi="Monotype Corsiva"/>
          <w:sz w:val="22"/>
          <w:szCs w:val="22"/>
        </w:rPr>
      </w:pPr>
      <w:r w:rsidRPr="00C40D92">
        <w:rPr>
          <w:b/>
        </w:rPr>
        <w:t>16)</w:t>
      </w:r>
      <w:r w:rsidRPr="00547429">
        <w:rPr>
          <w:sz w:val="22"/>
          <w:szCs w:val="22"/>
        </w:rPr>
        <w:t xml:space="preserve">10 soruluk bir testte öğrenciler cevapladıkları her bir soru için doğru ise </w:t>
      </w:r>
      <w:r w:rsidRPr="00547429">
        <w:rPr>
          <w:b/>
          <w:sz w:val="22"/>
          <w:szCs w:val="22"/>
        </w:rPr>
        <w:t>+3</w:t>
      </w:r>
      <w:r w:rsidRPr="00547429">
        <w:rPr>
          <w:sz w:val="22"/>
          <w:szCs w:val="22"/>
        </w:rPr>
        <w:t xml:space="preserve">,yanlış ise </w:t>
      </w:r>
      <w:r w:rsidRPr="00547429">
        <w:rPr>
          <w:b/>
          <w:sz w:val="22"/>
          <w:szCs w:val="22"/>
        </w:rPr>
        <w:t>-1</w:t>
      </w:r>
      <w:r w:rsidRPr="00547429">
        <w:rPr>
          <w:sz w:val="22"/>
          <w:szCs w:val="22"/>
        </w:rPr>
        <w:t xml:space="preserve">,cevaplayamadıklarında </w:t>
      </w:r>
      <w:r w:rsidRPr="00547429">
        <w:rPr>
          <w:b/>
          <w:sz w:val="22"/>
          <w:szCs w:val="22"/>
        </w:rPr>
        <w:t>0</w:t>
      </w:r>
      <w:r w:rsidRPr="00547429">
        <w:rPr>
          <w:sz w:val="22"/>
          <w:szCs w:val="22"/>
        </w:rPr>
        <w:t xml:space="preserve"> puan alıyorlar.6 doğru ,3 yanlış ,1 boşu olan Ali’nin alacağı toplam puanı bulunuz.</w:t>
      </w:r>
      <w:r w:rsidRPr="00547429">
        <w:rPr>
          <w:b/>
          <w:sz w:val="22"/>
          <w:szCs w:val="22"/>
        </w:rPr>
        <w:t xml:space="preserve"> ( 5 PUAN)</w:t>
      </w:r>
    </w:p>
    <w:p w:rsidR="006F7EBD" w:rsidRDefault="006F7EBD" w:rsidP="00C60BA9">
      <w:pPr>
        <w:rPr>
          <w:rFonts w:ascii="Monotype Corsiva" w:hAnsi="Monotype Corsiva"/>
          <w:b/>
        </w:rPr>
      </w:pPr>
    </w:p>
    <w:p w:rsidR="006F7EBD" w:rsidRDefault="006F7EBD" w:rsidP="00C60BA9">
      <w:pPr>
        <w:rPr>
          <w:rFonts w:ascii="Monotype Corsiva" w:hAnsi="Monotype Corsiva"/>
          <w:b/>
        </w:rPr>
      </w:pPr>
    </w:p>
    <w:p w:rsidR="006F7EBD" w:rsidRDefault="006F7EBD" w:rsidP="00C60BA9">
      <w:pPr>
        <w:rPr>
          <w:rFonts w:ascii="Monotype Corsiva" w:hAnsi="Monotype Corsiva"/>
          <w:b/>
        </w:rPr>
      </w:pPr>
    </w:p>
    <w:p w:rsidR="006F7EBD" w:rsidRDefault="006F7EBD" w:rsidP="00C60BA9">
      <w:pPr>
        <w:rPr>
          <w:rFonts w:ascii="Monotype Corsiva" w:hAnsi="Monotype Corsiva"/>
          <w:b/>
        </w:rPr>
      </w:pPr>
    </w:p>
    <w:p w:rsidR="006F7EBD" w:rsidRDefault="006F7EBD" w:rsidP="00C60BA9">
      <w:pPr>
        <w:rPr>
          <w:rFonts w:ascii="Monotype Corsiva" w:hAnsi="Monotype Corsiva"/>
          <w:b/>
        </w:rPr>
      </w:pPr>
      <w:hyperlink r:id="rId41" w:history="1">
        <w:r w:rsidRPr="00C3058F">
          <w:rPr>
            <w:rStyle w:val="Hyperlink"/>
            <w:rFonts w:ascii="Monotype Corsiva" w:hAnsi="Monotype Corsiva"/>
            <w:b/>
          </w:rPr>
          <w:t>www.sorubak.com</w:t>
        </w:r>
      </w:hyperlink>
      <w:r>
        <w:rPr>
          <w:rFonts w:ascii="Monotype Corsiva" w:hAnsi="Monotype Corsiva"/>
          <w:b/>
        </w:rPr>
        <w:t xml:space="preserve"> </w:t>
      </w:r>
    </w:p>
    <w:p w:rsidR="006F7EBD" w:rsidRDefault="006F7EBD" w:rsidP="00C60BA9">
      <w:pPr>
        <w:rPr>
          <w:rFonts w:ascii="Monotype Corsiva" w:hAnsi="Monotype Corsiva"/>
          <w:b/>
        </w:rPr>
      </w:pPr>
    </w:p>
    <w:p w:rsidR="006F7EBD" w:rsidRDefault="006F7EBD" w:rsidP="00C60BA9">
      <w:pPr>
        <w:rPr>
          <w:rFonts w:ascii="Monotype Corsiva" w:hAnsi="Monotype Corsiva"/>
          <w:b/>
        </w:rPr>
      </w:pPr>
    </w:p>
    <w:p w:rsidR="006F7EBD" w:rsidRPr="00B80CE5" w:rsidRDefault="006F7EBD" w:rsidP="00C60BA9">
      <w:r>
        <w:rPr>
          <w:rFonts w:ascii="Monotype Corsiva" w:hAnsi="Monotype Corsiva"/>
          <w:b/>
        </w:rPr>
        <w:t xml:space="preserve">17) </w:t>
      </w:r>
      <w:r w:rsidRPr="00B80CE5">
        <w:rPr>
          <w:b/>
        </w:rPr>
        <w:t>Aşağıdaki ifadelerden doğru olanların başına “D” y</w:t>
      </w:r>
      <w:r>
        <w:rPr>
          <w:b/>
        </w:rPr>
        <w:t>a</w:t>
      </w:r>
      <w:r w:rsidRPr="00B80CE5">
        <w:rPr>
          <w:b/>
        </w:rPr>
        <w:t>nlış olanların başına “Y” yazın .</w:t>
      </w:r>
      <w:r>
        <w:rPr>
          <w:b/>
        </w:rPr>
        <w:t>(10p)</w:t>
      </w:r>
      <w:r w:rsidRPr="00B80CE5">
        <w:rPr>
          <w:b/>
        </w:rPr>
        <w:tab/>
      </w:r>
      <w:r w:rsidRPr="00B80CE5">
        <w:t xml:space="preserve">                 </w:t>
      </w:r>
      <w:r w:rsidRPr="00B80CE5">
        <w:rPr>
          <w:u w:val="single"/>
        </w:rPr>
        <w:t xml:space="preserve">  </w:t>
      </w:r>
      <w:r w:rsidRPr="00B80CE5">
        <w:t xml:space="preserve">                                                                                                                                                                       </w:t>
      </w:r>
    </w:p>
    <w:p w:rsidR="006F7EBD" w:rsidRPr="00547982" w:rsidRDefault="006F7EBD" w:rsidP="00547429">
      <w:pPr>
        <w:spacing w:after="40"/>
        <w:rPr>
          <w:rFonts w:ascii="Comic Sans MS" w:hAnsi="Comic Sans MS"/>
          <w:sz w:val="20"/>
          <w:szCs w:val="20"/>
        </w:rPr>
      </w:pPr>
      <w:r w:rsidRPr="00B80CE5">
        <w:rPr>
          <w:color w:val="000000"/>
        </w:rPr>
        <w:t>(….)</w:t>
      </w:r>
      <w:r w:rsidRPr="00547982">
        <w:rPr>
          <w:rFonts w:ascii="Comic Sans MS" w:hAnsi="Comic Sans MS"/>
          <w:sz w:val="20"/>
          <w:szCs w:val="20"/>
        </w:rPr>
        <w:t xml:space="preserve">Negatif rasyonel sayılar, pozitif rasyonel </w:t>
      </w:r>
    </w:p>
    <w:p w:rsidR="006F7EBD" w:rsidRPr="00547429" w:rsidRDefault="006F7EBD" w:rsidP="00547429">
      <w:pPr>
        <w:spacing w:after="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sayılardan daima büyük</w:t>
      </w:r>
      <w:r w:rsidRPr="00547982">
        <w:rPr>
          <w:rFonts w:ascii="Comic Sans MS" w:hAnsi="Comic Sans MS"/>
          <w:sz w:val="20"/>
          <w:szCs w:val="20"/>
        </w:rPr>
        <w:t xml:space="preserve"> sayılardır</w:t>
      </w:r>
    </w:p>
    <w:p w:rsidR="006F7EBD" w:rsidRPr="00B80CE5" w:rsidRDefault="006F7EBD" w:rsidP="00C60BA9">
      <w:pPr>
        <w:rPr>
          <w:color w:val="000000"/>
        </w:rPr>
      </w:pPr>
      <w:r w:rsidRPr="00B80CE5">
        <w:rPr>
          <w:color w:val="000000"/>
        </w:rPr>
        <w:t>(....)</w:t>
      </w:r>
      <w:r>
        <w:rPr>
          <w:color w:val="000000"/>
        </w:rPr>
        <w:t xml:space="preserve"> </w:t>
      </w:r>
      <w:r w:rsidRPr="00B80CE5">
        <w:rPr>
          <w:color w:val="000000"/>
        </w:rPr>
        <w:t>Her tam sayı bir rasyonel sayı olarak yazılabilir.</w:t>
      </w:r>
    </w:p>
    <w:p w:rsidR="006F7EBD" w:rsidRPr="00B80CE5" w:rsidRDefault="006F7EBD" w:rsidP="00C60BA9">
      <w:pPr>
        <w:rPr>
          <w:color w:val="000000"/>
        </w:rPr>
      </w:pPr>
      <w:r w:rsidRPr="00B80CE5">
        <w:rPr>
          <w:color w:val="000000"/>
        </w:rPr>
        <w:t>(….</w:t>
      </w:r>
      <w:r>
        <w:rPr>
          <w:color w:val="000000"/>
        </w:rPr>
        <w:t>)Rasyonel sayılarda çarpma işleminin değişme özelliği vardır.</w:t>
      </w:r>
      <w:r w:rsidRPr="00B80CE5">
        <w:rPr>
          <w:color w:val="000000"/>
        </w:rPr>
        <w:t>.</w:t>
      </w:r>
    </w:p>
    <w:p w:rsidR="006F7EBD" w:rsidRPr="00B80CE5" w:rsidRDefault="006F7EBD" w:rsidP="00C60BA9">
      <w:pPr>
        <w:rPr>
          <w:color w:val="000000"/>
        </w:rPr>
      </w:pPr>
      <w:r w:rsidRPr="00B80CE5">
        <w:rPr>
          <w:color w:val="000000"/>
        </w:rPr>
        <w:t>(….) Negatif rasyonel sayılarda sıralama p</w:t>
      </w:r>
      <w:r>
        <w:rPr>
          <w:color w:val="000000"/>
        </w:rPr>
        <w:t>ozitif rasyonel sayılardaki sıralamanın tersidir.</w:t>
      </w:r>
    </w:p>
    <w:p w:rsidR="006F7EBD" w:rsidRPr="00B80CE5" w:rsidRDefault="006F7EBD" w:rsidP="00C60BA9">
      <w:pPr>
        <w:rPr>
          <w:color w:val="000000"/>
        </w:rPr>
      </w:pPr>
      <w:r w:rsidRPr="00B80CE5">
        <w:rPr>
          <w:color w:val="000000"/>
        </w:rPr>
        <w:t>(….)</w:t>
      </w:r>
      <w:r w:rsidRPr="00B80CE5">
        <w:rPr>
          <w:position w:val="-24"/>
        </w:rPr>
        <w:object w:dxaOrig="220" w:dyaOrig="620">
          <v:shape id="_x0000_i1050" type="#_x0000_t75" style="width:11.25pt;height:30.75pt" o:ole="">
            <v:imagedata r:id="rId42" o:title=""/>
          </v:shape>
          <o:OLEObject Type="Embed" ProgID="Equation.DSMT4" ShapeID="_x0000_i1050" DrawAspect="Content" ObjectID="_1476906049" r:id="rId43"/>
        </w:object>
      </w:r>
      <w:r>
        <w:t xml:space="preserve"> bir tam</w:t>
      </w:r>
      <w:r w:rsidRPr="00B80CE5">
        <w:t xml:space="preserve"> sayıdır.</w:t>
      </w:r>
    </w:p>
    <w:p w:rsidR="006F7EBD" w:rsidRDefault="006F7EBD" w:rsidP="00C60BA9">
      <w:pPr>
        <w:rPr>
          <w:rFonts w:ascii="Monotype Corsiva" w:hAnsi="Monotype Corsiva"/>
          <w:color w:val="000000"/>
          <w:sz w:val="28"/>
          <w:szCs w:val="28"/>
        </w:rPr>
      </w:pPr>
    </w:p>
    <w:p w:rsidR="006F7EBD" w:rsidRPr="00C60BA9" w:rsidRDefault="006F7EBD" w:rsidP="00C60BA9">
      <w:pPr>
        <w:rPr>
          <w:rFonts w:ascii="Monotype Corsiva" w:hAnsi="Monotype Corsiva"/>
          <w:b/>
          <w:sz w:val="28"/>
          <w:szCs w:val="28"/>
        </w:rPr>
      </w:pPr>
      <w:r w:rsidRPr="00C60BA9">
        <w:rPr>
          <w:rFonts w:ascii="Monotype Corsiva" w:hAnsi="Monotype Corsiva"/>
          <w:color w:val="000000"/>
          <w:sz w:val="28"/>
          <w:szCs w:val="28"/>
        </w:rPr>
        <w:t>“Hayatta bir gayesi olmayan insanlar, bir nehir üzerinde akıp giden saman çöplerine benzerler; onlar gitmezler, ancak suyun akışına kapılırlar.”</w:t>
      </w:r>
      <w:r w:rsidRPr="00C60BA9">
        <w:rPr>
          <w:rFonts w:ascii="Monotype Corsiva" w:hAnsi="Monotype Corsiva"/>
          <w:b/>
          <w:sz w:val="28"/>
          <w:szCs w:val="28"/>
        </w:rPr>
        <w:t xml:space="preserve">                   </w:t>
      </w:r>
    </w:p>
    <w:p w:rsidR="006F7EBD" w:rsidRDefault="006F7EBD" w:rsidP="0011274D">
      <w:pPr>
        <w:jc w:val="center"/>
        <w:rPr>
          <w:b/>
          <w:i/>
        </w:rPr>
      </w:pPr>
      <w:r>
        <w:rPr>
          <w:noProof/>
        </w:rPr>
        <w:pict>
          <v:shape id="Resim 187" o:spid="_x0000_s1034" type="#_x0000_t75" alt="samp2dea6b2170d5b38a[2]" style="position:absolute;left:0;text-align:left;margin-left:3in;margin-top:11pt;width:55.5pt;height:57.15pt;z-index:251655168;visibility:visible">
            <v:imagedata r:id="rId44" o:title=""/>
          </v:shape>
        </w:pict>
      </w:r>
    </w:p>
    <w:p w:rsidR="006F7EBD" w:rsidRDefault="006F7EBD" w:rsidP="0011274D">
      <w:pPr>
        <w:jc w:val="center"/>
        <w:rPr>
          <w:b/>
          <w:i/>
        </w:rPr>
      </w:pPr>
    </w:p>
    <w:p w:rsidR="006F7EBD" w:rsidRPr="009B2135" w:rsidRDefault="006F7EBD" w:rsidP="0011274D">
      <w:pPr>
        <w:jc w:val="center"/>
        <w:rPr>
          <w:rFonts w:ascii="Monotype Corsiva" w:hAnsi="Monotype Corsiva"/>
          <w:b/>
        </w:rPr>
      </w:pPr>
      <w:r w:rsidRPr="009B2135">
        <w:rPr>
          <w:rFonts w:ascii="Monotype Corsiva" w:hAnsi="Monotype Corsiva"/>
          <w:b/>
          <w:i/>
        </w:rPr>
        <w:t>BASARILAR</w:t>
      </w:r>
    </w:p>
    <w:p w:rsidR="006F7EBD" w:rsidRPr="009B2135" w:rsidRDefault="006F7EBD" w:rsidP="0011274D">
      <w:pPr>
        <w:jc w:val="center"/>
        <w:rPr>
          <w:rFonts w:ascii="Monotype Corsiva" w:hAnsi="Monotype Corsiva"/>
          <w:b/>
          <w:i/>
        </w:rPr>
      </w:pPr>
      <w:r w:rsidRPr="009B2135">
        <w:rPr>
          <w:rFonts w:ascii="Monotype Corsiva" w:hAnsi="Monotype Corsiva"/>
          <w:b/>
          <w:i/>
        </w:rPr>
        <w:t>Bekir KOÇAK</w:t>
      </w:r>
    </w:p>
    <w:p w:rsidR="006F7EBD" w:rsidRPr="009B2135" w:rsidRDefault="006F7EBD" w:rsidP="0011274D">
      <w:pPr>
        <w:jc w:val="center"/>
        <w:rPr>
          <w:rFonts w:ascii="Monotype Corsiva" w:hAnsi="Monotype Corsiva"/>
          <w:b/>
          <w:i/>
        </w:rPr>
      </w:pPr>
      <w:r w:rsidRPr="009B2135">
        <w:rPr>
          <w:rFonts w:ascii="Monotype Corsiva" w:hAnsi="Monotype Corsiva"/>
          <w:b/>
          <w:i/>
        </w:rPr>
        <w:t>MATEMATİK ÖĞRETMENİ</w:t>
      </w:r>
    </w:p>
    <w:p w:rsidR="006F7EBD" w:rsidRPr="00E31CFE" w:rsidRDefault="006F7EBD" w:rsidP="00E14CF9">
      <w:pPr>
        <w:tabs>
          <w:tab w:val="left" w:pos="6690"/>
        </w:tabs>
        <w:rPr>
          <w:i/>
          <w:sz w:val="20"/>
          <w:szCs w:val="20"/>
        </w:rPr>
      </w:pPr>
    </w:p>
    <w:sectPr w:rsidR="006F7EBD" w:rsidRPr="00E31CFE" w:rsidSect="006E05FE">
      <w:type w:val="continuous"/>
      <w:pgSz w:w="11906" w:h="16838"/>
      <w:pgMar w:top="360" w:right="746" w:bottom="360" w:left="540" w:header="708" w:footer="708" w:gutter="0"/>
      <w:cols w:num="2" w:sep="1" w:space="708" w:equalWidth="0">
        <w:col w:w="4956" w:space="444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.25pt;height:2.25pt" o:bullet="t">
        <v:imagedata r:id="rId1" o:title=""/>
      </v:shape>
    </w:pict>
  </w:numPicBullet>
  <w:numPicBullet w:numPicBulletId="1">
    <w:pict>
      <v:shape id="_x0000_i1026" type="#_x0000_t75" style="width:11.25pt;height:11.25pt" o:bullet="t">
        <v:imagedata r:id="rId2" o:title=""/>
      </v:shape>
    </w:pict>
  </w:numPicBullet>
  <w:abstractNum w:abstractNumId="0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9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D872D3E"/>
    <w:multiLevelType w:val="hybridMultilevel"/>
    <w:tmpl w:val="8FE4C83A"/>
    <w:lvl w:ilvl="0" w:tplc="310E32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1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9"/>
  </w:num>
  <w:num w:numId="11">
    <w:abstractNumId w:val="22"/>
  </w:num>
  <w:num w:numId="12">
    <w:abstractNumId w:val="4"/>
  </w:num>
  <w:num w:numId="13">
    <w:abstractNumId w:val="15"/>
  </w:num>
  <w:num w:numId="14">
    <w:abstractNumId w:val="20"/>
  </w:num>
  <w:num w:numId="15">
    <w:abstractNumId w:val="6"/>
  </w:num>
  <w:num w:numId="16">
    <w:abstractNumId w:val="17"/>
  </w:num>
  <w:num w:numId="17">
    <w:abstractNumId w:val="1"/>
  </w:num>
  <w:num w:numId="18">
    <w:abstractNumId w:val="2"/>
  </w:num>
  <w:num w:numId="19">
    <w:abstractNumId w:val="14"/>
  </w:num>
  <w:num w:numId="20">
    <w:abstractNumId w:val="0"/>
  </w:num>
  <w:num w:numId="21">
    <w:abstractNumId w:val="23"/>
  </w:num>
  <w:num w:numId="22">
    <w:abstractNumId w:val="21"/>
  </w:num>
  <w:num w:numId="23">
    <w:abstractNumId w:val="13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0F9B"/>
    <w:rsid w:val="00003CF8"/>
    <w:rsid w:val="00023A63"/>
    <w:rsid w:val="000278BF"/>
    <w:rsid w:val="00046F42"/>
    <w:rsid w:val="00051A59"/>
    <w:rsid w:val="00074BB0"/>
    <w:rsid w:val="000B185B"/>
    <w:rsid w:val="000B6953"/>
    <w:rsid w:val="00106520"/>
    <w:rsid w:val="0011274D"/>
    <w:rsid w:val="00192F87"/>
    <w:rsid w:val="001A01E8"/>
    <w:rsid w:val="001B6F43"/>
    <w:rsid w:val="001D400B"/>
    <w:rsid w:val="001E62FC"/>
    <w:rsid w:val="001E6848"/>
    <w:rsid w:val="001F7605"/>
    <w:rsid w:val="0021147A"/>
    <w:rsid w:val="002263CC"/>
    <w:rsid w:val="002376A2"/>
    <w:rsid w:val="002412CA"/>
    <w:rsid w:val="002417D7"/>
    <w:rsid w:val="00243803"/>
    <w:rsid w:val="002608C4"/>
    <w:rsid w:val="00281E43"/>
    <w:rsid w:val="00295405"/>
    <w:rsid w:val="002A6A3B"/>
    <w:rsid w:val="00304EEC"/>
    <w:rsid w:val="00341401"/>
    <w:rsid w:val="00391AD6"/>
    <w:rsid w:val="003A1B8D"/>
    <w:rsid w:val="003B5AC5"/>
    <w:rsid w:val="003C3514"/>
    <w:rsid w:val="003D2604"/>
    <w:rsid w:val="003F1406"/>
    <w:rsid w:val="004252AB"/>
    <w:rsid w:val="00466E0E"/>
    <w:rsid w:val="0047782B"/>
    <w:rsid w:val="004A3DCD"/>
    <w:rsid w:val="004B1440"/>
    <w:rsid w:val="004B1EF9"/>
    <w:rsid w:val="004C63EB"/>
    <w:rsid w:val="004F570D"/>
    <w:rsid w:val="00510BD6"/>
    <w:rsid w:val="00512E3A"/>
    <w:rsid w:val="005252B2"/>
    <w:rsid w:val="00530404"/>
    <w:rsid w:val="00547429"/>
    <w:rsid w:val="00547982"/>
    <w:rsid w:val="00550202"/>
    <w:rsid w:val="0055703A"/>
    <w:rsid w:val="00557052"/>
    <w:rsid w:val="00571E28"/>
    <w:rsid w:val="0057650F"/>
    <w:rsid w:val="0058571C"/>
    <w:rsid w:val="0059592B"/>
    <w:rsid w:val="005C47D1"/>
    <w:rsid w:val="005C6461"/>
    <w:rsid w:val="005D574C"/>
    <w:rsid w:val="005D7CED"/>
    <w:rsid w:val="00602866"/>
    <w:rsid w:val="00644739"/>
    <w:rsid w:val="0065699D"/>
    <w:rsid w:val="0066384C"/>
    <w:rsid w:val="00696739"/>
    <w:rsid w:val="006973D0"/>
    <w:rsid w:val="006A4EEC"/>
    <w:rsid w:val="006C7BCD"/>
    <w:rsid w:val="006E05FE"/>
    <w:rsid w:val="006E4081"/>
    <w:rsid w:val="006F21C0"/>
    <w:rsid w:val="006F7EBD"/>
    <w:rsid w:val="00712FB1"/>
    <w:rsid w:val="007276CB"/>
    <w:rsid w:val="007377A8"/>
    <w:rsid w:val="00737D49"/>
    <w:rsid w:val="00741A5A"/>
    <w:rsid w:val="007608DA"/>
    <w:rsid w:val="00772F88"/>
    <w:rsid w:val="007850B1"/>
    <w:rsid w:val="007C7E00"/>
    <w:rsid w:val="007E3CD5"/>
    <w:rsid w:val="007E5A77"/>
    <w:rsid w:val="007E7520"/>
    <w:rsid w:val="00810400"/>
    <w:rsid w:val="0083146C"/>
    <w:rsid w:val="00851C1A"/>
    <w:rsid w:val="008902CC"/>
    <w:rsid w:val="00895D84"/>
    <w:rsid w:val="008A3284"/>
    <w:rsid w:val="008D1233"/>
    <w:rsid w:val="008E1600"/>
    <w:rsid w:val="008E1938"/>
    <w:rsid w:val="008E5ADF"/>
    <w:rsid w:val="009108AB"/>
    <w:rsid w:val="00925BDF"/>
    <w:rsid w:val="00935590"/>
    <w:rsid w:val="00946EA6"/>
    <w:rsid w:val="00956283"/>
    <w:rsid w:val="00984BC9"/>
    <w:rsid w:val="009B2135"/>
    <w:rsid w:val="009B4F77"/>
    <w:rsid w:val="009C24C6"/>
    <w:rsid w:val="009D0795"/>
    <w:rsid w:val="009D2BC9"/>
    <w:rsid w:val="009E5FD0"/>
    <w:rsid w:val="00A04F0D"/>
    <w:rsid w:val="00A43291"/>
    <w:rsid w:val="00A47F53"/>
    <w:rsid w:val="00A60A1B"/>
    <w:rsid w:val="00A65444"/>
    <w:rsid w:val="00A8606C"/>
    <w:rsid w:val="00A94B49"/>
    <w:rsid w:val="00AB5C4E"/>
    <w:rsid w:val="00AB5E65"/>
    <w:rsid w:val="00AE6B96"/>
    <w:rsid w:val="00B06841"/>
    <w:rsid w:val="00B10725"/>
    <w:rsid w:val="00B1587F"/>
    <w:rsid w:val="00B334F2"/>
    <w:rsid w:val="00B41516"/>
    <w:rsid w:val="00B80CE5"/>
    <w:rsid w:val="00B818AD"/>
    <w:rsid w:val="00B8554F"/>
    <w:rsid w:val="00B91F26"/>
    <w:rsid w:val="00BB55BD"/>
    <w:rsid w:val="00BC22B8"/>
    <w:rsid w:val="00BD0838"/>
    <w:rsid w:val="00BD4B71"/>
    <w:rsid w:val="00C3058F"/>
    <w:rsid w:val="00C40D92"/>
    <w:rsid w:val="00C53D54"/>
    <w:rsid w:val="00C60BA9"/>
    <w:rsid w:val="00C96467"/>
    <w:rsid w:val="00CF0C60"/>
    <w:rsid w:val="00CF6DE1"/>
    <w:rsid w:val="00D22857"/>
    <w:rsid w:val="00D24259"/>
    <w:rsid w:val="00D26784"/>
    <w:rsid w:val="00D472B5"/>
    <w:rsid w:val="00D56D32"/>
    <w:rsid w:val="00D658E6"/>
    <w:rsid w:val="00D669FE"/>
    <w:rsid w:val="00D843CC"/>
    <w:rsid w:val="00D96352"/>
    <w:rsid w:val="00DA023C"/>
    <w:rsid w:val="00DB203B"/>
    <w:rsid w:val="00DB3177"/>
    <w:rsid w:val="00DC64AE"/>
    <w:rsid w:val="00E14CF9"/>
    <w:rsid w:val="00E31CFE"/>
    <w:rsid w:val="00E43DE5"/>
    <w:rsid w:val="00E46AC1"/>
    <w:rsid w:val="00E47747"/>
    <w:rsid w:val="00E65B65"/>
    <w:rsid w:val="00E75B7D"/>
    <w:rsid w:val="00E94EF7"/>
    <w:rsid w:val="00E97838"/>
    <w:rsid w:val="00EB0CF3"/>
    <w:rsid w:val="00EB5A57"/>
    <w:rsid w:val="00EC4480"/>
    <w:rsid w:val="00ED4755"/>
    <w:rsid w:val="00F1453E"/>
    <w:rsid w:val="00F23DEB"/>
    <w:rsid w:val="00F34BAF"/>
    <w:rsid w:val="00F475F0"/>
    <w:rsid w:val="00F52ABD"/>
    <w:rsid w:val="00F54C8B"/>
    <w:rsid w:val="00F57AC1"/>
    <w:rsid w:val="00F654C6"/>
    <w:rsid w:val="00F77A94"/>
    <w:rsid w:val="00F85412"/>
    <w:rsid w:val="00F85910"/>
    <w:rsid w:val="00F93B9D"/>
    <w:rsid w:val="00F974F3"/>
    <w:rsid w:val="00F975E2"/>
    <w:rsid w:val="00FA0841"/>
    <w:rsid w:val="00FB0AA1"/>
    <w:rsid w:val="00FC370D"/>
    <w:rsid w:val="00FF3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6E0E"/>
    <w:pPr>
      <w:ind w:left="105"/>
      <w:jc w:val="both"/>
    </w:pPr>
    <w:rPr>
      <w:sz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9B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F7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9569B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569B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57052"/>
    <w:pPr>
      <w:ind w:left="720"/>
      <w:contextualSpacing/>
    </w:pPr>
    <w:rPr>
      <w:rFonts w:ascii="Verdana" w:hAnsi="Verdana" w:cs="Estrangelo Edess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226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263C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658E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5.png"/><Relationship Id="rId39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3.wmf"/><Relationship Id="rId7" Type="http://schemas.openxmlformats.org/officeDocument/2006/relationships/oleObject" Target="embeddings/oleObject1.bin"/><Relationship Id="rId12" Type="http://schemas.openxmlformats.org/officeDocument/2006/relationships/image" Target="media/image7.wmf"/><Relationship Id="rId17" Type="http://schemas.openxmlformats.org/officeDocument/2006/relationships/image" Target="media/image10.wmf"/><Relationship Id="rId25" Type="http://schemas.openxmlformats.org/officeDocument/2006/relationships/oleObject" Target="embeddings/oleObject9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wmf"/><Relationship Id="rId29" Type="http://schemas.openxmlformats.org/officeDocument/2006/relationships/image" Target="media/image17.wmf"/><Relationship Id="rId41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11" Type="http://schemas.openxmlformats.org/officeDocument/2006/relationships/oleObject" Target="embeddings/oleObject3.bin"/><Relationship Id="rId24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5" Type="http://schemas.openxmlformats.org/officeDocument/2006/relationships/fontTable" Target="fontTable.xml"/><Relationship Id="rId5" Type="http://schemas.openxmlformats.org/officeDocument/2006/relationships/image" Target="media/image3.e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6.wmf"/><Relationship Id="rId19" Type="http://schemas.openxmlformats.org/officeDocument/2006/relationships/image" Target="media/image11.png"/><Relationship Id="rId31" Type="http://schemas.openxmlformats.org/officeDocument/2006/relationships/image" Target="media/image18.wmf"/><Relationship Id="rId44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8.wmf"/><Relationship Id="rId22" Type="http://schemas.openxmlformats.org/officeDocument/2006/relationships/image" Target="media/image13.wmf"/><Relationship Id="rId27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5" Type="http://schemas.openxmlformats.org/officeDocument/2006/relationships/image" Target="media/image20.wmf"/><Relationship Id="rId43" Type="http://schemas.openxmlformats.org/officeDocument/2006/relationships/oleObject" Target="embeddings/oleObject17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650</Words>
  <Characters>3708</Characters>
  <Application>Microsoft Office Outlook</Application>
  <DocSecurity>0</DocSecurity>
  <Lines>0</Lines>
  <Paragraphs>0</Paragraphs>
  <ScaleCrop>false</ScaleCrop>
  <Company>bk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dc:description/>
  <cp:lastModifiedBy>edanur</cp:lastModifiedBy>
  <cp:revision>5</cp:revision>
  <cp:lastPrinted>2007-11-04T21:09:00Z</cp:lastPrinted>
  <dcterms:created xsi:type="dcterms:W3CDTF">2014-11-04T13:32:00Z</dcterms:created>
  <dcterms:modified xsi:type="dcterms:W3CDTF">2014-11-07T20:54:00Z</dcterms:modified>
</cp:coreProperties>
</file>