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5E9" w:rsidRPr="00F44B34" w:rsidRDefault="00D505E9" w:rsidP="000D0457">
      <w:pPr>
        <w:tabs>
          <w:tab w:val="left" w:pos="4942"/>
        </w:tabs>
        <w:jc w:val="center"/>
        <w:rPr>
          <w:b/>
        </w:rPr>
      </w:pPr>
      <w:r>
        <w:rPr>
          <w:noProof/>
        </w:rPr>
        <w:pict>
          <v:shape id="Resim 10" o:spid="_x0000_s1026" type="#_x0000_t75" style="position:absolute;left:0;text-align:left;margin-left:-12.75pt;margin-top:-17.2pt;width:60pt;height:64.5pt;z-index:251654144;visibility:visible">
            <v:imagedata r:id="rId5" o:title=""/>
          </v:shape>
        </w:pict>
      </w:r>
      <w:r>
        <w:rPr>
          <w:noProof/>
        </w:rPr>
        <w:pict>
          <v:shape id="Resim 8" o:spid="_x0000_s1027" type="#_x0000_t75" style="position:absolute;left:0;text-align:left;margin-left:489.75pt;margin-top:-19.45pt;width:56.25pt;height:59.25pt;z-index:251653120;visibility:visible">
            <v:imagedata r:id="rId6" o:title=""/>
          </v:shape>
        </w:pict>
      </w:r>
      <w:r w:rsidRPr="00F44B34">
        <w:rPr>
          <w:b/>
        </w:rPr>
        <w:t>201</w:t>
      </w:r>
      <w:r>
        <w:rPr>
          <w:b/>
        </w:rPr>
        <w:t>4</w:t>
      </w:r>
      <w:r w:rsidRPr="00F44B34">
        <w:rPr>
          <w:b/>
        </w:rPr>
        <w:t>-201</w:t>
      </w:r>
      <w:r>
        <w:rPr>
          <w:b/>
        </w:rPr>
        <w:t xml:space="preserve">5 </w:t>
      </w:r>
      <w:r w:rsidRPr="00F44B34">
        <w:rPr>
          <w:b/>
        </w:rPr>
        <w:t>EĞİTİM-ÖĞRETİM YILI CEMALEDDİN ÖZTÜRK ORTA OKULU</w:t>
      </w:r>
    </w:p>
    <w:p w:rsidR="00D505E9" w:rsidRDefault="00D505E9" w:rsidP="000D0457">
      <w:pPr>
        <w:pStyle w:val="Header"/>
        <w:tabs>
          <w:tab w:val="left" w:pos="4942"/>
        </w:tabs>
        <w:jc w:val="center"/>
        <w:rPr>
          <w:b/>
        </w:rPr>
      </w:pPr>
      <w:r>
        <w:rPr>
          <w:b/>
        </w:rPr>
        <w:t>7-A</w:t>
      </w:r>
      <w:r w:rsidRPr="00F44B34">
        <w:rPr>
          <w:b/>
        </w:rPr>
        <w:t xml:space="preserve"> SINIF</w:t>
      </w:r>
      <w:r>
        <w:rPr>
          <w:b/>
        </w:rPr>
        <w:t>I I. DÖNEM I.</w:t>
      </w:r>
      <w:r w:rsidRPr="00F44B34">
        <w:rPr>
          <w:b/>
        </w:rPr>
        <w:t xml:space="preserve"> </w:t>
      </w:r>
      <w:r>
        <w:rPr>
          <w:b/>
        </w:rPr>
        <w:t>MATEMATİK</w:t>
      </w:r>
      <w:r w:rsidRPr="00F44B34">
        <w:rPr>
          <w:b/>
        </w:rPr>
        <w:t xml:space="preserve"> </w:t>
      </w:r>
      <w:r>
        <w:rPr>
          <w:b/>
        </w:rPr>
        <w:t>YAZILISI</w:t>
      </w:r>
    </w:p>
    <w:p w:rsidR="00D505E9" w:rsidRDefault="00D505E9" w:rsidP="000D0457">
      <w:pPr>
        <w:tabs>
          <w:tab w:val="left" w:pos="4942"/>
        </w:tabs>
        <w:rPr>
          <w:b/>
        </w:rPr>
      </w:pPr>
    </w:p>
    <w:p w:rsidR="00D505E9" w:rsidRDefault="00D505E9" w:rsidP="000D0457">
      <w:pPr>
        <w:tabs>
          <w:tab w:val="left" w:pos="4942"/>
        </w:tabs>
        <w:rPr>
          <w:b/>
        </w:rPr>
      </w:pPr>
    </w:p>
    <w:p w:rsidR="00D505E9" w:rsidRDefault="00D505E9" w:rsidP="000D0457">
      <w:pPr>
        <w:tabs>
          <w:tab w:val="left" w:pos="4942"/>
        </w:tabs>
        <w:rPr>
          <w:b/>
        </w:rPr>
      </w:pPr>
      <w:r>
        <w:rPr>
          <w:b/>
        </w:rPr>
        <w:t>ADI :                                    SOYADI 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NO :</w:t>
      </w:r>
      <w:r>
        <w:rPr>
          <w:b/>
        </w:rPr>
        <w:tab/>
      </w:r>
      <w:r w:rsidRPr="00D4078A">
        <w:rPr>
          <w:b/>
        </w:rPr>
        <w:tab/>
        <w:t>PUAN:</w:t>
      </w:r>
      <w:r>
        <w:rPr>
          <w:b/>
        </w:rPr>
        <w:tab/>
      </w:r>
      <w:r>
        <w:rPr>
          <w:b/>
        </w:rPr>
        <w:tab/>
        <w:t>03.11.2014</w:t>
      </w:r>
    </w:p>
    <w:p w:rsidR="00D505E9" w:rsidRDefault="00D505E9" w:rsidP="000D0457">
      <w:pPr>
        <w:tabs>
          <w:tab w:val="left" w:pos="4942"/>
        </w:tabs>
        <w:rPr>
          <w:b/>
        </w:rPr>
      </w:pPr>
    </w:p>
    <w:p w:rsidR="00D505E9" w:rsidRDefault="00D505E9" w:rsidP="000D0457">
      <w:pPr>
        <w:tabs>
          <w:tab w:val="left" w:pos="4942"/>
        </w:tabs>
        <w:rPr>
          <w:b/>
        </w:rPr>
      </w:pPr>
      <w:r>
        <w:rPr>
          <w:b/>
        </w:rPr>
        <w:t>1. Aşağıdaki cümlelerde doğru olanların yanına "D" yanlış olanların yanına "Y" koyunuz. (10 puan)</w:t>
      </w:r>
    </w:p>
    <w:p w:rsidR="00D505E9" w:rsidRDefault="00D505E9" w:rsidP="000D0457">
      <w:pPr>
        <w:tabs>
          <w:tab w:val="left" w:pos="4942"/>
        </w:tabs>
        <w:rPr>
          <w:b/>
        </w:rPr>
      </w:pPr>
    </w:p>
    <w:p w:rsidR="00D505E9" w:rsidRDefault="00D505E9" w:rsidP="000D0457">
      <w:pPr>
        <w:tabs>
          <w:tab w:val="left" w:pos="4942"/>
        </w:tabs>
        <w:rPr>
          <w:sz w:val="22"/>
          <w:szCs w:val="22"/>
        </w:rPr>
      </w:pPr>
      <w:r>
        <w:t xml:space="preserve">(....) </w:t>
      </w:r>
      <w:r w:rsidRPr="004D6DE1">
        <w:rPr>
          <w:sz w:val="22"/>
          <w:szCs w:val="22"/>
        </w:rPr>
        <w:t>Toplama işleminde yutan eleman</w:t>
      </w:r>
      <w:r>
        <w:rPr>
          <w:sz w:val="22"/>
          <w:szCs w:val="22"/>
        </w:rPr>
        <w:t>ı</w:t>
      </w:r>
      <w:r w:rsidRPr="004D6DE1">
        <w:rPr>
          <w:sz w:val="22"/>
          <w:szCs w:val="22"/>
        </w:rPr>
        <w:t xml:space="preserve"> </w:t>
      </w:r>
      <w:r>
        <w:rPr>
          <w:sz w:val="22"/>
          <w:szCs w:val="22"/>
        </w:rPr>
        <w:t>yoktur.</w:t>
      </w:r>
    </w:p>
    <w:p w:rsidR="00D505E9" w:rsidRDefault="00D505E9" w:rsidP="000D0457">
      <w:pPr>
        <w:tabs>
          <w:tab w:val="left" w:pos="4942"/>
        </w:tabs>
      </w:pPr>
      <w:r>
        <w:t xml:space="preserve">(....) </w:t>
      </w:r>
      <w:r w:rsidRPr="00376F22">
        <w:rPr>
          <w:color w:val="000000"/>
          <w:szCs w:val="20"/>
        </w:rPr>
        <w:t>Tüm doğal sayılar aynı zamanda rasyonel sayıdır</w:t>
      </w:r>
      <w:r>
        <w:rPr>
          <w:color w:val="000000"/>
          <w:szCs w:val="20"/>
        </w:rPr>
        <w:t>.</w:t>
      </w:r>
    </w:p>
    <w:p w:rsidR="00D505E9" w:rsidRDefault="00D505E9" w:rsidP="008042C0">
      <w:pPr>
        <w:pStyle w:val="NoSpacing"/>
      </w:pPr>
      <w:r>
        <w:t xml:space="preserve">(....) </w:t>
      </w:r>
      <w:r w:rsidRPr="009A251A">
        <w:t>Zıt işaretli iki tam sayı toplanırken, büyü</w:t>
      </w:r>
      <w:r>
        <w:t>k sayıdan küçük sayı çıkarılır.</w:t>
      </w:r>
      <w:r w:rsidRPr="009A251A">
        <w:t>Büyüğün işareti yazılır</w:t>
      </w:r>
      <w:r w:rsidRPr="00B3309B">
        <w:t>.</w:t>
      </w:r>
    </w:p>
    <w:p w:rsidR="00D505E9" w:rsidRDefault="00D505E9" w:rsidP="000D0457">
      <w:pPr>
        <w:tabs>
          <w:tab w:val="left" w:pos="4942"/>
        </w:tabs>
      </w:pPr>
      <w:r>
        <w:t xml:space="preserve">(....) Payı paydasndan büyük veya eşit olan kesirlere bileşik kesirler denir. </w:t>
      </w:r>
    </w:p>
    <w:p w:rsidR="00D505E9" w:rsidRDefault="00D505E9" w:rsidP="000D0457">
      <w:pPr>
        <w:tabs>
          <w:tab w:val="left" w:pos="4942"/>
        </w:tabs>
      </w:pPr>
      <w:r>
        <w:t>(....) Paydası sıfır olan kesirler tanımsızdır.</w:t>
      </w:r>
    </w:p>
    <w:p w:rsidR="00D505E9" w:rsidRDefault="00D505E9" w:rsidP="000D0457">
      <w:pPr>
        <w:tabs>
          <w:tab w:val="left" w:pos="4942"/>
        </w:tabs>
      </w:pPr>
    </w:p>
    <w:p w:rsidR="00D505E9" w:rsidRDefault="00D505E9" w:rsidP="00CC0C34">
      <w:pPr>
        <w:tabs>
          <w:tab w:val="left" w:pos="4942"/>
        </w:tabs>
        <w:jc w:val="both"/>
      </w:pPr>
      <w:r w:rsidRPr="00575D58">
        <w:rPr>
          <w:b/>
        </w:rPr>
        <w:t>2. Aşağıda boşlukları verien uygun kelimelerle doldurunuz.</w:t>
      </w:r>
      <w:r>
        <w:t xml:space="preserve"> </w:t>
      </w:r>
      <w:r>
        <w:rPr>
          <w:b/>
        </w:rPr>
        <w:t>(10 puan)</w:t>
      </w:r>
    </w:p>
    <w:tbl>
      <w:tblPr>
        <w:tblpPr w:leftFromText="141" w:rightFromText="141" w:vertAnchor="text" w:horzAnchor="margin" w:tblpY="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52"/>
        <w:gridCol w:w="2152"/>
        <w:gridCol w:w="2152"/>
        <w:gridCol w:w="2152"/>
        <w:gridCol w:w="2152"/>
      </w:tblGrid>
      <w:tr w:rsidR="00D505E9" w:rsidTr="00E712DC">
        <w:tc>
          <w:tcPr>
            <w:tcW w:w="2152" w:type="dxa"/>
            <w:vAlign w:val="center"/>
          </w:tcPr>
          <w:p w:rsidR="00D505E9" w:rsidRDefault="00D505E9" w:rsidP="00E712DC">
            <w:pPr>
              <w:tabs>
                <w:tab w:val="left" w:pos="4942"/>
              </w:tabs>
              <w:jc w:val="center"/>
            </w:pPr>
            <w:r>
              <w:t>Bileşik</w:t>
            </w:r>
          </w:p>
        </w:tc>
        <w:tc>
          <w:tcPr>
            <w:tcW w:w="2152" w:type="dxa"/>
            <w:vAlign w:val="center"/>
          </w:tcPr>
          <w:p w:rsidR="00D505E9" w:rsidRDefault="00D505E9" w:rsidP="00E712DC">
            <w:pPr>
              <w:tabs>
                <w:tab w:val="left" w:pos="4942"/>
              </w:tabs>
              <w:jc w:val="center"/>
            </w:pPr>
            <w:r>
              <w:t>Birim</w:t>
            </w:r>
          </w:p>
        </w:tc>
        <w:tc>
          <w:tcPr>
            <w:tcW w:w="2152" w:type="dxa"/>
            <w:vAlign w:val="center"/>
          </w:tcPr>
          <w:p w:rsidR="00D505E9" w:rsidRDefault="00D505E9" w:rsidP="00E712DC">
            <w:pPr>
              <w:tabs>
                <w:tab w:val="left" w:pos="4942"/>
              </w:tabs>
              <w:jc w:val="center"/>
            </w:pPr>
            <w:r>
              <w:t>Pozitif</w:t>
            </w:r>
          </w:p>
        </w:tc>
        <w:tc>
          <w:tcPr>
            <w:tcW w:w="2152" w:type="dxa"/>
            <w:vAlign w:val="center"/>
          </w:tcPr>
          <w:p w:rsidR="00D505E9" w:rsidRDefault="00D505E9" w:rsidP="00E712DC">
            <w:pPr>
              <w:tabs>
                <w:tab w:val="left" w:pos="4942"/>
              </w:tabs>
              <w:jc w:val="center"/>
            </w:pPr>
            <w:r>
              <w:t>-1</w:t>
            </w:r>
          </w:p>
        </w:tc>
        <w:tc>
          <w:tcPr>
            <w:tcW w:w="2152" w:type="dxa"/>
            <w:vAlign w:val="center"/>
          </w:tcPr>
          <w:p w:rsidR="00D505E9" w:rsidRDefault="00D505E9" w:rsidP="00E712DC">
            <w:pPr>
              <w:tabs>
                <w:tab w:val="left" w:pos="4942"/>
              </w:tabs>
              <w:jc w:val="center"/>
            </w:pPr>
            <w:r>
              <w:t>0</w:t>
            </w:r>
          </w:p>
        </w:tc>
      </w:tr>
    </w:tbl>
    <w:p w:rsidR="00D505E9" w:rsidRDefault="00D505E9" w:rsidP="00CC0C34">
      <w:pPr>
        <w:tabs>
          <w:tab w:val="left" w:pos="4942"/>
        </w:tabs>
        <w:jc w:val="both"/>
      </w:pPr>
    </w:p>
    <w:p w:rsidR="00D505E9" w:rsidRDefault="00D505E9" w:rsidP="00CC0C34">
      <w:pPr>
        <w:tabs>
          <w:tab w:val="left" w:pos="4942"/>
        </w:tabs>
        <w:jc w:val="both"/>
      </w:pPr>
      <w:r>
        <w:t xml:space="preserve">a) </w:t>
      </w:r>
      <w:r w:rsidRPr="00272590">
        <w:t>Rasyonel sayılarla toplama işleminin etkisiz elemanı</w:t>
      </w:r>
      <w:r>
        <w:t xml:space="preserve"> </w:t>
      </w:r>
      <w:r w:rsidRPr="008042C0">
        <w:t xml:space="preserve">.......................... </w:t>
      </w:r>
      <w:r w:rsidRPr="00272590">
        <w:t>dır.</w:t>
      </w:r>
    </w:p>
    <w:p w:rsidR="00D505E9" w:rsidRDefault="00D505E9" w:rsidP="00CC0C34">
      <w:pPr>
        <w:tabs>
          <w:tab w:val="left" w:pos="4942"/>
        </w:tabs>
        <w:jc w:val="both"/>
      </w:pPr>
      <w:r>
        <w:t xml:space="preserve">b) </w:t>
      </w:r>
      <w:r w:rsidRPr="00272590">
        <w:t>En büyük negatif tam sayı  ……….......... ‘dir.</w:t>
      </w:r>
    </w:p>
    <w:p w:rsidR="00D505E9" w:rsidRDefault="00D505E9" w:rsidP="00575D58">
      <w:pPr>
        <w:tabs>
          <w:tab w:val="left" w:pos="4942"/>
        </w:tabs>
        <w:jc w:val="both"/>
      </w:pPr>
      <w:r>
        <w:t xml:space="preserve">c) </w:t>
      </w:r>
      <w:r w:rsidRPr="007850C1">
        <w:rPr>
          <w:rFonts w:ascii="Calibri" w:hAnsi="Calibri" w:cs="Arial"/>
        </w:rPr>
        <w:t xml:space="preserve">Negatif iki tam sayının birbirine bölümü daima </w:t>
      </w:r>
      <w:r>
        <w:rPr>
          <w:rFonts w:ascii="Calibri" w:hAnsi="Calibri" w:cs="Arial"/>
        </w:rPr>
        <w:t>...................... bi</w:t>
      </w:r>
      <w:r w:rsidRPr="007850C1">
        <w:rPr>
          <w:rFonts w:ascii="Calibri" w:hAnsi="Calibri" w:cs="Arial"/>
        </w:rPr>
        <w:t>r</w:t>
      </w:r>
      <w:r>
        <w:rPr>
          <w:rFonts w:ascii="Calibri" w:hAnsi="Calibri" w:cs="Arial"/>
        </w:rPr>
        <w:t xml:space="preserve"> sayıdır</w:t>
      </w:r>
      <w:r w:rsidRPr="007850C1">
        <w:rPr>
          <w:rFonts w:ascii="Calibri" w:hAnsi="Calibri" w:cs="Arial"/>
        </w:rPr>
        <w:t>.</w:t>
      </w:r>
    </w:p>
    <w:p w:rsidR="00D505E9" w:rsidRDefault="00D505E9" w:rsidP="00575D58">
      <w:pPr>
        <w:tabs>
          <w:tab w:val="left" w:pos="4942"/>
        </w:tabs>
        <w:jc w:val="both"/>
        <w:rPr>
          <w:sz w:val="22"/>
          <w:szCs w:val="22"/>
        </w:rPr>
      </w:pPr>
      <w:r>
        <w:t>d) Payı 1 olan basit kesirlere ......................... kesir denir.</w:t>
      </w:r>
    </w:p>
    <w:p w:rsidR="00D505E9" w:rsidRPr="004D6DE1" w:rsidRDefault="00D505E9" w:rsidP="00575D58">
      <w:pPr>
        <w:tabs>
          <w:tab w:val="left" w:pos="4942"/>
        </w:tabs>
        <w:jc w:val="both"/>
        <w:rPr>
          <w:sz w:val="22"/>
          <w:szCs w:val="22"/>
        </w:rPr>
      </w:pPr>
      <w:r>
        <w:rPr>
          <w:sz w:val="22"/>
          <w:szCs w:val="22"/>
        </w:rPr>
        <w:t>e) Rasyonel sayılarda çarpma işleminde önce tamsayılı kesirler ....................... kesre çevrilir.</w:t>
      </w:r>
    </w:p>
    <w:p w:rsidR="00D505E9" w:rsidRPr="00575D58" w:rsidRDefault="00D505E9" w:rsidP="00575D58">
      <w:pPr>
        <w:tabs>
          <w:tab w:val="left" w:pos="4942"/>
        </w:tabs>
        <w:jc w:val="both"/>
      </w:pPr>
    </w:p>
    <w:p w:rsidR="00D505E9" w:rsidRPr="004D6DE1" w:rsidRDefault="00D505E9" w:rsidP="00C11ED8">
      <w:pPr>
        <w:spacing w:line="360" w:lineRule="auto"/>
        <w:rPr>
          <w:b/>
          <w:sz w:val="22"/>
          <w:szCs w:val="22"/>
        </w:rPr>
      </w:pPr>
      <w:r w:rsidRPr="00C63144">
        <w:rPr>
          <w:b/>
        </w:rPr>
        <w:t>3. Aşağıdaki işlemleri “işlem önceliği”ne dikkat ederek yapınız.</w:t>
      </w:r>
      <w:r>
        <w:t xml:space="preserve"> </w:t>
      </w:r>
      <w:r>
        <w:rPr>
          <w:b/>
        </w:rPr>
        <w:t>(10 puan)</w:t>
      </w:r>
    </w:p>
    <w:p w:rsidR="00D505E9" w:rsidRDefault="00D505E9" w:rsidP="000D0457">
      <w:pPr>
        <w:tabs>
          <w:tab w:val="left" w:pos="4942"/>
        </w:tabs>
        <w:rPr>
          <w:rFonts w:ascii="Arial" w:hAnsi="Arial" w:cs="Arial"/>
        </w:rPr>
      </w:pPr>
    </w:p>
    <w:p w:rsidR="00D505E9" w:rsidRDefault="00D505E9" w:rsidP="000D0457">
      <w:pPr>
        <w:tabs>
          <w:tab w:val="left" w:pos="4942"/>
        </w:tabs>
      </w:pPr>
      <w:r>
        <w:rPr>
          <w:rFonts w:ascii="Arial" w:hAnsi="Arial" w:cs="Arial"/>
        </w:rPr>
        <w:t>a)</w:t>
      </w:r>
      <w:r w:rsidRPr="00C11ED8">
        <w:t xml:space="preserve"> </w:t>
      </w:r>
      <w:r>
        <w:t>(-6) + (-8) : (-2)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b) (-3).(-5) + (-18):(-9)</w:t>
      </w:r>
    </w:p>
    <w:p w:rsidR="00D505E9" w:rsidRDefault="00D505E9" w:rsidP="000D0457">
      <w:pPr>
        <w:tabs>
          <w:tab w:val="left" w:pos="4942"/>
        </w:tabs>
      </w:pPr>
    </w:p>
    <w:p w:rsidR="00D505E9" w:rsidRDefault="00D505E9" w:rsidP="000D0457">
      <w:pPr>
        <w:tabs>
          <w:tab w:val="left" w:pos="4942"/>
        </w:tabs>
      </w:pPr>
    </w:p>
    <w:p w:rsidR="00D505E9" w:rsidRDefault="00D505E9" w:rsidP="000D0457">
      <w:pPr>
        <w:tabs>
          <w:tab w:val="left" w:pos="4942"/>
        </w:tabs>
      </w:pPr>
    </w:p>
    <w:p w:rsidR="00D505E9" w:rsidRDefault="00D505E9" w:rsidP="000D0457">
      <w:pPr>
        <w:tabs>
          <w:tab w:val="left" w:pos="4942"/>
        </w:tabs>
      </w:pPr>
    </w:p>
    <w:p w:rsidR="00D505E9" w:rsidRDefault="00D505E9" w:rsidP="000D0457">
      <w:pPr>
        <w:tabs>
          <w:tab w:val="left" w:pos="4942"/>
        </w:tabs>
      </w:pPr>
      <w:r>
        <w:rPr>
          <w:noProof/>
        </w:rPr>
        <w:pict>
          <v:shape id="Resim 6" o:spid="_x0000_s1028" type="#_x0000_t75" style="position:absolute;margin-left:16.5pt;margin-top:5.65pt;width:75.75pt;height:30.75pt;z-index:251655168;visibility:visible">
            <v:imagedata r:id="rId7" o:title=""/>
          </v:shape>
        </w:pict>
      </w:r>
    </w:p>
    <w:p w:rsidR="00D505E9" w:rsidRPr="007933C8" w:rsidRDefault="00D505E9" w:rsidP="007933C8">
      <w:pPr>
        <w:rPr>
          <w:b/>
        </w:rPr>
      </w:pPr>
      <w:r>
        <w:rPr>
          <w:b/>
        </w:rPr>
        <w:t>4</w:t>
      </w:r>
      <w:r w:rsidRPr="00C63144">
        <w:rPr>
          <w:b/>
        </w:rPr>
        <w:t xml:space="preserve">. </w:t>
      </w:r>
      <w:r>
        <w:rPr>
          <w:b/>
        </w:rPr>
        <w:t xml:space="preserve">                           </w:t>
      </w:r>
      <w:r w:rsidRPr="00C63144">
        <w:rPr>
          <w:b/>
        </w:rPr>
        <w:t xml:space="preserve"> </w:t>
      </w:r>
      <w:r w:rsidRPr="007933C8">
        <w:rPr>
          <w:b/>
        </w:rPr>
        <w:t>rasyonel sayılarını küçükten büyüğe doğru sembol kullanarak sıralayınız.</w:t>
      </w:r>
      <w:r>
        <w:t xml:space="preserve"> </w:t>
      </w:r>
      <w:r>
        <w:rPr>
          <w:b/>
        </w:rPr>
        <w:t>(10 puan)</w:t>
      </w:r>
    </w:p>
    <w:p w:rsidR="00D505E9" w:rsidRDefault="00D505E9" w:rsidP="007933C8">
      <w:pPr>
        <w:tabs>
          <w:tab w:val="left" w:pos="4942"/>
        </w:tabs>
        <w:rPr>
          <w:b/>
        </w:rPr>
      </w:pPr>
    </w:p>
    <w:p w:rsidR="00D505E9" w:rsidRDefault="00D505E9" w:rsidP="007933C8">
      <w:pPr>
        <w:tabs>
          <w:tab w:val="left" w:pos="4942"/>
        </w:tabs>
        <w:rPr>
          <w:b/>
        </w:rPr>
      </w:pPr>
    </w:p>
    <w:p w:rsidR="00D505E9" w:rsidRDefault="00D505E9" w:rsidP="007933C8">
      <w:pPr>
        <w:tabs>
          <w:tab w:val="left" w:pos="4942"/>
        </w:tabs>
        <w:rPr>
          <w:b/>
        </w:rPr>
      </w:pPr>
    </w:p>
    <w:p w:rsidR="00D505E9" w:rsidRDefault="00D505E9" w:rsidP="007933C8">
      <w:pPr>
        <w:tabs>
          <w:tab w:val="left" w:pos="4942"/>
        </w:tabs>
        <w:rPr>
          <w:b/>
        </w:rPr>
      </w:pPr>
    </w:p>
    <w:p w:rsidR="00D505E9" w:rsidRDefault="00D505E9" w:rsidP="007933C8">
      <w:pPr>
        <w:rPr>
          <w:rFonts w:ascii="Arial" w:hAnsi="Arial" w:cs="Arial"/>
          <w:b/>
        </w:rPr>
      </w:pPr>
      <w:r>
        <w:rPr>
          <w:b/>
        </w:rPr>
        <w:t xml:space="preserve">5. </w:t>
      </w:r>
      <w:r w:rsidRPr="001449E4">
        <w:rPr>
          <w:b/>
        </w:rPr>
        <w:t>Aşağıdaki eşitliklerde verilmeyenleri bulunuz.</w:t>
      </w:r>
      <w:r>
        <w:rPr>
          <w:rFonts w:ascii="Arial" w:hAnsi="Arial" w:cs="Arial"/>
          <w:b/>
        </w:rPr>
        <w:t xml:space="preserve"> </w:t>
      </w:r>
      <w:r>
        <w:rPr>
          <w:b/>
        </w:rPr>
        <w:t>(10 puan)</w:t>
      </w:r>
    </w:p>
    <w:p w:rsidR="00D505E9" w:rsidRPr="001449E4" w:rsidRDefault="00D505E9" w:rsidP="007933C8">
      <w:pPr>
        <w:rPr>
          <w:rFonts w:ascii="Arial" w:hAnsi="Arial" w:cs="Arial"/>
          <w:b/>
        </w:rPr>
      </w:pPr>
    </w:p>
    <w:p w:rsidR="00D505E9" w:rsidRPr="002C59D7" w:rsidRDefault="00D505E9" w:rsidP="007933C8">
      <w:pPr>
        <w:tabs>
          <w:tab w:val="left" w:pos="3225"/>
        </w:tabs>
        <w:spacing w:line="276" w:lineRule="auto"/>
        <w:rPr>
          <w:i/>
        </w:rPr>
      </w:pPr>
      <w:r>
        <w:rPr>
          <w:i/>
        </w:rPr>
        <w:t>a</w:t>
      </w:r>
      <w:r w:rsidRPr="002C59D7">
        <w:rPr>
          <w:i/>
        </w:rPr>
        <w:t>) (-</w:t>
      </w:r>
      <w:r>
        <w:rPr>
          <w:i/>
        </w:rPr>
        <w:t>5</w:t>
      </w:r>
      <w:r w:rsidRPr="002C59D7">
        <w:rPr>
          <w:i/>
        </w:rPr>
        <w:t>6)</w:t>
      </w:r>
      <w:r>
        <w:rPr>
          <w:i/>
        </w:rPr>
        <w:t xml:space="preserve"> </w:t>
      </w:r>
      <w:r w:rsidRPr="002C59D7">
        <w:rPr>
          <w:i/>
        </w:rPr>
        <w:t>:</w:t>
      </w:r>
      <w:r>
        <w:rPr>
          <w:i/>
        </w:rPr>
        <w:t xml:space="preserve"> </w:t>
      </w:r>
      <w:r w:rsidRPr="002C59D7">
        <w:rPr>
          <w:b/>
          <w:i/>
        </w:rPr>
        <w:t>C</w:t>
      </w:r>
      <w:r>
        <w:rPr>
          <w:b/>
          <w:i/>
        </w:rPr>
        <w:t xml:space="preserve"> </w:t>
      </w:r>
      <w:r w:rsidRPr="002C59D7">
        <w:rPr>
          <w:b/>
          <w:i/>
        </w:rPr>
        <w:t>=</w:t>
      </w:r>
      <w:r>
        <w:rPr>
          <w:b/>
          <w:i/>
        </w:rPr>
        <w:t xml:space="preserve"> </w:t>
      </w:r>
      <w:r w:rsidRPr="002C59D7">
        <w:rPr>
          <w:i/>
        </w:rPr>
        <w:t>(+1)</w:t>
      </w:r>
      <w:r w:rsidRPr="002C59D7">
        <w:rPr>
          <w:i/>
        </w:rPr>
        <w:tab/>
      </w:r>
      <w:r w:rsidRPr="002C59D7">
        <w:rPr>
          <w:b/>
          <w:i/>
        </w:rPr>
        <w:t>C=…</w:t>
      </w:r>
    </w:p>
    <w:p w:rsidR="00D505E9" w:rsidRDefault="00D505E9" w:rsidP="007933C8">
      <w:pPr>
        <w:tabs>
          <w:tab w:val="left" w:pos="3225"/>
        </w:tabs>
        <w:spacing w:line="276" w:lineRule="auto"/>
        <w:rPr>
          <w:b/>
          <w:i/>
        </w:rPr>
      </w:pPr>
      <w:r>
        <w:rPr>
          <w:i/>
        </w:rPr>
        <w:t>b</w:t>
      </w:r>
      <w:r w:rsidRPr="002C59D7">
        <w:rPr>
          <w:i/>
        </w:rPr>
        <w:t xml:space="preserve">) </w:t>
      </w:r>
      <w:r w:rsidRPr="002C59D7">
        <w:rPr>
          <w:b/>
          <w:i/>
        </w:rPr>
        <w:t>D</w:t>
      </w:r>
      <w:r>
        <w:rPr>
          <w:b/>
          <w:i/>
        </w:rPr>
        <w:t xml:space="preserve"> </w:t>
      </w:r>
      <w:r w:rsidRPr="002C59D7">
        <w:rPr>
          <w:i/>
        </w:rPr>
        <w:t>:</w:t>
      </w:r>
      <w:r>
        <w:rPr>
          <w:i/>
        </w:rPr>
        <w:t xml:space="preserve"> 2</w:t>
      </w:r>
      <w:r w:rsidRPr="002C59D7">
        <w:rPr>
          <w:i/>
        </w:rPr>
        <w:t>5</w:t>
      </w:r>
      <w:r>
        <w:rPr>
          <w:i/>
        </w:rPr>
        <w:t xml:space="preserve"> </w:t>
      </w:r>
      <w:r w:rsidRPr="002C59D7">
        <w:rPr>
          <w:i/>
        </w:rPr>
        <w:t>=</w:t>
      </w:r>
      <w:r>
        <w:rPr>
          <w:i/>
        </w:rPr>
        <w:t xml:space="preserve"> </w:t>
      </w:r>
      <w:r w:rsidRPr="002C59D7">
        <w:rPr>
          <w:i/>
        </w:rPr>
        <w:t>0</w:t>
      </w:r>
      <w:r w:rsidRPr="002C59D7">
        <w:rPr>
          <w:i/>
        </w:rPr>
        <w:tab/>
      </w:r>
      <w:r w:rsidRPr="002C59D7">
        <w:rPr>
          <w:b/>
          <w:i/>
        </w:rPr>
        <w:t>D=…</w:t>
      </w:r>
    </w:p>
    <w:p w:rsidR="00D505E9" w:rsidRDefault="00D505E9" w:rsidP="007933C8">
      <w:pPr>
        <w:tabs>
          <w:tab w:val="left" w:pos="3225"/>
        </w:tabs>
        <w:spacing w:line="276" w:lineRule="auto"/>
        <w:rPr>
          <w:b/>
          <w:i/>
        </w:rPr>
      </w:pPr>
      <w:r>
        <w:rPr>
          <w:i/>
        </w:rPr>
        <w:t>c)</w:t>
      </w:r>
      <w:r w:rsidRPr="00C93351">
        <w:rPr>
          <w:i/>
        </w:rPr>
        <w:t xml:space="preserve"> </w:t>
      </w:r>
      <w:r w:rsidRPr="002C59D7">
        <w:rPr>
          <w:i/>
        </w:rPr>
        <w:t>(-2).</w:t>
      </w:r>
      <w:r>
        <w:rPr>
          <w:i/>
        </w:rPr>
        <w:t xml:space="preserve"> </w:t>
      </w:r>
      <w:r w:rsidRPr="002C59D7">
        <w:rPr>
          <w:b/>
          <w:i/>
        </w:rPr>
        <w:t>A</w:t>
      </w:r>
      <w:r>
        <w:rPr>
          <w:b/>
          <w:i/>
        </w:rPr>
        <w:t xml:space="preserve"> </w:t>
      </w:r>
      <w:r w:rsidRPr="002C59D7">
        <w:rPr>
          <w:i/>
        </w:rPr>
        <w:t>=</w:t>
      </w:r>
      <w:r>
        <w:rPr>
          <w:i/>
        </w:rPr>
        <w:t xml:space="preserve"> (+8)                           </w:t>
      </w:r>
      <w:r w:rsidRPr="002C59D7">
        <w:rPr>
          <w:b/>
          <w:i/>
        </w:rPr>
        <w:t>A=…</w:t>
      </w:r>
    </w:p>
    <w:p w:rsidR="00D505E9" w:rsidRPr="002C59D7" w:rsidRDefault="00D505E9" w:rsidP="007933C8">
      <w:pPr>
        <w:tabs>
          <w:tab w:val="left" w:pos="3225"/>
        </w:tabs>
        <w:spacing w:line="276" w:lineRule="auto"/>
        <w:rPr>
          <w:i/>
        </w:rPr>
      </w:pPr>
      <w:r w:rsidRPr="002C59D7">
        <w:rPr>
          <w:i/>
        </w:rPr>
        <w:t xml:space="preserve">d) </w:t>
      </w:r>
      <w:r>
        <w:rPr>
          <w:rFonts w:cs="Arial"/>
          <w:b/>
          <w:iCs/>
        </w:rPr>
        <w:t>□</w:t>
      </w:r>
      <w:r>
        <w:rPr>
          <w:b/>
          <w:iCs/>
        </w:rPr>
        <w:t xml:space="preserve">. </w:t>
      </w:r>
      <w:r w:rsidRPr="00CD64F7">
        <w:rPr>
          <w:bCs/>
          <w:iCs/>
        </w:rPr>
        <w:t>201</w:t>
      </w:r>
      <w:r>
        <w:rPr>
          <w:bCs/>
          <w:iCs/>
        </w:rPr>
        <w:t>3</w:t>
      </w:r>
      <w:r w:rsidRPr="00CD64F7">
        <w:rPr>
          <w:bCs/>
          <w:iCs/>
        </w:rPr>
        <w:t xml:space="preserve"> = 0</w:t>
      </w:r>
      <w:r>
        <w:rPr>
          <w:bCs/>
          <w:iCs/>
        </w:rPr>
        <w:t xml:space="preserve">                               </w:t>
      </w:r>
      <w:r w:rsidRPr="003D7267">
        <w:rPr>
          <w:rFonts w:cs="Arial"/>
          <w:b/>
          <w:iCs/>
        </w:rPr>
        <w:t>□</w:t>
      </w:r>
      <w:r>
        <w:rPr>
          <w:rFonts w:cs="Arial"/>
          <w:b/>
          <w:iCs/>
        </w:rPr>
        <w:t xml:space="preserve"> =….</w:t>
      </w:r>
    </w:p>
    <w:p w:rsidR="00D505E9" w:rsidRDefault="00D505E9" w:rsidP="007933C8">
      <w:pPr>
        <w:tabs>
          <w:tab w:val="left" w:pos="3225"/>
        </w:tabs>
        <w:spacing w:line="276" w:lineRule="auto"/>
        <w:rPr>
          <w:rFonts w:cs="Arial"/>
          <w:bCs/>
          <w:iCs/>
        </w:rPr>
      </w:pPr>
      <w:r w:rsidRPr="002C59D7">
        <w:rPr>
          <w:i/>
        </w:rPr>
        <w:t xml:space="preserve">e) </w:t>
      </w:r>
      <w:r>
        <w:rPr>
          <w:rFonts w:cs="Arial"/>
          <w:bCs/>
          <w:iCs/>
        </w:rPr>
        <w:t xml:space="preserve">- 60 + </w:t>
      </w:r>
      <w:r>
        <w:rPr>
          <w:rFonts w:cs="Arial"/>
          <w:bCs/>
          <w:iCs/>
        </w:rPr>
        <w:sym w:font="Wingdings" w:char="F04A"/>
      </w:r>
      <w:r>
        <w:rPr>
          <w:rFonts w:cs="Arial"/>
          <w:bCs/>
          <w:iCs/>
        </w:rPr>
        <w:t xml:space="preserve"> = -60                          </w:t>
      </w:r>
      <w:r w:rsidRPr="003D7267">
        <w:rPr>
          <w:rFonts w:cs="Arial"/>
          <w:b/>
          <w:bCs/>
          <w:iCs/>
        </w:rPr>
        <w:sym w:font="Wingdings" w:char="F04A"/>
      </w:r>
      <w:r>
        <w:rPr>
          <w:rFonts w:cs="Arial"/>
          <w:bCs/>
          <w:iCs/>
        </w:rPr>
        <w:t>= …..</w:t>
      </w:r>
    </w:p>
    <w:p w:rsidR="00D505E9" w:rsidRDefault="00D505E9" w:rsidP="007933C8">
      <w:pPr>
        <w:tabs>
          <w:tab w:val="left" w:pos="3225"/>
        </w:tabs>
      </w:pPr>
    </w:p>
    <w:p w:rsidR="00D505E9" w:rsidRDefault="00D505E9" w:rsidP="007933C8">
      <w:pPr>
        <w:rPr>
          <w:rFonts w:ascii="Arial" w:hAnsi="Arial" w:cs="Arial"/>
          <w:b/>
        </w:rPr>
      </w:pPr>
      <w:r w:rsidRPr="007933C8">
        <w:rPr>
          <w:b/>
        </w:rPr>
        <w:t>6. Aşağıdaki işlem ağacında boş bırakılan yerleri bulunuz.</w:t>
      </w:r>
      <w:r w:rsidRPr="00E35F72">
        <w:rPr>
          <w:rFonts w:ascii="Calibri" w:hAnsi="Calibri" w:cs="Arial"/>
          <w:sz w:val="22"/>
          <w:szCs w:val="22"/>
        </w:rPr>
        <w:t xml:space="preserve"> </w:t>
      </w:r>
      <w:r>
        <w:rPr>
          <w:b/>
        </w:rPr>
        <w:t>(10 puan)</w:t>
      </w:r>
    </w:p>
    <w:p w:rsidR="00D505E9" w:rsidRPr="007933C8" w:rsidRDefault="00D505E9" w:rsidP="007933C8">
      <w:pPr>
        <w:tabs>
          <w:tab w:val="left" w:pos="4942"/>
        </w:tabs>
      </w:pPr>
      <w:r>
        <w:rPr>
          <w:noProof/>
        </w:rPr>
        <w:pict>
          <v:shape id="Resim 25" o:spid="_x0000_s1029" type="#_x0000_t75" style="position:absolute;margin-left:114.75pt;margin-top:4.45pt;width:115.5pt;height:113.25pt;z-index:251656192;visibility:visible">
            <v:imagedata r:id="rId8" o:title=""/>
          </v:shape>
        </w:pict>
      </w:r>
    </w:p>
    <w:p w:rsidR="00D505E9" w:rsidRDefault="00D505E9" w:rsidP="007933C8">
      <w:pPr>
        <w:tabs>
          <w:tab w:val="left" w:pos="3225"/>
        </w:tabs>
      </w:pPr>
    </w:p>
    <w:p w:rsidR="00D505E9" w:rsidRPr="007933C8" w:rsidRDefault="00D505E9" w:rsidP="007933C8">
      <w:pPr>
        <w:tabs>
          <w:tab w:val="left" w:pos="3225"/>
        </w:tabs>
      </w:pPr>
    </w:p>
    <w:p w:rsidR="00D505E9" w:rsidRPr="007933C8" w:rsidRDefault="00D505E9" w:rsidP="007933C8">
      <w:pPr>
        <w:tabs>
          <w:tab w:val="left" w:pos="4942"/>
        </w:tabs>
      </w:pPr>
    </w:p>
    <w:p w:rsidR="00D505E9" w:rsidRPr="007933C8" w:rsidRDefault="00D505E9" w:rsidP="007933C8">
      <w:pPr>
        <w:tabs>
          <w:tab w:val="left" w:pos="4942"/>
        </w:tabs>
      </w:pPr>
    </w:p>
    <w:p w:rsidR="00D505E9" w:rsidRPr="007933C8" w:rsidRDefault="00D505E9" w:rsidP="007933C8">
      <w:pPr>
        <w:tabs>
          <w:tab w:val="left" w:pos="4942"/>
        </w:tabs>
      </w:pPr>
    </w:p>
    <w:p w:rsidR="00D505E9" w:rsidRPr="009B3F93" w:rsidRDefault="00D505E9" w:rsidP="00F649A9">
      <w:pPr>
        <w:tabs>
          <w:tab w:val="left" w:pos="4942"/>
        </w:tabs>
        <w:rPr>
          <w:b/>
        </w:rPr>
      </w:pPr>
      <w:r w:rsidRPr="009B3F93">
        <w:rPr>
          <w:b/>
        </w:rPr>
        <w:t>Aşağdaki çoktan seçmeli sorularda doğru cevabı işaretleyiniz. (8x5 = 40 Puan)</w:t>
      </w:r>
    </w:p>
    <w:p w:rsidR="00D505E9" w:rsidRPr="007933C8" w:rsidRDefault="00D505E9" w:rsidP="007933C8">
      <w:pPr>
        <w:tabs>
          <w:tab w:val="left" w:pos="4942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40pt;margin-top:8.75pt;width:0;height:512.25pt;z-index:251658240" o:connectortype="straight"/>
        </w:pict>
      </w:r>
    </w:p>
    <w:p w:rsidR="00D505E9" w:rsidRPr="001B2655" w:rsidRDefault="00D505E9" w:rsidP="00F649A9">
      <w:pPr>
        <w:rPr>
          <w:szCs w:val="20"/>
        </w:rPr>
      </w:pPr>
      <w:r w:rsidRPr="003D7267">
        <w:rPr>
          <w:b/>
          <w:szCs w:val="20"/>
        </w:rPr>
        <w:t>7.</w:t>
      </w:r>
      <w:r w:rsidRPr="00F649A9">
        <w:rPr>
          <w:szCs w:val="20"/>
        </w:rPr>
        <w:t xml:space="preserve"> </w:t>
      </w:r>
      <w:r>
        <w:rPr>
          <w:szCs w:val="20"/>
        </w:rPr>
        <w:tab/>
        <w:t xml:space="preserve">I.     </w:t>
      </w:r>
      <w:r w:rsidRPr="001B2655">
        <w:rPr>
          <w:szCs w:val="20"/>
        </w:rPr>
        <w:t>S</w:t>
      </w:r>
      <w:r>
        <w:rPr>
          <w:szCs w:val="20"/>
        </w:rPr>
        <w:t>ivas</w:t>
      </w:r>
      <w:r w:rsidRPr="001B2655">
        <w:rPr>
          <w:szCs w:val="20"/>
        </w:rPr>
        <w:t xml:space="preserve"> </w:t>
      </w:r>
      <w:r>
        <w:rPr>
          <w:szCs w:val="20"/>
        </w:rPr>
        <w:t xml:space="preserve">   </w:t>
      </w:r>
      <w:smartTag w:uri="urn:schemas-microsoft-com:office:smarttags" w:element="metricconverter">
        <w:smartTagPr>
          <w:attr w:name="ProductID" w:val="-15°C"/>
        </w:smartTagPr>
        <w:r>
          <w:rPr>
            <w:szCs w:val="20"/>
          </w:rPr>
          <w:t>-15°C</w:t>
        </w:r>
      </w:smartTag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Pr="003D7267">
        <w:rPr>
          <w:b/>
          <w:szCs w:val="20"/>
        </w:rPr>
        <w:t>11.</w:t>
      </w:r>
      <w:r w:rsidRPr="00F649A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F649A9">
        <w:rPr>
          <w:szCs w:val="20"/>
        </w:rPr>
        <w:t>(+4)</w:t>
      </w:r>
      <w:r>
        <w:rPr>
          <w:szCs w:val="20"/>
        </w:rPr>
        <w:t xml:space="preserve"> </w:t>
      </w:r>
      <w:r w:rsidRPr="0043238E">
        <w:rPr>
          <w:b/>
          <w:szCs w:val="20"/>
        </w:rPr>
        <w:t>-</w:t>
      </w:r>
      <w:r w:rsidRPr="00F649A9">
        <w:rPr>
          <w:szCs w:val="20"/>
        </w:rPr>
        <w:t xml:space="preserve"> </w:t>
      </w:r>
      <w:r>
        <w:rPr>
          <w:szCs w:val="20"/>
        </w:rPr>
        <w:t>A</w:t>
      </w:r>
      <w:r w:rsidRPr="00F649A9">
        <w:rPr>
          <w:szCs w:val="20"/>
        </w:rPr>
        <w:t xml:space="preserve"> =0</w:t>
      </w:r>
    </w:p>
    <w:p w:rsidR="00D505E9" w:rsidRPr="001B2655" w:rsidRDefault="00D505E9" w:rsidP="00F649A9">
      <w:pPr>
        <w:rPr>
          <w:szCs w:val="20"/>
        </w:rPr>
      </w:pPr>
      <w:r>
        <w:rPr>
          <w:szCs w:val="20"/>
        </w:rPr>
        <w:tab/>
        <w:t xml:space="preserve">II.   </w:t>
      </w:r>
      <w:r w:rsidRPr="001B2655">
        <w:rPr>
          <w:szCs w:val="20"/>
        </w:rPr>
        <w:t xml:space="preserve">Ankara </w:t>
      </w:r>
      <w:r>
        <w:rPr>
          <w:szCs w:val="20"/>
        </w:rPr>
        <w:t xml:space="preserve"> </w:t>
      </w:r>
      <w:smartTag w:uri="urn:schemas-microsoft-com:office:smarttags" w:element="metricconverter">
        <w:smartTagPr>
          <w:attr w:name="ProductID" w:val="-9°C"/>
        </w:smartTagPr>
        <w:r>
          <w:rPr>
            <w:szCs w:val="20"/>
          </w:rPr>
          <w:t>-9°C</w:t>
        </w:r>
      </w:smartTag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Pr="00F649A9">
        <w:rPr>
          <w:szCs w:val="20"/>
        </w:rPr>
        <w:t>Eşitliğinde “</w:t>
      </w:r>
      <w:r>
        <w:rPr>
          <w:szCs w:val="20"/>
        </w:rPr>
        <w:t>A</w:t>
      </w:r>
      <w:r w:rsidRPr="00F649A9">
        <w:rPr>
          <w:szCs w:val="20"/>
        </w:rPr>
        <w:t xml:space="preserve">” yerine aşağıdakilerden hangisi </w:t>
      </w:r>
    </w:p>
    <w:p w:rsidR="00D505E9" w:rsidRPr="001B2655" w:rsidRDefault="00D505E9" w:rsidP="00F649A9">
      <w:pPr>
        <w:rPr>
          <w:szCs w:val="20"/>
        </w:rPr>
      </w:pPr>
      <w:r>
        <w:rPr>
          <w:szCs w:val="20"/>
        </w:rPr>
        <w:tab/>
        <w:t xml:space="preserve">III. </w:t>
      </w:r>
      <w:r w:rsidRPr="001B2655">
        <w:rPr>
          <w:szCs w:val="20"/>
        </w:rPr>
        <w:t xml:space="preserve">İzmir </w:t>
      </w:r>
      <w:r>
        <w:rPr>
          <w:szCs w:val="20"/>
        </w:rPr>
        <w:t xml:space="preserve">     </w:t>
      </w:r>
      <w:smartTag w:uri="urn:schemas-microsoft-com:office:smarttags" w:element="metricconverter">
        <w:smartTagPr>
          <w:attr w:name="ProductID" w:val="16°C"/>
        </w:smartTagPr>
        <w:r>
          <w:rPr>
            <w:szCs w:val="20"/>
          </w:rPr>
          <w:t>16°C</w:t>
        </w:r>
      </w:smartTag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Pr="00F649A9">
        <w:rPr>
          <w:szCs w:val="20"/>
        </w:rPr>
        <w:t>yazılmalıdır?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</w:p>
    <w:p w:rsidR="00D505E9" w:rsidRPr="001B2655" w:rsidRDefault="00D505E9" w:rsidP="00F649A9">
      <w:pPr>
        <w:rPr>
          <w:szCs w:val="20"/>
        </w:rPr>
      </w:pPr>
      <w:r>
        <w:rPr>
          <w:szCs w:val="20"/>
        </w:rPr>
        <w:tab/>
        <w:t xml:space="preserve">IV. </w:t>
      </w:r>
      <w:r w:rsidRPr="001B2655">
        <w:rPr>
          <w:szCs w:val="20"/>
        </w:rPr>
        <w:t xml:space="preserve">İstanbul </w:t>
      </w:r>
      <w:r>
        <w:rPr>
          <w:szCs w:val="20"/>
        </w:rPr>
        <w:t xml:space="preserve"> </w:t>
      </w:r>
      <w:smartTag w:uri="urn:schemas-microsoft-com:office:smarttags" w:element="metricconverter">
        <w:smartTagPr>
          <w:attr w:name="ProductID" w:val="-6°C"/>
        </w:smartTagPr>
        <w:r>
          <w:rPr>
            <w:szCs w:val="20"/>
          </w:rPr>
          <w:t>-6°C</w:t>
        </w:r>
      </w:smartTag>
      <w:r>
        <w:rPr>
          <w:szCs w:val="20"/>
        </w:rPr>
        <w:tab/>
      </w:r>
    </w:p>
    <w:p w:rsidR="00D505E9" w:rsidRPr="00F649A9" w:rsidRDefault="00D505E9" w:rsidP="00F649A9">
      <w:pPr>
        <w:tabs>
          <w:tab w:val="left" w:pos="4942"/>
        </w:tabs>
        <w:rPr>
          <w:b/>
        </w:rPr>
      </w:pPr>
      <w:r w:rsidRPr="001B2655">
        <w:rPr>
          <w:szCs w:val="20"/>
        </w:rPr>
        <w:t>Yukarıda bazı illerin hava sıcaklıkları verilmiştir.</w:t>
      </w:r>
      <w:r>
        <w:rPr>
          <w:szCs w:val="20"/>
        </w:rPr>
        <w:tab/>
        <w:t xml:space="preserve">   </w:t>
      </w:r>
      <w:r>
        <w:rPr>
          <w:noProof/>
        </w:rPr>
        <w:t>A)  +4             B) +2           C)  -2            D) -4</w:t>
      </w:r>
      <w:r>
        <w:rPr>
          <w:szCs w:val="20"/>
        </w:rPr>
        <w:tab/>
      </w:r>
    </w:p>
    <w:p w:rsidR="00D505E9" w:rsidRDefault="00D505E9" w:rsidP="00F649A9">
      <w:pPr>
        <w:rPr>
          <w:szCs w:val="20"/>
        </w:rPr>
      </w:pPr>
      <w:r w:rsidRPr="001B2655">
        <w:rPr>
          <w:szCs w:val="20"/>
        </w:rPr>
        <w:t xml:space="preserve"> Buna göre hangi iki kent arasındaki sıcaklık </w:t>
      </w:r>
    </w:p>
    <w:p w:rsidR="00D505E9" w:rsidRPr="001B2655" w:rsidRDefault="00D505E9" w:rsidP="00F649A9">
      <w:pPr>
        <w:rPr>
          <w:szCs w:val="20"/>
        </w:rPr>
      </w:pPr>
      <w:r w:rsidRPr="001B2655">
        <w:rPr>
          <w:szCs w:val="20"/>
        </w:rPr>
        <w:t>farkı en fazladır?</w:t>
      </w:r>
    </w:p>
    <w:p w:rsidR="00D505E9" w:rsidRPr="001B2655" w:rsidRDefault="00D505E9" w:rsidP="00F649A9">
      <w:pPr>
        <w:rPr>
          <w:szCs w:val="20"/>
        </w:rPr>
      </w:pPr>
      <w:r w:rsidRPr="001B2655">
        <w:rPr>
          <w:szCs w:val="20"/>
        </w:rPr>
        <w:t>A) İstanbul – Ankara</w:t>
      </w:r>
      <w:r w:rsidRPr="001B2655">
        <w:rPr>
          <w:szCs w:val="20"/>
        </w:rPr>
        <w:tab/>
      </w:r>
      <w:r w:rsidRPr="001B2655">
        <w:rPr>
          <w:szCs w:val="20"/>
        </w:rPr>
        <w:tab/>
        <w:t>B) Ankara – İzmir</w:t>
      </w:r>
    </w:p>
    <w:p w:rsidR="00D505E9" w:rsidRPr="001B2655" w:rsidRDefault="00D505E9" w:rsidP="00F649A9">
      <w:pPr>
        <w:rPr>
          <w:szCs w:val="20"/>
        </w:rPr>
      </w:pPr>
      <w:r w:rsidRPr="001B2655">
        <w:rPr>
          <w:szCs w:val="20"/>
        </w:rPr>
        <w:t>C) S</w:t>
      </w:r>
      <w:r>
        <w:rPr>
          <w:szCs w:val="20"/>
        </w:rPr>
        <w:t>ivas</w:t>
      </w:r>
      <w:r w:rsidRPr="001B2655">
        <w:rPr>
          <w:szCs w:val="20"/>
        </w:rPr>
        <w:t xml:space="preserve"> – İstanbul</w:t>
      </w:r>
      <w:r w:rsidRPr="001B2655">
        <w:rPr>
          <w:szCs w:val="20"/>
        </w:rPr>
        <w:tab/>
      </w:r>
      <w:r w:rsidRPr="001B2655">
        <w:rPr>
          <w:szCs w:val="20"/>
        </w:rPr>
        <w:tab/>
        <w:t>D) İzmir – S</w:t>
      </w:r>
      <w:r>
        <w:rPr>
          <w:szCs w:val="20"/>
        </w:rPr>
        <w:t>ivas</w:t>
      </w:r>
    </w:p>
    <w:p w:rsidR="00D505E9" w:rsidRPr="007933C8" w:rsidRDefault="00D505E9" w:rsidP="007933C8">
      <w:pPr>
        <w:tabs>
          <w:tab w:val="left" w:pos="4942"/>
        </w:tabs>
      </w:pPr>
      <w:r>
        <w:tab/>
      </w:r>
      <w:r>
        <w:tab/>
      </w:r>
      <w:r w:rsidRPr="003D7267">
        <w:rPr>
          <w:b/>
        </w:rPr>
        <w:t>12.</w:t>
      </w:r>
      <w:r>
        <w:t xml:space="preserve">   </w:t>
      </w:r>
      <w:r w:rsidRPr="0043238E">
        <w:rPr>
          <w:rFonts w:ascii="Arial" w:hAnsi="Arial" w:cs="Arial"/>
          <w:sz w:val="20"/>
          <w:szCs w:val="20"/>
        </w:rPr>
        <w:t xml:space="preserve"> </w:t>
      </w:r>
      <w:r w:rsidRPr="00986C5A">
        <w:rPr>
          <w:rFonts w:ascii="Arial" w:hAnsi="Arial" w:cs="Arial"/>
          <w:position w:val="-24"/>
          <w:sz w:val="20"/>
          <w:szCs w:val="20"/>
        </w:rPr>
        <w:object w:dxaOrig="639" w:dyaOrig="580">
          <v:shape id="_x0000_i1027" type="#_x0000_t75" style="width:32.25pt;height:29.25pt" o:ole="">
            <v:imagedata r:id="rId9" o:title=""/>
          </v:shape>
          <o:OLEObject Type="Embed" ProgID="Equation.DSMT4" ShapeID="_x0000_i1027" DrawAspect="Content" ObjectID="_1475950530" r:id="rId10"/>
        </w:object>
      </w:r>
      <w:r>
        <w:rPr>
          <w:rFonts w:ascii="Arial" w:hAnsi="Arial" w:cs="Arial"/>
          <w:sz w:val="20"/>
          <w:szCs w:val="20"/>
        </w:rPr>
        <w:t>işleminin sonucu kaçtır?</w:t>
      </w:r>
    </w:p>
    <w:p w:rsidR="00D505E9" w:rsidRDefault="00D505E9" w:rsidP="00F649A9">
      <w:pPr>
        <w:rPr>
          <w:b/>
        </w:rPr>
      </w:pPr>
      <w:r>
        <w:rPr>
          <w:noProof/>
        </w:rPr>
        <w:pict>
          <v:shape id="Resim 62" o:spid="_x0000_s1031" type="#_x0000_t75" style="position:absolute;margin-left:254.25pt;margin-top:5pt;width:205.5pt;height:27.75pt;z-index:251659264;visibility:visible">
            <v:imagedata r:id="rId11" o:title=""/>
          </v:shape>
        </w:pic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D505E9" w:rsidRDefault="00D505E9" w:rsidP="00F649A9">
      <w:r>
        <w:rPr>
          <w:b/>
        </w:rPr>
        <w:t>8.</w:t>
      </w:r>
      <w:r w:rsidRPr="00F649A9">
        <w:t xml:space="preserve"> </w:t>
      </w:r>
      <w:r w:rsidRPr="00252A7E">
        <w:t>Aşağıdakilerden hangisi bir rasyonel sayı</w:t>
      </w:r>
      <w:r>
        <w:tab/>
      </w:r>
      <w:r>
        <w:tab/>
      </w:r>
    </w:p>
    <w:p w:rsidR="00D505E9" w:rsidRPr="00355385" w:rsidRDefault="00D505E9" w:rsidP="00F649A9">
      <w:r w:rsidRPr="00252A7E">
        <w:t xml:space="preserve"> </w:t>
      </w:r>
      <w:r w:rsidRPr="00252A7E">
        <w:rPr>
          <w:u w:val="single"/>
        </w:rPr>
        <w:t>değildir?</w:t>
      </w: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505E9" w:rsidRDefault="00D505E9" w:rsidP="00F649A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505E9" w:rsidRDefault="00D505E9" w:rsidP="00F649A9">
      <w:r w:rsidRPr="00252A7E">
        <w:t xml:space="preserve">A)  </w:t>
      </w:r>
      <w:r w:rsidRPr="00252A7E">
        <w:rPr>
          <w:position w:val="-24"/>
        </w:rPr>
        <w:object w:dxaOrig="480" w:dyaOrig="620">
          <v:shape id="_x0000_i1028" type="#_x0000_t75" style="width:24.75pt;height:30.75pt" o:ole="">
            <v:imagedata r:id="rId12" o:title=""/>
          </v:shape>
          <o:OLEObject Type="Embed" ProgID="Equation.DSMT4" ShapeID="_x0000_i1028" DrawAspect="Content" ObjectID="_1475950531" r:id="rId13"/>
        </w:object>
      </w:r>
      <w:r w:rsidRPr="00252A7E">
        <w:t xml:space="preserve">           B)  -</w:t>
      </w:r>
      <w:r w:rsidRPr="00252A7E">
        <w:rPr>
          <w:position w:val="-24"/>
        </w:rPr>
        <w:object w:dxaOrig="360" w:dyaOrig="620">
          <v:shape id="_x0000_i1029" type="#_x0000_t75" style="width:18pt;height:30.75pt" o:ole="">
            <v:imagedata r:id="rId14" o:title=""/>
          </v:shape>
          <o:OLEObject Type="Embed" ProgID="Equation.DSMT4" ShapeID="_x0000_i1029" DrawAspect="Content" ObjectID="_1475950532" r:id="rId15"/>
        </w:object>
      </w:r>
      <w:r w:rsidRPr="00252A7E">
        <w:t xml:space="preserve">       </w:t>
      </w:r>
      <w:r>
        <w:t xml:space="preserve"> </w:t>
      </w:r>
      <w:r w:rsidRPr="00252A7E">
        <w:t xml:space="preserve">C) </w:t>
      </w:r>
      <w:r>
        <w:t xml:space="preserve"> </w:t>
      </w:r>
      <w:r w:rsidRPr="00252A7E">
        <w:rPr>
          <w:position w:val="-24"/>
        </w:rPr>
        <w:object w:dxaOrig="360" w:dyaOrig="620">
          <v:shape id="_x0000_i1030" type="#_x0000_t75" style="width:18pt;height:30.75pt" o:ole="">
            <v:imagedata r:id="rId16" o:title=""/>
          </v:shape>
          <o:OLEObject Type="Embed" ProgID="Equation.DSMT4" ShapeID="_x0000_i1030" DrawAspect="Content" ObjectID="_1475950533" r:id="rId17"/>
        </w:object>
      </w:r>
      <w:r w:rsidRPr="00252A7E">
        <w:t xml:space="preserve">      D) </w:t>
      </w:r>
      <w:r>
        <w:t xml:space="preserve"> </w:t>
      </w:r>
      <w:r w:rsidRPr="00252A7E">
        <w:rPr>
          <w:position w:val="-24"/>
        </w:rPr>
        <w:object w:dxaOrig="360" w:dyaOrig="620">
          <v:shape id="_x0000_i1031" type="#_x0000_t75" style="width:18pt;height:30.75pt" o:ole="">
            <v:imagedata r:id="rId18" o:title=""/>
          </v:shape>
          <o:OLEObject Type="Embed" ProgID="Equation.DSMT4" ShapeID="_x0000_i1031" DrawAspect="Content" ObjectID="_1475950534" r:id="rId19"/>
        </w:object>
      </w:r>
    </w:p>
    <w:p w:rsidR="00D505E9" w:rsidRPr="003D7267" w:rsidRDefault="00D505E9" w:rsidP="00F649A9">
      <w:pPr>
        <w:rPr>
          <w:b/>
        </w:rPr>
      </w:pPr>
      <w:r>
        <w:rPr>
          <w:noProof/>
        </w:rPr>
        <w:pict>
          <v:shape id="Resim 65" o:spid="_x0000_s1032" type="#_x0000_t75" style="position:absolute;margin-left:263.25pt;margin-top:7.1pt;width:221.25pt;height:77.25pt;z-index:251660288;visibility:visible">
            <v:imagedata r:id="rId20" o:title=""/>
          </v:shape>
        </w:pict>
      </w:r>
    </w:p>
    <w:p w:rsidR="00D505E9" w:rsidRDefault="00D505E9" w:rsidP="00F649A9">
      <w:r w:rsidRPr="003D7267">
        <w:rPr>
          <w:b/>
        </w:rPr>
        <w:tab/>
      </w:r>
      <w:r w:rsidRPr="003D7267">
        <w:rPr>
          <w:b/>
        </w:rPr>
        <w:tab/>
      </w:r>
      <w:r w:rsidRPr="003D7267">
        <w:rPr>
          <w:b/>
        </w:rPr>
        <w:tab/>
      </w:r>
      <w:r w:rsidRPr="003D7267">
        <w:rPr>
          <w:b/>
        </w:rPr>
        <w:tab/>
      </w:r>
      <w:r w:rsidRPr="003D7267">
        <w:rPr>
          <w:b/>
        </w:rPr>
        <w:tab/>
      </w:r>
      <w:r w:rsidRPr="003D7267">
        <w:rPr>
          <w:b/>
        </w:rPr>
        <w:tab/>
      </w:r>
      <w:r w:rsidRPr="003D7267">
        <w:rPr>
          <w:b/>
        </w:rPr>
        <w:tab/>
        <w:t>13</w:t>
      </w:r>
      <w:r>
        <w:t>.</w:t>
      </w:r>
      <w:r>
        <w:tab/>
      </w:r>
      <w:r>
        <w:tab/>
      </w:r>
      <w:r>
        <w:tab/>
      </w:r>
      <w:r>
        <w:tab/>
      </w:r>
      <w:r>
        <w:tab/>
      </w:r>
    </w:p>
    <w:p w:rsidR="00D505E9" w:rsidRDefault="00D505E9" w:rsidP="00F649A9">
      <w:pPr>
        <w:jc w:val="both"/>
        <w:rPr>
          <w:b/>
        </w:rPr>
      </w:pPr>
    </w:p>
    <w:p w:rsidR="00D505E9" w:rsidRDefault="00D505E9" w:rsidP="00F649A9">
      <w:pPr>
        <w:jc w:val="both"/>
        <w:rPr>
          <w:b/>
        </w:rPr>
      </w:pPr>
    </w:p>
    <w:p w:rsidR="00D505E9" w:rsidRDefault="00D505E9" w:rsidP="00F649A9">
      <w:pPr>
        <w:jc w:val="both"/>
        <w:rPr>
          <w:b/>
        </w:rPr>
      </w:pPr>
    </w:p>
    <w:p w:rsidR="00D505E9" w:rsidRDefault="00D505E9" w:rsidP="00F649A9">
      <w:pPr>
        <w:jc w:val="both"/>
        <w:rPr>
          <w:noProof/>
        </w:rPr>
      </w:pPr>
      <w:r>
        <w:rPr>
          <w:b/>
        </w:rPr>
        <w:t xml:space="preserve">9.  </w:t>
      </w:r>
      <w:r w:rsidRPr="00F649A9">
        <w:rPr>
          <w:noProof/>
        </w:rPr>
        <w:t xml:space="preserve"> </w:t>
      </w:r>
      <w:r>
        <w:rPr>
          <w:noProof/>
        </w:rPr>
        <w:t>a=  2.(-3</w:t>
      </w:r>
      <w:r w:rsidRPr="00480CFB">
        <w:rPr>
          <w:noProof/>
        </w:rPr>
        <w:t xml:space="preserve">) </w:t>
      </w:r>
      <w:r>
        <w:rPr>
          <w:noProof/>
        </w:rPr>
        <w:t xml:space="preserve">     ve   b= (-15) : </w:t>
      </w:r>
      <w:r w:rsidRPr="00480CFB">
        <w:rPr>
          <w:noProof/>
        </w:rPr>
        <w:t>(</w:t>
      </w:r>
      <w:r>
        <w:rPr>
          <w:noProof/>
        </w:rPr>
        <w:t xml:space="preserve"> </w:t>
      </w:r>
      <w:r w:rsidRPr="00480CFB">
        <w:rPr>
          <w:noProof/>
        </w:rPr>
        <w:t xml:space="preserve">3) </w:t>
      </w:r>
    </w:p>
    <w:p w:rsidR="00D505E9" w:rsidRPr="00480CFB" w:rsidRDefault="00D505E9" w:rsidP="00F649A9">
      <w:pPr>
        <w:jc w:val="both"/>
        <w:rPr>
          <w:noProof/>
        </w:rPr>
      </w:pPr>
    </w:p>
    <w:p w:rsidR="00D505E9" w:rsidRPr="00480CFB" w:rsidRDefault="00D505E9" w:rsidP="00F649A9">
      <w:pPr>
        <w:pStyle w:val="ListParagraph"/>
        <w:ind w:left="0"/>
        <w:rPr>
          <w:noProof/>
        </w:rPr>
      </w:pPr>
      <w:r w:rsidRPr="00480CFB">
        <w:rPr>
          <w:noProof/>
        </w:rPr>
        <w:t xml:space="preserve"> olduğuna göre </w:t>
      </w:r>
      <w:r w:rsidRPr="00480CFB">
        <w:rPr>
          <w:b/>
          <w:noProof/>
        </w:rPr>
        <w:t>a+b</w:t>
      </w:r>
      <w:r w:rsidRPr="00480CFB">
        <w:rPr>
          <w:noProof/>
        </w:rPr>
        <w:t xml:space="preserve"> kaçtır?</w:t>
      </w:r>
    </w:p>
    <w:p w:rsidR="00D505E9" w:rsidRDefault="00D505E9" w:rsidP="00F649A9">
      <w:pPr>
        <w:pStyle w:val="ListParagraph"/>
        <w:ind w:left="0"/>
        <w:rPr>
          <w:noProof/>
        </w:rPr>
      </w:pPr>
      <w:r>
        <w:rPr>
          <w:noProof/>
        </w:rPr>
        <w:pict>
          <v:shape id="Resim 66" o:spid="_x0000_s1033" type="#_x0000_t75" style="position:absolute;margin-left:272.25pt;margin-top:9.2pt;width:194.25pt;height:65.25pt;z-index:251661312;visibility:visible">
            <v:imagedata r:id="rId21" o:title=""/>
          </v:shape>
        </w:pict>
      </w:r>
      <w:r>
        <w:rPr>
          <w:noProof/>
        </w:rPr>
        <w:t xml:space="preserve"> </w:t>
      </w:r>
    </w:p>
    <w:p w:rsidR="00D505E9" w:rsidRPr="00480CFB" w:rsidRDefault="00D505E9" w:rsidP="00F649A9">
      <w:pPr>
        <w:pStyle w:val="ListParagraph"/>
        <w:numPr>
          <w:ilvl w:val="0"/>
          <w:numId w:val="36"/>
        </w:numPr>
        <w:rPr>
          <w:noProof/>
        </w:rPr>
      </w:pPr>
      <w:r w:rsidRPr="00480CFB">
        <w:rPr>
          <w:noProof/>
        </w:rPr>
        <w:t>1</w:t>
      </w:r>
      <w:r>
        <w:rPr>
          <w:noProof/>
        </w:rPr>
        <w:t>1</w:t>
      </w:r>
      <w:r w:rsidRPr="00480CFB">
        <w:rPr>
          <w:noProof/>
        </w:rPr>
        <w:tab/>
      </w:r>
      <w:r w:rsidRPr="00480CFB">
        <w:rPr>
          <w:noProof/>
        </w:rPr>
        <w:tab/>
        <w:t>B</w:t>
      </w:r>
      <w:r>
        <w:rPr>
          <w:noProof/>
        </w:rPr>
        <w:t>)-</w:t>
      </w:r>
      <w:r w:rsidRPr="00480CFB">
        <w:rPr>
          <w:noProof/>
        </w:rPr>
        <w:t>1</w:t>
      </w:r>
      <w:r>
        <w:rPr>
          <w:noProof/>
        </w:rPr>
        <w:t xml:space="preserve">          </w:t>
      </w:r>
      <w:r w:rsidRPr="00480CFB">
        <w:rPr>
          <w:noProof/>
        </w:rPr>
        <w:t>C)7</w:t>
      </w:r>
      <w:r>
        <w:rPr>
          <w:noProof/>
        </w:rPr>
        <w:t xml:space="preserve"> </w:t>
      </w:r>
      <w:r w:rsidRPr="00480CFB">
        <w:rPr>
          <w:noProof/>
        </w:rPr>
        <w:tab/>
      </w:r>
      <w:r>
        <w:rPr>
          <w:noProof/>
        </w:rPr>
        <w:t xml:space="preserve">  </w:t>
      </w:r>
      <w:r w:rsidRPr="00480CFB">
        <w:rPr>
          <w:noProof/>
        </w:rPr>
        <w:t>D</w:t>
      </w:r>
      <w:r>
        <w:rPr>
          <w:noProof/>
        </w:rPr>
        <w:t>)-11</w:t>
      </w:r>
      <w:r>
        <w:rPr>
          <w:noProof/>
        </w:rPr>
        <w:tab/>
      </w:r>
      <w:r>
        <w:rPr>
          <w:noProof/>
        </w:rPr>
        <w:tab/>
      </w:r>
      <w:r w:rsidRPr="003D7267">
        <w:rPr>
          <w:b/>
          <w:noProof/>
        </w:rPr>
        <w:t>14.</w:t>
      </w:r>
      <w:r w:rsidRPr="0043238E">
        <w:rPr>
          <w:noProof/>
        </w:rPr>
        <w:t xml:space="preserve"> </w:t>
      </w:r>
    </w:p>
    <w:p w:rsidR="00D505E9" w:rsidRDefault="00D505E9" w:rsidP="00F649A9">
      <w:pPr>
        <w:ind w:left="180" w:hanging="180"/>
      </w:pPr>
    </w:p>
    <w:p w:rsidR="00D505E9" w:rsidRDefault="00D505E9" w:rsidP="007933C8">
      <w:pPr>
        <w:tabs>
          <w:tab w:val="left" w:pos="4942"/>
        </w:tabs>
        <w:rPr>
          <w:b/>
        </w:rPr>
      </w:pPr>
      <w:r>
        <w:rPr>
          <w:noProof/>
        </w:rPr>
        <w:pict>
          <v:shape id="Resim 3" o:spid="_x0000_s1034" type="#_x0000_t75" style="position:absolute;margin-left:19.5pt;margin-top:11.35pt;width:222pt;height:42pt;z-index:251657216;visibility:visible">
            <v:imagedata r:id="rId22" o:title=""/>
          </v:shape>
        </w:pict>
      </w:r>
    </w:p>
    <w:p w:rsidR="00D505E9" w:rsidRDefault="00D505E9" w:rsidP="00F649A9">
      <w:pPr>
        <w:rPr>
          <w:b/>
        </w:rPr>
      </w:pPr>
    </w:p>
    <w:p w:rsidR="00D505E9" w:rsidRDefault="00D505E9" w:rsidP="00F649A9">
      <w:pPr>
        <w:rPr>
          <w:rFonts w:ascii="Calibri" w:hAnsi="Calibri"/>
        </w:rPr>
      </w:pPr>
      <w:r>
        <w:rPr>
          <w:b/>
        </w:rPr>
        <w:t>10.</w:t>
      </w:r>
      <w:r w:rsidRPr="00F649A9">
        <w:rPr>
          <w:rFonts w:ascii="Calibri" w:hAnsi="Calibri"/>
          <w:noProof/>
        </w:rPr>
        <w:t xml:space="preserve"> </w:t>
      </w:r>
      <w:r w:rsidRPr="007850C1">
        <w:rPr>
          <w:rFonts w:ascii="Calibri" w:hAnsi="Calibri"/>
        </w:rPr>
        <w:t xml:space="preserve">         </w:t>
      </w:r>
    </w:p>
    <w:p w:rsidR="00D505E9" w:rsidRDefault="00D505E9" w:rsidP="00F649A9">
      <w:pPr>
        <w:rPr>
          <w:rFonts w:ascii="Calibri" w:hAnsi="Calibri"/>
        </w:rPr>
      </w:pPr>
    </w:p>
    <w:p w:rsidR="00D505E9" w:rsidRPr="007850C1" w:rsidRDefault="00D505E9" w:rsidP="00F649A9">
      <w:pPr>
        <w:rPr>
          <w:rFonts w:ascii="Calibri" w:hAnsi="Calibri"/>
        </w:rPr>
      </w:pPr>
      <w:r w:rsidRPr="007850C1">
        <w:rPr>
          <w:rFonts w:ascii="Calibri" w:hAnsi="Calibri"/>
        </w:rPr>
        <w:t xml:space="preserve">Yukarıdaki tırtılın üzerinde sorulan işlemin </w:t>
      </w:r>
    </w:p>
    <w:p w:rsidR="00D505E9" w:rsidRPr="007850C1" w:rsidRDefault="00D505E9" w:rsidP="00F649A9">
      <w:pPr>
        <w:rPr>
          <w:rFonts w:ascii="Calibri" w:hAnsi="Calibri"/>
        </w:rPr>
      </w:pPr>
      <w:r w:rsidRPr="007850C1">
        <w:rPr>
          <w:rFonts w:ascii="Calibri" w:hAnsi="Calibri"/>
        </w:rPr>
        <w:t>sonucu kaçtır?</w:t>
      </w:r>
    </w:p>
    <w:p w:rsidR="00D505E9" w:rsidRDefault="00D505E9" w:rsidP="007933C8">
      <w:pPr>
        <w:tabs>
          <w:tab w:val="left" w:pos="4942"/>
        </w:tabs>
        <w:rPr>
          <w:b/>
        </w:rPr>
      </w:pPr>
    </w:p>
    <w:p w:rsidR="00D505E9" w:rsidRDefault="00D505E9" w:rsidP="007933C8">
      <w:pPr>
        <w:tabs>
          <w:tab w:val="left" w:pos="4942"/>
        </w:tabs>
        <w:rPr>
          <w:b/>
        </w:rPr>
      </w:pPr>
      <w:r>
        <w:rPr>
          <w:noProof/>
        </w:rPr>
        <w:t>A)  -6             B) -3           C)  3            D)6</w:t>
      </w:r>
    </w:p>
    <w:p w:rsidR="00D505E9" w:rsidRDefault="00D505E9" w:rsidP="007933C8">
      <w:pPr>
        <w:tabs>
          <w:tab w:val="left" w:pos="4942"/>
        </w:tabs>
        <w:rPr>
          <w:b/>
        </w:rPr>
      </w:pPr>
    </w:p>
    <w:p w:rsidR="00D505E9" w:rsidRDefault="00D505E9" w:rsidP="007933C8">
      <w:pPr>
        <w:tabs>
          <w:tab w:val="left" w:pos="4942"/>
        </w:tabs>
        <w:rPr>
          <w:b/>
        </w:rPr>
      </w:pPr>
      <w:r>
        <w:rPr>
          <w:noProof/>
        </w:rPr>
        <w:pict>
          <v:shape id="Resim 92" o:spid="_x0000_s1035" type="#_x0000_t75" style="position:absolute;margin-left:27.75pt;margin-top:6.1pt;width:104.25pt;height:31.5pt;z-index:251662336;visibility:visible">
            <v:imagedata r:id="rId23" o:title=""/>
          </v:shape>
        </w:pict>
      </w:r>
    </w:p>
    <w:p w:rsidR="00D505E9" w:rsidRDefault="00D505E9" w:rsidP="007933C8">
      <w:pPr>
        <w:tabs>
          <w:tab w:val="left" w:pos="4942"/>
        </w:tabs>
        <w:rPr>
          <w:b/>
        </w:rPr>
      </w:pPr>
      <w:r>
        <w:rPr>
          <w:b/>
        </w:rPr>
        <w:t>15.                                           rasyonel sayılarını büyükten küçüğe sıralayınız.</w:t>
      </w:r>
      <w:r w:rsidRPr="001B3B92">
        <w:rPr>
          <w:b/>
        </w:rPr>
        <w:t xml:space="preserve"> </w:t>
      </w:r>
      <w:r w:rsidRPr="004A4C2C">
        <w:rPr>
          <w:b/>
        </w:rPr>
        <w:t>(Extra 10 puan)</w:t>
      </w:r>
    </w:p>
    <w:p w:rsidR="00D505E9" w:rsidRDefault="00D505E9" w:rsidP="007933C8">
      <w:pPr>
        <w:tabs>
          <w:tab w:val="left" w:pos="4942"/>
        </w:tabs>
        <w:rPr>
          <w:b/>
        </w:rPr>
      </w:pPr>
    </w:p>
    <w:p w:rsidR="00D505E9" w:rsidRPr="004A4C2C" w:rsidRDefault="00D505E9" w:rsidP="001B3B92">
      <w:pPr>
        <w:tabs>
          <w:tab w:val="left" w:pos="4942"/>
        </w:tabs>
        <w:jc w:val="right"/>
        <w:rPr>
          <w:b/>
        </w:rPr>
      </w:pPr>
    </w:p>
    <w:p w:rsidR="00D505E9" w:rsidRDefault="00D505E9" w:rsidP="00D52923">
      <w:pPr>
        <w:rPr>
          <w:b/>
        </w:rPr>
      </w:pPr>
      <w:hyperlink r:id="rId24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D505E9" w:rsidRDefault="00D505E9" w:rsidP="007933C8">
      <w:pPr>
        <w:tabs>
          <w:tab w:val="left" w:pos="4942"/>
        </w:tabs>
        <w:rPr>
          <w:b/>
        </w:rPr>
      </w:pPr>
    </w:p>
    <w:p w:rsidR="00D505E9" w:rsidRPr="003D7267" w:rsidRDefault="00D505E9" w:rsidP="000D0457">
      <w:pPr>
        <w:tabs>
          <w:tab w:val="left" w:pos="4942"/>
        </w:tabs>
        <w:rPr>
          <w:i/>
        </w:rPr>
      </w:pPr>
      <w:r w:rsidRPr="00ED2812">
        <w:rPr>
          <w:b/>
          <w:u w:val="single"/>
        </w:rPr>
        <w:t>NOT:</w:t>
      </w:r>
      <w:r w:rsidRPr="00ED2812">
        <w:t xml:space="preserve"> </w:t>
      </w:r>
      <w:r w:rsidRPr="003D7267">
        <w:rPr>
          <w:i/>
        </w:rPr>
        <w:t>Süre 1 ders saati olup doğru cevapların puanları yanlarında yazmaktadır.</w:t>
      </w:r>
    </w:p>
    <w:p w:rsidR="00D505E9" w:rsidRDefault="00D505E9" w:rsidP="000D0457">
      <w:pPr>
        <w:tabs>
          <w:tab w:val="left" w:pos="4942"/>
        </w:tabs>
      </w:pPr>
    </w:p>
    <w:p w:rsidR="00D505E9" w:rsidRDefault="00D505E9" w:rsidP="009D57D6">
      <w:pPr>
        <w:tabs>
          <w:tab w:val="left" w:pos="4942"/>
        </w:tabs>
        <w:jc w:val="center"/>
      </w:pPr>
      <w:r w:rsidRPr="00D22F6E">
        <w:rPr>
          <w:rFonts w:ascii="Comic Sans MS" w:hAnsi="Comic Sans MS"/>
          <w:color w:val="000000"/>
          <w:sz w:val="32"/>
          <w:szCs w:val="32"/>
        </w:rPr>
        <w:t>BAŞARILAR…</w:t>
      </w:r>
    </w:p>
    <w:p w:rsidR="00D505E9" w:rsidRDefault="00D505E9" w:rsidP="000D0457">
      <w:pPr>
        <w:tabs>
          <w:tab w:val="left" w:pos="4942"/>
        </w:tabs>
      </w:pPr>
    </w:p>
    <w:p w:rsidR="00D505E9" w:rsidRPr="001B3B92" w:rsidRDefault="00D505E9" w:rsidP="009D57D6">
      <w:pPr>
        <w:ind w:left="3540" w:firstLine="708"/>
        <w:rPr>
          <w:rFonts w:ascii="Comic Sans MS" w:hAnsi="Comic Sans MS" w:cs="Rod"/>
          <w:color w:val="000000"/>
          <w:lang w:bidi="he-IL"/>
        </w:rPr>
      </w:pP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 w:rsidRPr="009D57D6">
        <w:rPr>
          <w:rFonts w:ascii="Comic Sans MS" w:hAnsi="Comic Sans MS" w:cs="Rod"/>
          <w:color w:val="000000"/>
          <w:sz w:val="32"/>
          <w:szCs w:val="32"/>
          <w:lang w:bidi="he-IL"/>
        </w:rPr>
        <w:t xml:space="preserve">        </w:t>
      </w:r>
      <w:r>
        <w:rPr>
          <w:rFonts w:ascii="Comic Sans MS" w:hAnsi="Comic Sans MS" w:cs="Rod"/>
          <w:color w:val="000000"/>
          <w:sz w:val="32"/>
          <w:szCs w:val="32"/>
          <w:lang w:bidi="he-IL"/>
        </w:rPr>
        <w:t xml:space="preserve"> </w:t>
      </w:r>
      <w:r w:rsidRPr="009D57D6">
        <w:rPr>
          <w:rFonts w:ascii="Comic Sans MS" w:hAnsi="Comic Sans MS" w:cs="Rod"/>
          <w:color w:val="000000"/>
          <w:sz w:val="32"/>
          <w:szCs w:val="32"/>
          <w:lang w:bidi="he-IL"/>
        </w:rPr>
        <w:t xml:space="preserve">   </w:t>
      </w:r>
      <w:r w:rsidRPr="001B3B92">
        <w:rPr>
          <w:rFonts w:ascii="Comic Sans MS" w:hAnsi="Comic Sans MS" w:cs="Rod"/>
          <w:b/>
          <w:i/>
          <w:color w:val="000000"/>
          <w:lang w:bidi="he-IL"/>
        </w:rPr>
        <w:t>Umut KARAGÜLLE</w:t>
      </w:r>
    </w:p>
    <w:p w:rsidR="00D505E9" w:rsidRPr="001B3B92" w:rsidRDefault="00D505E9" w:rsidP="001B3B92">
      <w:pPr>
        <w:ind w:left="6372" w:firstLine="708"/>
        <w:rPr>
          <w:rFonts w:ascii="Comic Sans MS" w:hAnsi="Comic Sans MS" w:cs="Rod"/>
          <w:b/>
          <w:color w:val="000000"/>
          <w:lang w:bidi="he-IL"/>
        </w:rPr>
      </w:pPr>
      <w:r w:rsidRPr="001B3B92">
        <w:rPr>
          <w:rFonts w:ascii="Comic Sans MS" w:hAnsi="Comic Sans MS" w:cs="Rod"/>
          <w:b/>
          <w:color w:val="000000"/>
          <w:lang w:bidi="he-IL"/>
        </w:rPr>
        <w:t xml:space="preserve">    </w:t>
      </w:r>
      <w:r w:rsidRPr="001B3B92">
        <w:rPr>
          <w:rFonts w:ascii="Comic Sans MS" w:hAnsi="Comic Sans MS" w:cs="Rod"/>
          <w:b/>
          <w:color w:val="000000"/>
          <w:lang w:bidi="he-IL"/>
        </w:rPr>
        <w:tab/>
        <w:t xml:space="preserve">  </w:t>
      </w:r>
      <w:r w:rsidRPr="001B3B92">
        <w:rPr>
          <w:rFonts w:ascii="Comic Sans MS" w:hAnsi="Comic Sans MS" w:cs="Rod"/>
          <w:b/>
          <w:i/>
          <w:color w:val="000000"/>
          <w:lang w:bidi="he-IL"/>
        </w:rPr>
        <w:t>Matematik Öğretmeni</w:t>
      </w:r>
    </w:p>
    <w:sectPr w:rsidR="00D505E9" w:rsidRPr="001B3B92" w:rsidSect="004E6D89">
      <w:pgSz w:w="11906" w:h="16838"/>
      <w:pgMar w:top="719" w:right="746" w:bottom="1417" w:left="540" w:header="708" w:footer="708" w:gutter="0"/>
      <w:cols w:sep="1" w:space="708" w:equalWidth="0">
        <w:col w:w="1062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Nimbus Roman No9 L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Rod">
    <w:panose1 w:val="02030509050101010101"/>
    <w:charset w:val="B1"/>
    <w:family w:val="modern"/>
    <w:pitch w:val="fixed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.25pt;height:2.25pt" o:bullet="t">
        <v:imagedata r:id="rId1" o:title=""/>
      </v:shape>
    </w:pict>
  </w:numPicBullet>
  <w:numPicBullet w:numPicBulletId="1">
    <w:pict>
      <v:shape id="_x0000_i1026" type="#_x0000_t75" style="width:11.25pt;height:11.25pt" o:bullet="t">
        <v:imagedata r:id="rId2" o:title=""/>
      </v:shape>
    </w:pict>
  </w:numPicBullet>
  <w:abstractNum w:abstractNumId="0">
    <w:nsid w:val="01DC0628"/>
    <w:multiLevelType w:val="hybridMultilevel"/>
    <w:tmpl w:val="C1766D3E"/>
    <w:lvl w:ilvl="0" w:tplc="041F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31732A2"/>
    <w:multiLevelType w:val="hybridMultilevel"/>
    <w:tmpl w:val="1518BE5C"/>
    <w:lvl w:ilvl="0" w:tplc="72CEE62E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74A4C4D"/>
    <w:multiLevelType w:val="hybridMultilevel"/>
    <w:tmpl w:val="176CE8E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BAD2E65"/>
    <w:multiLevelType w:val="hybridMultilevel"/>
    <w:tmpl w:val="BBC624F2"/>
    <w:lvl w:ilvl="0" w:tplc="A6C8F0FA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0E724C65"/>
    <w:multiLevelType w:val="hybridMultilevel"/>
    <w:tmpl w:val="80FCBE8E"/>
    <w:lvl w:ilvl="0" w:tplc="D2F0017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FE44682"/>
    <w:multiLevelType w:val="hybridMultilevel"/>
    <w:tmpl w:val="75F0EA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</w:pPr>
      <w:rPr>
        <w:rFonts w:ascii="Symbol" w:hAnsi="Symbol" w:hint="default"/>
        <w:color w:val="auto"/>
        <w:sz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/>
      </w:pPr>
      <w:rPr>
        <w:rFonts w:cs="Times New Roman"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1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</w:abstractNum>
  <w:abstractNum w:abstractNumId="14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12473C9"/>
    <w:multiLevelType w:val="hybridMultilevel"/>
    <w:tmpl w:val="E8220396"/>
    <w:lvl w:ilvl="0" w:tplc="BB9AB4A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52B3972"/>
    <w:multiLevelType w:val="hybridMultilevel"/>
    <w:tmpl w:val="404ACB58"/>
    <w:lvl w:ilvl="0" w:tplc="E98C3A4E">
      <w:start w:val="1"/>
      <w:numFmt w:val="bullet"/>
      <w:lvlText w:val="﷒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A2162"/>
    <w:multiLevelType w:val="hybridMultilevel"/>
    <w:tmpl w:val="79704BD6"/>
    <w:lvl w:ilvl="0" w:tplc="0024ADFE">
      <w:start w:val="1"/>
      <w:numFmt w:val="decimal"/>
      <w:lvlText w:val="%1)"/>
      <w:lvlJc w:val="left"/>
      <w:pPr>
        <w:tabs>
          <w:tab w:val="num" w:pos="0"/>
        </w:tabs>
      </w:pPr>
      <w:rPr>
        <w:rFonts w:ascii="Comic Sans MS" w:hAnsi="Comic Sans MS" w:cs="Times New Roman" w:hint="default"/>
        <w:b/>
        <w:i w:val="0"/>
        <w:sz w:val="20"/>
        <w:szCs w:val="20"/>
      </w:rPr>
    </w:lvl>
    <w:lvl w:ilvl="1" w:tplc="DAF44F50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92E24F3"/>
    <w:multiLevelType w:val="hybridMultilevel"/>
    <w:tmpl w:val="B360F606"/>
    <w:lvl w:ilvl="0" w:tplc="57164B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3C31D96"/>
    <w:multiLevelType w:val="hybridMultilevel"/>
    <w:tmpl w:val="6CC0603E"/>
    <w:lvl w:ilvl="0" w:tplc="FF54D1CE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5B731AC3"/>
    <w:multiLevelType w:val="hybridMultilevel"/>
    <w:tmpl w:val="D0E2E5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E2916EE"/>
    <w:multiLevelType w:val="hybridMultilevel"/>
    <w:tmpl w:val="7FE63B46"/>
    <w:lvl w:ilvl="0" w:tplc="CD2A5B42">
      <w:start w:val="1"/>
      <w:numFmt w:val="upperLetter"/>
      <w:lvlText w:val="%1)"/>
      <w:lvlJc w:val="left"/>
      <w:pPr>
        <w:ind w:left="4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0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92E5031"/>
    <w:multiLevelType w:val="hybridMultilevel"/>
    <w:tmpl w:val="D540AA96"/>
    <w:lvl w:ilvl="0" w:tplc="8A44CC64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4511A73"/>
    <w:multiLevelType w:val="hybridMultilevel"/>
    <w:tmpl w:val="6024D5AE"/>
    <w:lvl w:ilvl="0" w:tplc="041F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9546EA1"/>
    <w:multiLevelType w:val="hybridMultilevel"/>
    <w:tmpl w:val="F230D936"/>
    <w:lvl w:ilvl="0" w:tplc="9550861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A0A1EB6"/>
    <w:multiLevelType w:val="hybridMultilevel"/>
    <w:tmpl w:val="68BA2E82"/>
    <w:lvl w:ilvl="0" w:tplc="0AE2EC2E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8"/>
  </w:num>
  <w:num w:numId="3">
    <w:abstractNumId w:val="26"/>
  </w:num>
  <w:num w:numId="4">
    <w:abstractNumId w:val="16"/>
  </w:num>
  <w:num w:numId="5">
    <w:abstractNumId w:val="13"/>
  </w:num>
  <w:num w:numId="6">
    <w:abstractNumId w:val="12"/>
  </w:num>
  <w:num w:numId="7">
    <w:abstractNumId w:val="18"/>
  </w:num>
  <w:num w:numId="8">
    <w:abstractNumId w:val="15"/>
  </w:num>
  <w:num w:numId="9">
    <w:abstractNumId w:val="8"/>
  </w:num>
  <w:num w:numId="10">
    <w:abstractNumId w:val="14"/>
  </w:num>
  <w:num w:numId="11">
    <w:abstractNumId w:val="32"/>
  </w:num>
  <w:num w:numId="12">
    <w:abstractNumId w:val="9"/>
  </w:num>
  <w:num w:numId="13">
    <w:abstractNumId w:val="20"/>
  </w:num>
  <w:num w:numId="14">
    <w:abstractNumId w:val="30"/>
  </w:num>
  <w:num w:numId="15">
    <w:abstractNumId w:val="11"/>
  </w:num>
  <w:num w:numId="16">
    <w:abstractNumId w:val="25"/>
  </w:num>
  <w:num w:numId="17">
    <w:abstractNumId w:val="2"/>
  </w:num>
  <w:num w:numId="18">
    <w:abstractNumId w:val="4"/>
  </w:num>
  <w:num w:numId="19">
    <w:abstractNumId w:val="19"/>
  </w:num>
  <w:num w:numId="20">
    <w:abstractNumId w:val="1"/>
  </w:num>
  <w:num w:numId="21">
    <w:abstractNumId w:val="33"/>
  </w:num>
  <w:num w:numId="22">
    <w:abstractNumId w:val="31"/>
  </w:num>
  <w:num w:numId="23">
    <w:abstractNumId w:val="22"/>
  </w:num>
  <w:num w:numId="24">
    <w:abstractNumId w:val="5"/>
  </w:num>
  <w:num w:numId="25">
    <w:abstractNumId w:val="23"/>
  </w:num>
  <w:num w:numId="26">
    <w:abstractNumId w:val="0"/>
  </w:num>
  <w:num w:numId="27">
    <w:abstractNumId w:val="35"/>
  </w:num>
  <w:num w:numId="28">
    <w:abstractNumId w:val="34"/>
  </w:num>
  <w:num w:numId="29">
    <w:abstractNumId w:val="6"/>
  </w:num>
  <w:num w:numId="30">
    <w:abstractNumId w:val="21"/>
  </w:num>
  <w:num w:numId="31">
    <w:abstractNumId w:val="17"/>
  </w:num>
  <w:num w:numId="32">
    <w:abstractNumId w:val="7"/>
  </w:num>
  <w:num w:numId="33">
    <w:abstractNumId w:val="24"/>
  </w:num>
  <w:num w:numId="34">
    <w:abstractNumId w:val="3"/>
  </w:num>
  <w:num w:numId="35">
    <w:abstractNumId w:val="27"/>
  </w:num>
  <w:num w:numId="36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7A94"/>
    <w:rsid w:val="00003CF8"/>
    <w:rsid w:val="00006F7D"/>
    <w:rsid w:val="000235AC"/>
    <w:rsid w:val="00023A63"/>
    <w:rsid w:val="000258E2"/>
    <w:rsid w:val="00026E00"/>
    <w:rsid w:val="000278BF"/>
    <w:rsid w:val="00030CC0"/>
    <w:rsid w:val="00046F42"/>
    <w:rsid w:val="00060553"/>
    <w:rsid w:val="00066336"/>
    <w:rsid w:val="000739F1"/>
    <w:rsid w:val="00074BB0"/>
    <w:rsid w:val="00075E0D"/>
    <w:rsid w:val="000771B7"/>
    <w:rsid w:val="0008456D"/>
    <w:rsid w:val="00090063"/>
    <w:rsid w:val="00091040"/>
    <w:rsid w:val="000A2153"/>
    <w:rsid w:val="000A636A"/>
    <w:rsid w:val="000A780D"/>
    <w:rsid w:val="000B0A48"/>
    <w:rsid w:val="000B6953"/>
    <w:rsid w:val="000C094D"/>
    <w:rsid w:val="000C2B24"/>
    <w:rsid w:val="000D0457"/>
    <w:rsid w:val="000F38C0"/>
    <w:rsid w:val="000F4C56"/>
    <w:rsid w:val="000F6C0D"/>
    <w:rsid w:val="00102781"/>
    <w:rsid w:val="00106520"/>
    <w:rsid w:val="00107B50"/>
    <w:rsid w:val="0011021A"/>
    <w:rsid w:val="001124A8"/>
    <w:rsid w:val="0011274D"/>
    <w:rsid w:val="00115F4C"/>
    <w:rsid w:val="00121F94"/>
    <w:rsid w:val="001273A6"/>
    <w:rsid w:val="00143ACF"/>
    <w:rsid w:val="001449E4"/>
    <w:rsid w:val="001470A4"/>
    <w:rsid w:val="00150ED1"/>
    <w:rsid w:val="0015310E"/>
    <w:rsid w:val="00171339"/>
    <w:rsid w:val="0017462E"/>
    <w:rsid w:val="00183690"/>
    <w:rsid w:val="001853CC"/>
    <w:rsid w:val="001921CD"/>
    <w:rsid w:val="00193990"/>
    <w:rsid w:val="00194959"/>
    <w:rsid w:val="00194F66"/>
    <w:rsid w:val="001A3CA3"/>
    <w:rsid w:val="001B2655"/>
    <w:rsid w:val="001B3B92"/>
    <w:rsid w:val="001B6F43"/>
    <w:rsid w:val="001D6052"/>
    <w:rsid w:val="001D73FE"/>
    <w:rsid w:val="001E1427"/>
    <w:rsid w:val="001E5902"/>
    <w:rsid w:val="001E62FC"/>
    <w:rsid w:val="001F2089"/>
    <w:rsid w:val="001F7605"/>
    <w:rsid w:val="00215162"/>
    <w:rsid w:val="00233C9F"/>
    <w:rsid w:val="002376A2"/>
    <w:rsid w:val="00237A69"/>
    <w:rsid w:val="00243803"/>
    <w:rsid w:val="00252A7E"/>
    <w:rsid w:val="002608C4"/>
    <w:rsid w:val="00272590"/>
    <w:rsid w:val="0028387E"/>
    <w:rsid w:val="00285B27"/>
    <w:rsid w:val="002952AD"/>
    <w:rsid w:val="00295405"/>
    <w:rsid w:val="002A13DC"/>
    <w:rsid w:val="002A2887"/>
    <w:rsid w:val="002A420C"/>
    <w:rsid w:val="002A6A3B"/>
    <w:rsid w:val="002B787C"/>
    <w:rsid w:val="002B7898"/>
    <w:rsid w:val="002C1C47"/>
    <w:rsid w:val="002C59D7"/>
    <w:rsid w:val="002C6A2A"/>
    <w:rsid w:val="002D75DE"/>
    <w:rsid w:val="002E46F7"/>
    <w:rsid w:val="002E5CD3"/>
    <w:rsid w:val="002E7E7D"/>
    <w:rsid w:val="00300428"/>
    <w:rsid w:val="003018C5"/>
    <w:rsid w:val="00305B5D"/>
    <w:rsid w:val="00307C53"/>
    <w:rsid w:val="003250CC"/>
    <w:rsid w:val="003377B6"/>
    <w:rsid w:val="003400CC"/>
    <w:rsid w:val="00341401"/>
    <w:rsid w:val="00343C76"/>
    <w:rsid w:val="003457C5"/>
    <w:rsid w:val="00350DEC"/>
    <w:rsid w:val="00355385"/>
    <w:rsid w:val="00361A0D"/>
    <w:rsid w:val="00376F22"/>
    <w:rsid w:val="00384508"/>
    <w:rsid w:val="003857BC"/>
    <w:rsid w:val="00395CD1"/>
    <w:rsid w:val="003A0AB5"/>
    <w:rsid w:val="003A1B8D"/>
    <w:rsid w:val="003B5AC5"/>
    <w:rsid w:val="003C3514"/>
    <w:rsid w:val="003D2604"/>
    <w:rsid w:val="003D2D63"/>
    <w:rsid w:val="003D5831"/>
    <w:rsid w:val="003D7267"/>
    <w:rsid w:val="003E7C4D"/>
    <w:rsid w:val="003F1406"/>
    <w:rsid w:val="003F1D81"/>
    <w:rsid w:val="003F2666"/>
    <w:rsid w:val="004003F6"/>
    <w:rsid w:val="00404DEB"/>
    <w:rsid w:val="0041085D"/>
    <w:rsid w:val="0043238E"/>
    <w:rsid w:val="0044772E"/>
    <w:rsid w:val="00466E0E"/>
    <w:rsid w:val="0047782B"/>
    <w:rsid w:val="00480CFB"/>
    <w:rsid w:val="00490EC7"/>
    <w:rsid w:val="004A3DCD"/>
    <w:rsid w:val="004A4C2C"/>
    <w:rsid w:val="004A7FA4"/>
    <w:rsid w:val="004B1440"/>
    <w:rsid w:val="004D6DE1"/>
    <w:rsid w:val="004E6D89"/>
    <w:rsid w:val="004F570D"/>
    <w:rsid w:val="005101E9"/>
    <w:rsid w:val="00510BD6"/>
    <w:rsid w:val="00512E3A"/>
    <w:rsid w:val="00513BF9"/>
    <w:rsid w:val="00530404"/>
    <w:rsid w:val="00530413"/>
    <w:rsid w:val="00535828"/>
    <w:rsid w:val="00550202"/>
    <w:rsid w:val="0055703A"/>
    <w:rsid w:val="00561E19"/>
    <w:rsid w:val="00564250"/>
    <w:rsid w:val="005668A0"/>
    <w:rsid w:val="00571E28"/>
    <w:rsid w:val="00575D58"/>
    <w:rsid w:val="0058571C"/>
    <w:rsid w:val="005904E9"/>
    <w:rsid w:val="0059299F"/>
    <w:rsid w:val="0059592B"/>
    <w:rsid w:val="00597252"/>
    <w:rsid w:val="005A7479"/>
    <w:rsid w:val="005B68EA"/>
    <w:rsid w:val="005C47D1"/>
    <w:rsid w:val="005C7680"/>
    <w:rsid w:val="005D574C"/>
    <w:rsid w:val="005D6B2B"/>
    <w:rsid w:val="005D7CED"/>
    <w:rsid w:val="005F4174"/>
    <w:rsid w:val="00601509"/>
    <w:rsid w:val="00602866"/>
    <w:rsid w:val="00616AC2"/>
    <w:rsid w:val="00623B59"/>
    <w:rsid w:val="00634B65"/>
    <w:rsid w:val="00644739"/>
    <w:rsid w:val="006460E7"/>
    <w:rsid w:val="0065699D"/>
    <w:rsid w:val="006608A3"/>
    <w:rsid w:val="0066384C"/>
    <w:rsid w:val="0066441B"/>
    <w:rsid w:val="00673720"/>
    <w:rsid w:val="00694A4F"/>
    <w:rsid w:val="00696739"/>
    <w:rsid w:val="006973D0"/>
    <w:rsid w:val="006B4B1A"/>
    <w:rsid w:val="006C1562"/>
    <w:rsid w:val="006C4521"/>
    <w:rsid w:val="006D0E56"/>
    <w:rsid w:val="006D189C"/>
    <w:rsid w:val="006D3FA4"/>
    <w:rsid w:val="006D430F"/>
    <w:rsid w:val="006E05FE"/>
    <w:rsid w:val="006E4081"/>
    <w:rsid w:val="006E5B5C"/>
    <w:rsid w:val="006E7C29"/>
    <w:rsid w:val="006F21C0"/>
    <w:rsid w:val="00704D9F"/>
    <w:rsid w:val="007125CD"/>
    <w:rsid w:val="00725007"/>
    <w:rsid w:val="0073098E"/>
    <w:rsid w:val="00730F52"/>
    <w:rsid w:val="00732BC9"/>
    <w:rsid w:val="00737D49"/>
    <w:rsid w:val="00753FE4"/>
    <w:rsid w:val="00757AAA"/>
    <w:rsid w:val="007608DA"/>
    <w:rsid w:val="00770595"/>
    <w:rsid w:val="007827AF"/>
    <w:rsid w:val="00782FDF"/>
    <w:rsid w:val="007850C1"/>
    <w:rsid w:val="007865B8"/>
    <w:rsid w:val="007933C8"/>
    <w:rsid w:val="00794F2D"/>
    <w:rsid w:val="00795B83"/>
    <w:rsid w:val="007C743B"/>
    <w:rsid w:val="007E1454"/>
    <w:rsid w:val="007E3846"/>
    <w:rsid w:val="007E3CD5"/>
    <w:rsid w:val="007E5A77"/>
    <w:rsid w:val="007E7520"/>
    <w:rsid w:val="007E79E2"/>
    <w:rsid w:val="007F3D6C"/>
    <w:rsid w:val="008042C0"/>
    <w:rsid w:val="00810400"/>
    <w:rsid w:val="0083146C"/>
    <w:rsid w:val="00831BD9"/>
    <w:rsid w:val="00844E6A"/>
    <w:rsid w:val="00844F12"/>
    <w:rsid w:val="00865EBC"/>
    <w:rsid w:val="00895194"/>
    <w:rsid w:val="00895D84"/>
    <w:rsid w:val="008A2151"/>
    <w:rsid w:val="008A28FC"/>
    <w:rsid w:val="008A3284"/>
    <w:rsid w:val="008B7B66"/>
    <w:rsid w:val="008C2493"/>
    <w:rsid w:val="008D1233"/>
    <w:rsid w:val="008D3A57"/>
    <w:rsid w:val="008E1600"/>
    <w:rsid w:val="008E1938"/>
    <w:rsid w:val="008E36CD"/>
    <w:rsid w:val="008E5ADF"/>
    <w:rsid w:val="008F348B"/>
    <w:rsid w:val="008F4489"/>
    <w:rsid w:val="0093150C"/>
    <w:rsid w:val="009333D1"/>
    <w:rsid w:val="00934190"/>
    <w:rsid w:val="00935590"/>
    <w:rsid w:val="00943F8E"/>
    <w:rsid w:val="00946EA6"/>
    <w:rsid w:val="00950D29"/>
    <w:rsid w:val="00955979"/>
    <w:rsid w:val="00956283"/>
    <w:rsid w:val="0098210A"/>
    <w:rsid w:val="00984BC9"/>
    <w:rsid w:val="00986C5A"/>
    <w:rsid w:val="00990D22"/>
    <w:rsid w:val="009A251A"/>
    <w:rsid w:val="009B3F93"/>
    <w:rsid w:val="009B4F45"/>
    <w:rsid w:val="009B643D"/>
    <w:rsid w:val="009D0795"/>
    <w:rsid w:val="009D57D6"/>
    <w:rsid w:val="009E3A98"/>
    <w:rsid w:val="009E491E"/>
    <w:rsid w:val="009E68E6"/>
    <w:rsid w:val="009F009B"/>
    <w:rsid w:val="009F0D50"/>
    <w:rsid w:val="00A22643"/>
    <w:rsid w:val="00A24365"/>
    <w:rsid w:val="00A367CA"/>
    <w:rsid w:val="00A37753"/>
    <w:rsid w:val="00A47F53"/>
    <w:rsid w:val="00A551B9"/>
    <w:rsid w:val="00A60A1B"/>
    <w:rsid w:val="00A76477"/>
    <w:rsid w:val="00A94B49"/>
    <w:rsid w:val="00AB5C4E"/>
    <w:rsid w:val="00AD1343"/>
    <w:rsid w:val="00AE6B96"/>
    <w:rsid w:val="00AF2C70"/>
    <w:rsid w:val="00AF62E5"/>
    <w:rsid w:val="00B01E3F"/>
    <w:rsid w:val="00B10725"/>
    <w:rsid w:val="00B32191"/>
    <w:rsid w:val="00B3309B"/>
    <w:rsid w:val="00B334F2"/>
    <w:rsid w:val="00B4135D"/>
    <w:rsid w:val="00B41863"/>
    <w:rsid w:val="00B4541B"/>
    <w:rsid w:val="00B500E1"/>
    <w:rsid w:val="00B53665"/>
    <w:rsid w:val="00B70101"/>
    <w:rsid w:val="00B74AA2"/>
    <w:rsid w:val="00B750F6"/>
    <w:rsid w:val="00B818AD"/>
    <w:rsid w:val="00B8554F"/>
    <w:rsid w:val="00B9073F"/>
    <w:rsid w:val="00BB449E"/>
    <w:rsid w:val="00BB55BD"/>
    <w:rsid w:val="00BB7064"/>
    <w:rsid w:val="00BC164F"/>
    <w:rsid w:val="00BD0838"/>
    <w:rsid w:val="00BE10A5"/>
    <w:rsid w:val="00C11ED8"/>
    <w:rsid w:val="00C13BB3"/>
    <w:rsid w:val="00C26383"/>
    <w:rsid w:val="00C36B82"/>
    <w:rsid w:val="00C63144"/>
    <w:rsid w:val="00C77599"/>
    <w:rsid w:val="00C91032"/>
    <w:rsid w:val="00C93351"/>
    <w:rsid w:val="00CA7D98"/>
    <w:rsid w:val="00CC0C34"/>
    <w:rsid w:val="00CC2814"/>
    <w:rsid w:val="00CD64F7"/>
    <w:rsid w:val="00CD6B26"/>
    <w:rsid w:val="00D02288"/>
    <w:rsid w:val="00D144F5"/>
    <w:rsid w:val="00D22857"/>
    <w:rsid w:val="00D22F6E"/>
    <w:rsid w:val="00D24841"/>
    <w:rsid w:val="00D25177"/>
    <w:rsid w:val="00D308E8"/>
    <w:rsid w:val="00D34FFB"/>
    <w:rsid w:val="00D4078A"/>
    <w:rsid w:val="00D415E0"/>
    <w:rsid w:val="00D505E9"/>
    <w:rsid w:val="00D52923"/>
    <w:rsid w:val="00D56D32"/>
    <w:rsid w:val="00D669FE"/>
    <w:rsid w:val="00D71AAC"/>
    <w:rsid w:val="00DA023C"/>
    <w:rsid w:val="00DB203B"/>
    <w:rsid w:val="00DC37BE"/>
    <w:rsid w:val="00DC4F4C"/>
    <w:rsid w:val="00DC64AE"/>
    <w:rsid w:val="00DD0FFE"/>
    <w:rsid w:val="00DD27AA"/>
    <w:rsid w:val="00DE1499"/>
    <w:rsid w:val="00DE6761"/>
    <w:rsid w:val="00DF06BE"/>
    <w:rsid w:val="00E073EE"/>
    <w:rsid w:val="00E1170E"/>
    <w:rsid w:val="00E12605"/>
    <w:rsid w:val="00E14CF9"/>
    <w:rsid w:val="00E35F72"/>
    <w:rsid w:val="00E43025"/>
    <w:rsid w:val="00E46AC1"/>
    <w:rsid w:val="00E4765B"/>
    <w:rsid w:val="00E529E0"/>
    <w:rsid w:val="00E5497D"/>
    <w:rsid w:val="00E61591"/>
    <w:rsid w:val="00E65B65"/>
    <w:rsid w:val="00E712DC"/>
    <w:rsid w:val="00E72007"/>
    <w:rsid w:val="00E74EEC"/>
    <w:rsid w:val="00E75B7D"/>
    <w:rsid w:val="00E94EDF"/>
    <w:rsid w:val="00E9593F"/>
    <w:rsid w:val="00E97838"/>
    <w:rsid w:val="00EB312F"/>
    <w:rsid w:val="00EB468D"/>
    <w:rsid w:val="00EB5A57"/>
    <w:rsid w:val="00EC0568"/>
    <w:rsid w:val="00EC4480"/>
    <w:rsid w:val="00ED2812"/>
    <w:rsid w:val="00ED2B25"/>
    <w:rsid w:val="00ED4755"/>
    <w:rsid w:val="00EF6D58"/>
    <w:rsid w:val="00F006CF"/>
    <w:rsid w:val="00F018E0"/>
    <w:rsid w:val="00F1453E"/>
    <w:rsid w:val="00F23DEB"/>
    <w:rsid w:val="00F4172F"/>
    <w:rsid w:val="00F44B34"/>
    <w:rsid w:val="00F52ABD"/>
    <w:rsid w:val="00F649A9"/>
    <w:rsid w:val="00F72CB5"/>
    <w:rsid w:val="00F767E9"/>
    <w:rsid w:val="00F77A3E"/>
    <w:rsid w:val="00F77A94"/>
    <w:rsid w:val="00F81DA3"/>
    <w:rsid w:val="00F81F22"/>
    <w:rsid w:val="00F974F3"/>
    <w:rsid w:val="00F97ABB"/>
    <w:rsid w:val="00FA66E3"/>
    <w:rsid w:val="00FB0E1D"/>
    <w:rsid w:val="00FB14AF"/>
    <w:rsid w:val="00FB1D68"/>
    <w:rsid w:val="00FB6A2D"/>
    <w:rsid w:val="00FC370D"/>
    <w:rsid w:val="00FD0A41"/>
    <w:rsid w:val="00FD233B"/>
    <w:rsid w:val="00FE2154"/>
    <w:rsid w:val="00FF2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466E0E"/>
    <w:pPr>
      <w:ind w:left="105"/>
      <w:jc w:val="both"/>
    </w:pPr>
    <w:rPr>
      <w:sz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1F760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rsid w:val="00E75B7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D3FA4"/>
    <w:rPr>
      <w:rFonts w:cs="Times New Roman"/>
      <w:sz w:val="24"/>
      <w:szCs w:val="24"/>
    </w:rPr>
  </w:style>
  <w:style w:type="paragraph" w:styleId="NoSpacing">
    <w:name w:val="No Spacing"/>
    <w:uiPriority w:val="99"/>
    <w:qFormat/>
    <w:rsid w:val="007E3846"/>
    <w:rPr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FB1D68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5904E9"/>
    <w:rPr>
      <w:rFonts w:cs="Times New Roman"/>
      <w:b/>
      <w:sz w:val="24"/>
    </w:rPr>
  </w:style>
  <w:style w:type="paragraph" w:styleId="ListParagraph">
    <w:name w:val="List Paragraph"/>
    <w:basedOn w:val="Normal"/>
    <w:uiPriority w:val="99"/>
    <w:qFormat/>
    <w:rsid w:val="00FB1D68"/>
    <w:pPr>
      <w:ind w:left="720"/>
      <w:contextualSpacing/>
    </w:pPr>
  </w:style>
  <w:style w:type="table" w:styleId="TableGrid">
    <w:name w:val="Table Grid"/>
    <w:basedOn w:val="TableNormal"/>
    <w:uiPriority w:val="99"/>
    <w:rsid w:val="001D73F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C1C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1C47"/>
    <w:rPr>
      <w:rFonts w:ascii="Tahoma" w:hAnsi="Tahoma" w:cs="Tahoma"/>
      <w:sz w:val="16"/>
      <w:szCs w:val="16"/>
    </w:rPr>
  </w:style>
  <w:style w:type="paragraph" w:customStyle="1" w:styleId="soru">
    <w:name w:val="soru"/>
    <w:basedOn w:val="Normal"/>
    <w:uiPriority w:val="99"/>
    <w:rsid w:val="00F4172F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character" w:styleId="PlaceholderText">
    <w:name w:val="Placeholder Text"/>
    <w:basedOn w:val="DefaultParagraphFont"/>
    <w:uiPriority w:val="99"/>
    <w:semiHidden/>
    <w:rsid w:val="00F4172F"/>
    <w:rPr>
      <w:rFonts w:cs="Times New Roman"/>
      <w:color w:val="808080"/>
    </w:rPr>
  </w:style>
  <w:style w:type="paragraph" w:styleId="BodyText">
    <w:name w:val="Body Text"/>
    <w:basedOn w:val="Normal"/>
    <w:link w:val="BodyTextChar"/>
    <w:uiPriority w:val="99"/>
    <w:rsid w:val="00B750F6"/>
    <w:pPr>
      <w:widowControl w:val="0"/>
      <w:suppressAutoHyphens/>
      <w:spacing w:after="120"/>
    </w:pPr>
    <w:rPr>
      <w:rFonts w:ascii="Nimbus Roman No9 L" w:eastAsia="DejaVu Sans" w:hAnsi="Nimbus Roman No9 L"/>
      <w:kern w:val="1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750F6"/>
    <w:rPr>
      <w:rFonts w:ascii="Nimbus Roman No9 L" w:eastAsia="DejaVu Sans" w:hAnsi="Nimbus Roman No9 L" w:cs="Times New Roman"/>
      <w:kern w:val="1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9B3F93"/>
    <w:rPr>
      <w:rFonts w:cs="Times New Roman"/>
    </w:rPr>
  </w:style>
  <w:style w:type="character" w:styleId="Hyperlink">
    <w:name w:val="Hyperlink"/>
    <w:basedOn w:val="DefaultParagraphFont"/>
    <w:uiPriority w:val="99"/>
    <w:rsid w:val="003377B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640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13" Type="http://schemas.openxmlformats.org/officeDocument/2006/relationships/oleObject" Target="embeddings/oleObject2.bin"/><Relationship Id="rId18" Type="http://schemas.openxmlformats.org/officeDocument/2006/relationships/image" Target="media/image12.w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5.png"/><Relationship Id="rId12" Type="http://schemas.openxmlformats.org/officeDocument/2006/relationships/image" Target="media/image9.wmf"/><Relationship Id="rId17" Type="http://schemas.openxmlformats.org/officeDocument/2006/relationships/oleObject" Target="embeddings/oleObject4.bin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image" Target="media/image13.emf"/><Relationship Id="rId1" Type="http://schemas.openxmlformats.org/officeDocument/2006/relationships/numbering" Target="numbering.xml"/><Relationship Id="rId6" Type="http://schemas.openxmlformats.org/officeDocument/2006/relationships/image" Target="media/image4.jpeg"/><Relationship Id="rId11" Type="http://schemas.openxmlformats.org/officeDocument/2006/relationships/image" Target="media/image8.png"/><Relationship Id="rId24" Type="http://schemas.openxmlformats.org/officeDocument/2006/relationships/hyperlink" Target="http://www.sorubak.com/" TargetMode="External"/><Relationship Id="rId5" Type="http://schemas.openxmlformats.org/officeDocument/2006/relationships/image" Target="media/image3.jpeg"/><Relationship Id="rId15" Type="http://schemas.openxmlformats.org/officeDocument/2006/relationships/oleObject" Target="embeddings/oleObject3.bin"/><Relationship Id="rId23" Type="http://schemas.openxmlformats.org/officeDocument/2006/relationships/image" Target="media/image16.jpeg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image" Target="media/image7.wmf"/><Relationship Id="rId14" Type="http://schemas.openxmlformats.org/officeDocument/2006/relationships/image" Target="media/image10.wmf"/><Relationship Id="rId22" Type="http://schemas.openxmlformats.org/officeDocument/2006/relationships/image" Target="media/image15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323</TotalTime>
  <Pages>2</Pages>
  <Words>460</Words>
  <Characters>2626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matematik yazılı sınav</dc:title>
  <dc:subject>SINAV</dc:subject>
  <dc:creator/>
  <cp:keywords>SINAV</cp:keywords>
  <dc:description/>
  <cp:lastModifiedBy>edanur</cp:lastModifiedBy>
  <cp:revision>55</cp:revision>
  <cp:lastPrinted>2012-10-29T16:53:00Z</cp:lastPrinted>
  <dcterms:created xsi:type="dcterms:W3CDTF">2013-09-24T14:13:00Z</dcterms:created>
  <dcterms:modified xsi:type="dcterms:W3CDTF">2014-10-27T19:29:00Z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