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5D" w:rsidRDefault="00C40A5D" w:rsidP="00B70E57">
      <w:pPr>
        <w:pStyle w:val="NoSpacing"/>
        <w:jc w:val="center"/>
      </w:pPr>
      <w:bookmarkStart w:id="0" w:name="_GoBack"/>
      <w:bookmarkEnd w:id="0"/>
      <w:r>
        <w:t>2014- 2015 EĞİTİM-ÖĞRETİM YILI SİLKAR GÜNLÜKBAŞI ORTAOKULU</w:t>
      </w:r>
    </w:p>
    <w:p w:rsidR="00C40A5D" w:rsidRDefault="00C40A5D" w:rsidP="00B70E57">
      <w:pPr>
        <w:pStyle w:val="NoSpacing"/>
        <w:jc w:val="center"/>
      </w:pPr>
      <w:r>
        <w:t>SEÇMELİ MATEMATİK DERSİ 7.SINIFLAR YAZILI SINAVI</w:t>
      </w:r>
    </w:p>
    <w:p w:rsidR="00C40A5D" w:rsidRDefault="00C40A5D" w:rsidP="00BD594C">
      <w:pPr>
        <w:sectPr w:rsidR="00C40A5D" w:rsidSect="00B70E57">
          <w:pgSz w:w="11906" w:h="16838"/>
          <w:pgMar w:top="567" w:right="567" w:bottom="567" w:left="567" w:header="708" w:footer="708" w:gutter="0"/>
          <w:cols w:space="708"/>
          <w:docGrid w:linePitch="360"/>
        </w:sectPr>
      </w:pPr>
    </w:p>
    <w:p w:rsidR="00C40A5D" w:rsidRDefault="00C40A5D" w:rsidP="00B70E57">
      <w:pPr>
        <w:pStyle w:val="NoSpacing"/>
      </w:pPr>
      <w:r>
        <w:t>ADI - SOYADI:</w:t>
      </w:r>
      <w:r>
        <w:tab/>
      </w:r>
      <w:r>
        <w:tab/>
      </w:r>
      <w:r>
        <w:tab/>
      </w:r>
      <w:r>
        <w:tab/>
      </w:r>
    </w:p>
    <w:p w:rsidR="00C40A5D" w:rsidRDefault="00C40A5D" w:rsidP="00B70E57">
      <w:pPr>
        <w:pStyle w:val="NoSpacing"/>
      </w:pPr>
      <w:r>
        <w:t>SINIFI:</w:t>
      </w:r>
      <w:r>
        <w:tab/>
      </w:r>
      <w:r>
        <w:tab/>
      </w:r>
      <w:r>
        <w:tab/>
      </w:r>
      <w:r>
        <w:tab/>
        <w:t>NO:</w:t>
      </w:r>
    </w:p>
    <w:p w:rsidR="00C40A5D" w:rsidRDefault="00C40A5D" w:rsidP="00B70E57">
      <w:pPr>
        <w:pStyle w:val="NoSpacing"/>
      </w:pPr>
    </w:p>
    <w:p w:rsidR="00C40A5D" w:rsidRDefault="00C40A5D" w:rsidP="00BD594C">
      <w:pPr>
        <w:pStyle w:val="ListParagraph"/>
        <w:numPr>
          <w:ilvl w:val="0"/>
          <w:numId w:val="1"/>
        </w:numPr>
      </w:pPr>
      <w:r>
        <w:t>Ahmet bir alışveriş merkezinde asansöre -2. kattan biniyor. 4 kat yukarı çıktığına göre şu an kaçıncı kattadır.  (6 puan)</w:t>
      </w: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numPr>
          <w:ilvl w:val="0"/>
          <w:numId w:val="1"/>
        </w:numPr>
      </w:pPr>
      <w:r>
        <w:t>Ahmet’in Ali’den 20 tl alacağı vardı. Dün Ali’den 30 tl borç aldığına göre son durumda Ahmet’in Ali’ye kaç tl alacaklı/borçlu olduğunu tam sayılarla göstererek bulunuz. (6 puan)</w:t>
      </w: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01142F">
      <w:pPr>
        <w:pStyle w:val="ListParagraph"/>
        <w:numPr>
          <w:ilvl w:val="0"/>
          <w:numId w:val="1"/>
        </w:numPr>
      </w:pPr>
      <w:r>
        <w:t>Bir klima, bir odayı her saatte ortalama 2</w:t>
      </w:r>
      <w:r w:rsidRPr="00BD594C">
        <w:t xml:space="preserve"> </w:t>
      </w:r>
      <w:r>
        <w:t>˚C Soğuttuğuna göre 3 saat sonra oda kaç ˚C soğur. (6 puan)</w:t>
      </w: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numPr>
          <w:ilvl w:val="0"/>
          <w:numId w:val="1"/>
        </w:numPr>
      </w:pPr>
      <w:r>
        <w:t>Mustafa 1500 tl değerindeki buzdolabını 300tl peşinat ve 4 ay taksitle alıyor. Mustafa’nın ödeyeceği taksit miktarını bulunuz.</w:t>
      </w:r>
    </w:p>
    <w:p w:rsidR="00C40A5D" w:rsidRDefault="00C40A5D" w:rsidP="00BD594C">
      <w:pPr>
        <w:pStyle w:val="ListParagraph"/>
      </w:pPr>
      <w:r>
        <w:t>(10 puan)</w:t>
      </w: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numPr>
          <w:ilvl w:val="0"/>
          <w:numId w:val="1"/>
        </w:numPr>
      </w:pPr>
      <w:r>
        <w:t>Aşağıda verilen sayıları kullanarak bir problem kurunuz.</w:t>
      </w:r>
      <w:r w:rsidRPr="00695DD2">
        <w:t xml:space="preserve"> </w:t>
      </w:r>
      <w:r>
        <w:t>(6 puan)</w:t>
      </w:r>
    </w:p>
    <w:p w:rsidR="00C40A5D" w:rsidRDefault="00C40A5D" w:rsidP="00BD594C">
      <w:pPr>
        <w:pStyle w:val="ListParagraph"/>
      </w:pPr>
      <w:r>
        <w:t>100 ; 20  ;  5</w:t>
      </w: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pPr>
    </w:p>
    <w:p w:rsidR="00C40A5D" w:rsidRDefault="00C40A5D" w:rsidP="00BD594C">
      <w:pPr>
        <w:pStyle w:val="ListParagraph"/>
        <w:numPr>
          <w:ilvl w:val="0"/>
          <w:numId w:val="1"/>
        </w:numPr>
      </w:pPr>
      <w:r>
        <w:t>Veli bir su deposunun hacmini üslü sayılar kullanarak ifade etmek istiyor. Su deposu küp şeklinde ve eni 2m, boyu 2m, yüksekliği 2m olduğuna göre, su deposunun hacmini üslü sayılarla nasıl ifade eder. (6 puan)</w:t>
      </w: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C256B8">
      <w:pPr>
        <w:pStyle w:val="ListParagraph"/>
      </w:pPr>
    </w:p>
    <w:p w:rsidR="00C40A5D" w:rsidRDefault="00C40A5D" w:rsidP="00BD594C">
      <w:pPr>
        <w:pStyle w:val="ListParagraph"/>
        <w:numPr>
          <w:ilvl w:val="0"/>
          <w:numId w:val="1"/>
        </w:numPr>
      </w:pPr>
      <w:r>
        <w:t>Aşağıda verilen cümleleri doğru ise “D” , yanlış ise “Y”olarak ifade ediniz. (10 puan)</w:t>
      </w:r>
    </w:p>
    <w:p w:rsidR="00C40A5D" w:rsidRDefault="00C40A5D" w:rsidP="00B70E57">
      <w:pPr>
        <w:pStyle w:val="ListParagraph"/>
      </w:pPr>
    </w:p>
    <w:p w:rsidR="00C40A5D" w:rsidRDefault="00C40A5D" w:rsidP="00C256B8">
      <w:pPr>
        <w:pStyle w:val="ListParagraph"/>
      </w:pPr>
      <w:r>
        <w:t>(……) Eren 0’ın 5’e bölünebileceğini ve bunun bir rasyonel sayı olduğunu söylüyor.</w:t>
      </w:r>
    </w:p>
    <w:p w:rsidR="00C40A5D" w:rsidRDefault="00C40A5D" w:rsidP="00C256B8">
      <w:pPr>
        <w:pStyle w:val="ListParagraph"/>
      </w:pPr>
      <w:r>
        <w:t>(……) Seren 5’in 0’a bölünebileceğini ve bunun da bir rasyonel sayı olduğunu söylüyor.</w:t>
      </w:r>
    </w:p>
    <w:p w:rsidR="00C40A5D" w:rsidRDefault="00C40A5D" w:rsidP="00C256B8">
      <w:pPr>
        <w:pStyle w:val="ListParagraph"/>
      </w:pPr>
      <w:r>
        <w:t>(……) Ceren sonsuz tane rasyonel sayı olduğunu söylüyor.</w:t>
      </w:r>
    </w:p>
    <w:p w:rsidR="00C40A5D" w:rsidRDefault="00C40A5D" w:rsidP="00C256B8">
      <w:pPr>
        <w:pStyle w:val="ListParagraph"/>
      </w:pPr>
      <w:r>
        <w:t>(……) Deren iki tam sayı arasına sadece bir tane rasyonel sayı yazılabileceğini söylüyor.</w:t>
      </w:r>
    </w:p>
    <w:p w:rsidR="00C40A5D" w:rsidRDefault="00C40A5D" w:rsidP="00C256B8">
      <w:pPr>
        <w:pStyle w:val="ListParagraph"/>
      </w:pPr>
      <w:r>
        <w:t>(……) Zeren rasyonel sayıları kısaca Q ile gösterebiliriz diyor.</w:t>
      </w:r>
    </w:p>
    <w:p w:rsidR="00C40A5D" w:rsidRDefault="00C40A5D" w:rsidP="00C256B8">
      <w:pPr>
        <w:pStyle w:val="ListParagraph"/>
      </w:pPr>
    </w:p>
    <w:p w:rsidR="00C40A5D" w:rsidRPr="00B70E57" w:rsidRDefault="00C40A5D" w:rsidP="00BD594C">
      <w:pPr>
        <w:pStyle w:val="ListParagraph"/>
        <w:numPr>
          <w:ilvl w:val="0"/>
          <w:numId w:val="1"/>
        </w:numPr>
      </w:pPr>
      <w:r>
        <w:t xml:space="preserve">Kısmet aşağıda verilen sayı doğrusu şeklinde bir seksek oyunu hazırlıyor. Oyuna başlamak için taşın önce </w:t>
      </w:r>
      <w:r w:rsidRPr="009339C4">
        <w:fldChar w:fldCharType="begin"/>
      </w:r>
      <w:r w:rsidRPr="009339C4">
        <w:instrText xml:space="preserve"> QUOTE </w:instrText>
      </w:r>
      <w:r w:rsidRPr="009339C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95DD2&quot;/&gt;&lt;wsp:rsid wsp:val=&quot;006A16FE&quot;/&gt;&lt;wsp:rsid wsp:val=&quot;00723C4C&quot;/&gt;&lt;wsp:rsid wsp:val=&quot;00780104&quot;/&gt;&lt;wsp:rsid wsp:val=&quot;007E6134&quot;/&gt;&lt;wsp:rsid wsp:val=&quot;008015B0&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780104&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instrText xml:space="preserve"> </w:instrText>
      </w:r>
      <w:r w:rsidRPr="009339C4">
        <w:fldChar w:fldCharType="separate"/>
      </w:r>
      <w:r w:rsidRPr="009339C4">
        <w:pict>
          <v:shape id="_x0000_i1026"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95DD2&quot;/&gt;&lt;wsp:rsid wsp:val=&quot;006A16FE&quot;/&gt;&lt;wsp:rsid wsp:val=&quot;00723C4C&quot;/&gt;&lt;wsp:rsid wsp:val=&quot;00780104&quot;/&gt;&lt;wsp:rsid wsp:val=&quot;007E6134&quot;/&gt;&lt;wsp:rsid wsp:val=&quot;008015B0&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780104&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fldChar w:fldCharType="end"/>
      </w:r>
      <w:r>
        <w:t xml:space="preserve">  yazan noktaya konması gerektiğine göre, kısmet taşı nereye koymalıdır. (5 puan)</w:t>
      </w:r>
    </w:p>
    <w:p w:rsidR="00C40A5D" w:rsidRDefault="00C40A5D" w:rsidP="00B70E57">
      <w:pPr>
        <w:pStyle w:val="ListParagraph"/>
      </w:pPr>
      <w:r>
        <w:rPr>
          <w:noProof/>
          <w:lang w:eastAsia="tr-TR"/>
        </w:rPr>
        <w:pict>
          <v:shape id="Resim 1" o:spid="_x0000_s1026" type="#_x0000_t75" style="position:absolute;left:0;text-align:left;margin-left:212pt;margin-top:6.45pt;width:252pt;height:19.15pt;z-index:-251658240;visibility:visible;mso-position-horizontal:right;mso-position-horizontal-relative:margin">
            <v:imagedata r:id="rId6" o:title=""/>
            <w10:wrap anchorx="margin"/>
          </v:shape>
        </w:pict>
      </w: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Pr="00B70E57" w:rsidRDefault="00C40A5D" w:rsidP="00B70E57">
      <w:pPr>
        <w:pStyle w:val="ListParagraph"/>
      </w:pPr>
    </w:p>
    <w:p w:rsidR="00C40A5D" w:rsidRDefault="00C40A5D" w:rsidP="00BD594C">
      <w:pPr>
        <w:pStyle w:val="ListParagraph"/>
        <w:numPr>
          <w:ilvl w:val="0"/>
          <w:numId w:val="1"/>
        </w:numPr>
      </w:pPr>
      <w:r>
        <w:t>Ayşenur gittiği süper markette bir çikolatanın fiyatını 1,45 tl olarak görüyor. Ayşenur bu fiyatı farklı rasyonel sayılarla da ifade edebileceğini düşünüyor. Ayşenur bu sayıyı tam sayılı ve bileşik kesir olarak nasıl ifade edebilir. (6 puan)</w:t>
      </w: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70E57">
      <w:pPr>
        <w:pStyle w:val="ListParagraph"/>
      </w:pPr>
    </w:p>
    <w:p w:rsidR="00C40A5D" w:rsidRDefault="00C40A5D" w:rsidP="00BD594C">
      <w:pPr>
        <w:pStyle w:val="ListParagraph"/>
        <w:numPr>
          <w:ilvl w:val="0"/>
          <w:numId w:val="1"/>
        </w:numPr>
      </w:pPr>
      <w:r>
        <w:t xml:space="preserve">Ali bir pastanın </w:t>
      </w:r>
      <w:r w:rsidRPr="009339C4">
        <w:fldChar w:fldCharType="begin"/>
      </w:r>
      <w:r w:rsidRPr="009339C4">
        <w:instrText xml:space="preserve"> QUOTE </w:instrText>
      </w:r>
      <w:r w:rsidRPr="009339C4">
        <w:pict>
          <v:shape id="_x0000_i1027" type="#_x0000_t75" style="width:33.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57167&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657167&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5&lt;/m:t&gt;&lt;/m:r&gt;&lt;/m:num&gt;&lt;m:den&gt;&lt;m:r&gt;&lt;w:rPr&gt;&lt;w:rFonts w:ascii=&quot;Cambria Math&quot; w:h-ansi=&quot;Cambria Math&quot;/&gt;&lt;wx:font wx:val=&quot;Cambria Math&quot;/&gt;&lt;w:i/&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9339C4">
        <w:instrText xml:space="preserve"> </w:instrText>
      </w:r>
      <w:r w:rsidRPr="009339C4">
        <w:fldChar w:fldCharType="separate"/>
      </w:r>
      <w:r w:rsidRPr="009339C4">
        <w:pict>
          <v:shape id="_x0000_i1028" type="#_x0000_t75" style="width:33.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57167&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657167&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5&lt;/m:t&gt;&lt;/m:r&gt;&lt;/m:num&gt;&lt;m:den&gt;&lt;m:r&gt;&lt;w:rPr&gt;&lt;w:rFonts w:ascii=&quot;Cambria Math&quot; w:h-ansi=&quot;Cambria Math&quot;/&gt;&lt;wx:font wx:val=&quot;Cambria Math&quot;/&gt;&lt;w:i/&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9339C4">
        <w:fldChar w:fldCharType="end"/>
      </w:r>
      <w:r>
        <w:t xml:space="preserve">sini, kardeşi veli aynı pastanın  </w:t>
      </w:r>
      <w:r w:rsidRPr="009339C4">
        <w:fldChar w:fldCharType="begin"/>
      </w:r>
      <w:r w:rsidRPr="009339C4">
        <w:instrText xml:space="preserve"> QUOTE </w:instrText>
      </w:r>
      <w:r w:rsidRPr="009339C4">
        <w:pict>
          <v:shape id="_x0000_i1029" type="#_x0000_t75" style="width:33.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376831&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376831&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6&lt;/m:t&gt;&lt;/m:r&gt;&lt;/m:num&gt;&lt;m:den&gt;&lt;m:r&gt;&lt;w:rPr&gt;&lt;w:rFonts w:ascii=&quot;Cambria Math&quot; w:h-ansi=&quot;Cambria Math&quot;/&gt;&lt;wx:font wx:val=&quot;Cambria Math&quot;/&gt;&lt;w:i/&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9339C4">
        <w:instrText xml:space="preserve"> </w:instrText>
      </w:r>
      <w:r w:rsidRPr="009339C4">
        <w:fldChar w:fldCharType="separate"/>
      </w:r>
      <w:r w:rsidRPr="009339C4">
        <w:pict>
          <v:shape id="_x0000_i1030" type="#_x0000_t75" style="width:33.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376831&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376831&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6&lt;/m:t&gt;&lt;/m:r&gt;&lt;/m:num&gt;&lt;m:den&gt;&lt;m:r&gt;&lt;w:rPr&gt;&lt;w:rFonts w:ascii=&quot;Cambria Math&quot; w:h-ansi=&quot;Cambria Math&quot;/&gt;&lt;wx:font wx:val=&quot;Cambria Math&quot;/&gt;&lt;w:i/&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9339C4">
        <w:fldChar w:fldCharType="end"/>
      </w:r>
      <w:r>
        <w:t xml:space="preserve">sini, küçük kardeşleri Selami ise aynı pastanın  </w:t>
      </w:r>
      <w:r w:rsidRPr="009339C4">
        <w:fldChar w:fldCharType="begin"/>
      </w:r>
      <w:r w:rsidRPr="009339C4">
        <w:instrText xml:space="preserve"> QUOTE </w:instrText>
      </w:r>
      <w:r w:rsidRPr="009339C4">
        <w:pict>
          <v:shape id="_x0000_i1031" type="#_x0000_t75" style="width:33.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5549D9&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5549D9&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9339C4">
        <w:instrText xml:space="preserve"> </w:instrText>
      </w:r>
      <w:r w:rsidRPr="009339C4">
        <w:fldChar w:fldCharType="separate"/>
      </w:r>
      <w:r w:rsidRPr="009339C4">
        <w:pict>
          <v:shape id="_x0000_i1032" type="#_x0000_t75" style="width:33.75pt;height:6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5549D9&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5549D9&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1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7" o:title="" chromakey="white"/>
          </v:shape>
        </w:pict>
      </w:r>
      <w:r w:rsidRPr="009339C4">
        <w:fldChar w:fldCharType="end"/>
      </w:r>
      <w:r>
        <w:t xml:space="preserve">sini yemiştir. Buna göre en az pasta yiyenden, en çok pasta yiyene doğru sıralama yapınız. </w:t>
      </w:r>
    </w:p>
    <w:p w:rsidR="00C40A5D" w:rsidRDefault="00C40A5D" w:rsidP="00695DD2">
      <w:pPr>
        <w:pStyle w:val="ListParagraph"/>
      </w:pPr>
      <w:r>
        <w:t>(7 puan)</w:t>
      </w: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Pr="0030200C" w:rsidRDefault="00C40A5D" w:rsidP="00BD594C">
      <w:pPr>
        <w:pStyle w:val="ListParagraph"/>
        <w:numPr>
          <w:ilvl w:val="0"/>
          <w:numId w:val="1"/>
        </w:numPr>
      </w:pPr>
      <w:r>
        <w:t xml:space="preserve">Ferdi öğle yemeğinde bir karpuzun  </w:t>
      </w:r>
      <w:r w:rsidRPr="009339C4">
        <w:fldChar w:fldCharType="begin"/>
      </w:r>
      <w:r w:rsidRPr="009339C4">
        <w:instrText xml:space="preserve"> QUOTE </w:instrText>
      </w:r>
      <w:r w:rsidRPr="009339C4">
        <w:pict>
          <v:shape id="_x0000_i1033"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5B7840&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5B7840&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instrText xml:space="preserve"> </w:instrText>
      </w:r>
      <w:r w:rsidRPr="009339C4">
        <w:fldChar w:fldCharType="separate"/>
      </w:r>
      <w:r w:rsidRPr="009339C4">
        <w:pict>
          <v:shape id="_x0000_i1034"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5B7840&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5B7840&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fldChar w:fldCharType="end"/>
      </w:r>
      <w:r>
        <w:t xml:space="preserve"> ünü , akşam yemeğinde ise  </w:t>
      </w:r>
      <w:r w:rsidRPr="009339C4">
        <w:fldChar w:fldCharType="begin"/>
      </w:r>
      <w:r w:rsidRPr="009339C4">
        <w:instrText xml:space="preserve"> QUOTE </w:instrText>
      </w:r>
      <w:r w:rsidRPr="009339C4">
        <w:pict>
          <v:shape id="_x0000_i1035"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2466A8&quot;/&gt;&lt;wsp:rsid wsp:val=&quot;0030200C&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2466A8&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instrText xml:space="preserve"> </w:instrText>
      </w:r>
      <w:r w:rsidRPr="009339C4">
        <w:fldChar w:fldCharType="separate"/>
      </w:r>
      <w:r w:rsidRPr="009339C4">
        <w:pict>
          <v:shape id="_x0000_i1036"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2466A8&quot;/&gt;&lt;wsp:rsid wsp:val=&quot;0030200C&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2466A8&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2&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fldChar w:fldCharType="end"/>
      </w:r>
      <w:r>
        <w:t xml:space="preserve"> sini yemiştir. Buna göre Ferdi bir günde karpuzun kaçta kaçını yemiştir.</w:t>
      </w:r>
      <w:r w:rsidRPr="00695DD2">
        <w:t xml:space="preserve"> </w:t>
      </w:r>
      <w:r>
        <w:t>(7 puan)</w:t>
      </w: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Default="00C40A5D" w:rsidP="0030200C">
      <w:pPr>
        <w:pStyle w:val="ListParagraph"/>
      </w:pPr>
    </w:p>
    <w:p w:rsidR="00C40A5D" w:rsidRPr="0030200C" w:rsidRDefault="00C40A5D" w:rsidP="0030200C">
      <w:pPr>
        <w:pStyle w:val="ListParagraph"/>
      </w:pPr>
    </w:p>
    <w:p w:rsidR="00C40A5D" w:rsidRDefault="00C40A5D" w:rsidP="00BD594C">
      <w:pPr>
        <w:pStyle w:val="ListParagraph"/>
        <w:numPr>
          <w:ilvl w:val="0"/>
          <w:numId w:val="1"/>
        </w:numPr>
      </w:pPr>
      <w:r>
        <w:t xml:space="preserve">Steve Jobs bir bütün elmanın  </w:t>
      </w:r>
      <w:r w:rsidRPr="009339C4">
        <w:fldChar w:fldCharType="begin"/>
      </w:r>
      <w:r w:rsidRPr="009339C4">
        <w:instrText xml:space="preserve"> QUOTE </w:instrText>
      </w:r>
      <w:r w:rsidRPr="009339C4">
        <w:pict>
          <v:shape id="_x0000_i1037"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95DD2&quot;/&gt;&lt;wsp:rsid wsp:val=&quot;006A16FE&quot;/&gt;&lt;wsp:rsid wsp:val=&quot;00723C4C&quot;/&gt;&lt;wsp:rsid wsp:val=&quot;007E6134&quot;/&gt;&lt;wsp:rsid wsp:val=&quot;008015B0&quot;/&gt;&lt;wsp:rsid wsp:val=&quot;009339C4&quot;/&gt;&lt;wsp:rsid wsp:val=&quot;00AA5739&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AA5739&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5&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instrText xml:space="preserve"> </w:instrText>
      </w:r>
      <w:r w:rsidRPr="009339C4">
        <w:fldChar w:fldCharType="separate"/>
      </w:r>
      <w:r w:rsidRPr="009339C4">
        <w:pict>
          <v:shape id="_x0000_i1038"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95DD2&quot;/&gt;&lt;wsp:rsid wsp:val=&quot;006A16FE&quot;/&gt;&lt;wsp:rsid wsp:val=&quot;00723C4C&quot;/&gt;&lt;wsp:rsid wsp:val=&quot;007E6134&quot;/&gt;&lt;wsp:rsid wsp:val=&quot;008015B0&quot;/&gt;&lt;wsp:rsid wsp:val=&quot;009339C4&quot;/&gt;&lt;wsp:rsid wsp:val=&quot;00AA5739&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AA5739&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5&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fldChar w:fldCharType="end"/>
      </w:r>
      <w:r>
        <w:t>ini ısırdığına göre elmanın yenmeyen kısmını bulunuz.</w:t>
      </w:r>
      <w:r w:rsidRPr="00695DD2">
        <w:t xml:space="preserve"> </w:t>
      </w:r>
      <w:r>
        <w:t>(6 puan)</w:t>
      </w: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BD594C">
      <w:pPr>
        <w:pStyle w:val="ListParagraph"/>
        <w:numPr>
          <w:ilvl w:val="0"/>
          <w:numId w:val="1"/>
        </w:numPr>
      </w:pPr>
      <w:r>
        <w:t>24 tane çeyrek altını olan Önder’in kaç tam altını olduğunu bulunuz.</w:t>
      </w:r>
      <w:r w:rsidRPr="00695DD2">
        <w:t xml:space="preserve"> </w:t>
      </w:r>
      <w:r>
        <w:t>(6 puan)</w:t>
      </w: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Default="00C40A5D" w:rsidP="006A16FE">
      <w:pPr>
        <w:pStyle w:val="ListParagraph"/>
      </w:pPr>
    </w:p>
    <w:p w:rsidR="00C40A5D" w:rsidRPr="008015B0" w:rsidRDefault="00C40A5D" w:rsidP="008015B0">
      <w:pPr>
        <w:pStyle w:val="ListParagraph"/>
        <w:numPr>
          <w:ilvl w:val="0"/>
          <w:numId w:val="1"/>
        </w:numPr>
      </w:pPr>
      <w:r>
        <w:t xml:space="preserve">28 elmanın  </w:t>
      </w:r>
      <w:r w:rsidRPr="009339C4">
        <w:fldChar w:fldCharType="begin"/>
      </w:r>
      <w:r w:rsidRPr="009339C4">
        <w:instrText xml:space="preserve"> QUOTE </w:instrText>
      </w:r>
      <w:r w:rsidRPr="009339C4">
        <w:pict>
          <v:shape id="_x0000_i1039"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034B86&quot;/&gt;&lt;wsp:rsid wsp:val=&quot;0030200C&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034B86&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3&lt;/m:t&gt;&lt;/m:r&gt;&lt;/m:num&gt;&lt;m:den&gt;&lt;m:r&gt;&lt;w:rPr&gt;&lt;w:rFonts w:ascii=&quot;Cambria Math&quot; w:h-ansi=&quot;Cambria Math&quot;/&gt;&lt;wx:font wx:val=&quot;Cambria Math&quot;/&gt;&lt;w:i/&gt;&lt;/w:rPr&gt;&lt;m:t&gt;7&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instrText xml:space="preserve"> </w:instrText>
      </w:r>
      <w:r w:rsidRPr="009339C4">
        <w:fldChar w:fldCharType="separate"/>
      </w:r>
      <w:r w:rsidRPr="009339C4">
        <w:pict>
          <v:shape id="_x0000_i1040"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034B86&quot;/&gt;&lt;wsp:rsid wsp:val=&quot;0030200C&quot;/&gt;&lt;wsp:rsid wsp:val=&quot;00695DD2&quot;/&gt;&lt;wsp:rsid wsp:val=&quot;006A16FE&quot;/&gt;&lt;wsp:rsid wsp:val=&quot;00723C4C&quot;/&gt;&lt;wsp:rsid wsp:val=&quot;007E6134&quot;/&gt;&lt;wsp:rsid wsp:val=&quot;008015B0&quot;/&gt;&lt;wsp:rsid wsp:val=&quot;009339C4&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034B86&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3&lt;/m:t&gt;&lt;/m:r&gt;&lt;/m:num&gt;&lt;m:den&gt;&lt;m:r&gt;&lt;w:rPr&gt;&lt;w:rFonts w:ascii=&quot;Cambria Math&quot; w:h-ansi=&quot;Cambria Math&quot;/&gt;&lt;wx:font wx:val=&quot;Cambria Math&quot;/&gt;&lt;w:i/&gt;&lt;/w:rPr&gt;&lt;m:t&gt;7&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fldChar w:fldCharType="end"/>
      </w:r>
      <w:r>
        <w:t xml:space="preserve"> sini Recep, </w:t>
      </w:r>
      <w:r w:rsidRPr="008015B0">
        <w:rPr>
          <w:u w:val="single"/>
        </w:rPr>
        <w:t>geri kalanının</w:t>
      </w:r>
      <w:r>
        <w:t xml:space="preserve">  </w:t>
      </w:r>
      <w:r w:rsidRPr="009339C4">
        <w:fldChar w:fldCharType="begin"/>
      </w:r>
      <w:r w:rsidRPr="009339C4">
        <w:instrText xml:space="preserve"> QUOTE </w:instrText>
      </w:r>
      <w:r w:rsidRPr="009339C4">
        <w:pict>
          <v:shape id="_x0000_i1041"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95DD2&quot;/&gt;&lt;wsp:rsid wsp:val=&quot;006A16FE&quot;/&gt;&lt;wsp:rsid wsp:val=&quot;00723C4C&quot;/&gt;&lt;wsp:rsid wsp:val=&quot;007E6134&quot;/&gt;&lt;wsp:rsid wsp:val=&quot;008015B0&quot;/&gt;&lt;wsp:rsid wsp:val=&quot;009339C4&quot;/&gt;&lt;wsp:rsid wsp:val=&quot;00B4115E&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B4115E&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instrText xml:space="preserve"> </w:instrText>
      </w:r>
      <w:r w:rsidRPr="009339C4">
        <w:fldChar w:fldCharType="separate"/>
      </w:r>
      <w:r w:rsidRPr="009339C4">
        <w:pict>
          <v:shape id="_x0000_i1042" type="#_x0000_t75" style="width:27.75pt;height:54.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4&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D594C&quot;/&gt;&lt;wsp:rsid wsp:val=&quot;0030200C&quot;/&gt;&lt;wsp:rsid wsp:val=&quot;00695DD2&quot;/&gt;&lt;wsp:rsid wsp:val=&quot;006A16FE&quot;/&gt;&lt;wsp:rsid wsp:val=&quot;00723C4C&quot;/&gt;&lt;wsp:rsid wsp:val=&quot;007E6134&quot;/&gt;&lt;wsp:rsid wsp:val=&quot;008015B0&quot;/&gt;&lt;wsp:rsid wsp:val=&quot;009339C4&quot;/&gt;&lt;wsp:rsid wsp:val=&quot;00B4115E&quot;/&gt;&lt;wsp:rsid wsp:val=&quot;00B70E57&quot;/&gt;&lt;wsp:rsid wsp:val=&quot;00BD594C&quot;/&gt;&lt;wsp:rsid wsp:val=&quot;00C256B8&quot;/&gt;&lt;wsp:rsid wsp:val=&quot;00C70AA9&quot;/&gt;&lt;wsp:rsid wsp:val=&quot;00D00312&quot;/&gt;&lt;wsp:rsid wsp:val=&quot;00DA0BDE&quot;/&gt;&lt;/wsp:rsids&gt;&lt;/w:docPr&gt;&lt;w:body&gt;&lt;w:p wsp:rsidR=&quot;00000000&quot; wsp:rsidRDefault=&quot;00B4115E&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4&lt;/m:t&gt;&lt;/m:r&gt;&lt;/m:den&gt;&lt;/m:f&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5" o:title="" chromakey="white"/>
          </v:shape>
        </w:pict>
      </w:r>
      <w:r w:rsidRPr="009339C4">
        <w:fldChar w:fldCharType="end"/>
      </w:r>
      <w:r>
        <w:t xml:space="preserve"> ini de Murat </w:t>
      </w:r>
      <w:r w:rsidRPr="008015B0">
        <w:t>almıştır. En son durumda geriye kaç elma kalmıştır.</w:t>
      </w:r>
      <w:r w:rsidRPr="00695DD2">
        <w:t xml:space="preserve"> </w:t>
      </w:r>
      <w:r>
        <w:t>(7 puan)</w:t>
      </w: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Default="00C40A5D" w:rsidP="008015B0">
      <w:pPr>
        <w:pStyle w:val="ListParagraph"/>
      </w:pPr>
    </w:p>
    <w:p w:rsidR="00C40A5D" w:rsidRPr="007E6134" w:rsidRDefault="00C40A5D" w:rsidP="008015B0">
      <w:pPr>
        <w:pStyle w:val="ListParagraph"/>
      </w:pPr>
    </w:p>
    <w:p w:rsidR="00C40A5D" w:rsidRDefault="00C40A5D" w:rsidP="00BD594C">
      <w:pPr>
        <w:pStyle w:val="ListParagraph"/>
        <w:numPr>
          <w:ilvl w:val="0"/>
          <w:numId w:val="1"/>
        </w:numPr>
      </w:pPr>
      <w:r>
        <w:t>2yi yarıma bölersem kaç eder?</w:t>
      </w:r>
      <w:r w:rsidRPr="00695DD2">
        <w:t xml:space="preserve"> </w:t>
      </w:r>
      <w:r>
        <w:t>(6 puan)</w:t>
      </w:r>
    </w:p>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p w:rsidR="00C40A5D" w:rsidRDefault="00C40A5D" w:rsidP="008015B0">
      <w:hyperlink r:id="rId8" w:history="1">
        <w:r w:rsidRPr="008B1737">
          <w:rPr>
            <w:rStyle w:val="Hyperlink"/>
          </w:rPr>
          <w:t>www.sorubak.com</w:t>
        </w:r>
      </w:hyperlink>
      <w:r>
        <w:t xml:space="preserve"> </w:t>
      </w:r>
    </w:p>
    <w:p w:rsidR="00C40A5D" w:rsidRDefault="00C40A5D" w:rsidP="008015B0"/>
    <w:p w:rsidR="00C40A5D" w:rsidRDefault="00C40A5D" w:rsidP="008015B0"/>
    <w:p w:rsidR="00C40A5D" w:rsidRDefault="00C40A5D" w:rsidP="008015B0">
      <w:r>
        <w:t>Sınav süresi 40 dakikadır. Sorulardan alınabilecek en yüksek puanlar, soruların sonunda yazmaktadır.</w:t>
      </w:r>
    </w:p>
    <w:p w:rsidR="00C40A5D" w:rsidRDefault="00C40A5D" w:rsidP="00695DD2">
      <w:pPr>
        <w:pStyle w:val="NoSpacing"/>
        <w:jc w:val="right"/>
      </w:pPr>
      <w:r>
        <w:t>BAŞARILAR</w:t>
      </w:r>
    </w:p>
    <w:p w:rsidR="00C40A5D" w:rsidRDefault="00C40A5D" w:rsidP="00695DD2">
      <w:pPr>
        <w:pStyle w:val="NoSpacing"/>
        <w:jc w:val="right"/>
      </w:pPr>
      <w:r>
        <w:t>Süleyman YATAĞAN</w:t>
      </w:r>
    </w:p>
    <w:p w:rsidR="00C40A5D" w:rsidRDefault="00C40A5D" w:rsidP="00695DD2">
      <w:pPr>
        <w:pStyle w:val="NoSpacing"/>
        <w:jc w:val="right"/>
      </w:pPr>
      <w:r>
        <w:t>Matematik Öğretmeni</w:t>
      </w:r>
    </w:p>
    <w:sectPr w:rsidR="00C40A5D" w:rsidSect="00B70E57">
      <w:type w:val="continuous"/>
      <w:pgSz w:w="11906" w:h="16838"/>
      <w:pgMar w:top="567" w:right="567" w:bottom="567" w:left="567"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F46D6E"/>
    <w:multiLevelType w:val="hybridMultilevel"/>
    <w:tmpl w:val="A762E3C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594C"/>
    <w:rsid w:val="0001142F"/>
    <w:rsid w:val="0030200C"/>
    <w:rsid w:val="00695DD2"/>
    <w:rsid w:val="006A16FE"/>
    <w:rsid w:val="00723C4C"/>
    <w:rsid w:val="007E6134"/>
    <w:rsid w:val="008015B0"/>
    <w:rsid w:val="008B1737"/>
    <w:rsid w:val="009339C4"/>
    <w:rsid w:val="00A36956"/>
    <w:rsid w:val="00B70E57"/>
    <w:rsid w:val="00BD594C"/>
    <w:rsid w:val="00C256B8"/>
    <w:rsid w:val="00C40A5D"/>
    <w:rsid w:val="00C70AA9"/>
    <w:rsid w:val="00D00312"/>
    <w:rsid w:val="00DA0BDE"/>
    <w:rsid w:val="00FB06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BDE"/>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D594C"/>
    <w:pPr>
      <w:ind w:left="720"/>
      <w:contextualSpacing/>
    </w:pPr>
  </w:style>
  <w:style w:type="character" w:styleId="PlaceholderText">
    <w:name w:val="Placeholder Text"/>
    <w:basedOn w:val="DefaultParagraphFont"/>
    <w:uiPriority w:val="99"/>
    <w:semiHidden/>
    <w:rsid w:val="00C256B8"/>
    <w:rPr>
      <w:rFonts w:cs="Times New Roman"/>
      <w:color w:val="808080"/>
    </w:rPr>
  </w:style>
  <w:style w:type="paragraph" w:styleId="NoSpacing">
    <w:name w:val="No Spacing"/>
    <w:uiPriority w:val="99"/>
    <w:qFormat/>
    <w:rsid w:val="00B70E57"/>
    <w:rPr>
      <w:lang w:eastAsia="en-US"/>
    </w:rPr>
  </w:style>
  <w:style w:type="paragraph" w:styleId="BalloonText">
    <w:name w:val="Balloon Text"/>
    <w:basedOn w:val="Normal"/>
    <w:link w:val="BalloonTextChar"/>
    <w:uiPriority w:val="99"/>
    <w:semiHidden/>
    <w:rsid w:val="00C70A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70AA9"/>
    <w:rPr>
      <w:rFonts w:ascii="Tahoma" w:hAnsi="Tahoma" w:cs="Tahoma"/>
      <w:sz w:val="16"/>
      <w:szCs w:val="16"/>
    </w:rPr>
  </w:style>
  <w:style w:type="character" w:styleId="Hyperlink">
    <w:name w:val="Hyperlink"/>
    <w:basedOn w:val="DefaultParagraphFont"/>
    <w:uiPriority w:val="99"/>
    <w:rsid w:val="00A3695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446</Words>
  <Characters>2547</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as</dc:creator>
  <cp:keywords>www.sorubak.com</cp:keywords>
  <dc:description/>
  <cp:lastModifiedBy>edanur</cp:lastModifiedBy>
  <cp:revision>3</cp:revision>
  <dcterms:created xsi:type="dcterms:W3CDTF">2014-11-19T21:46:00Z</dcterms:created>
  <dcterms:modified xsi:type="dcterms:W3CDTF">2014-11-23T16:18:00Z</dcterms:modified>
</cp:coreProperties>
</file>