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97A26" w:rsidRDefault="00697A26" w:rsidP="00E23D7C">
      <w:r w:rsidRPr="00087C64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6" o:spid="_x0000_i1025" type="#_x0000_t75" style="width:237pt;height:90pt;visibility:visible">
            <v:imagedata r:id="rId6" o:title=""/>
          </v:shape>
        </w:pict>
      </w:r>
    </w:p>
    <w:p w:rsidR="00697A26" w:rsidRDefault="00697A26" w:rsidP="00E23D7C"/>
    <w:p w:rsidR="00697A26" w:rsidRDefault="00697A26" w:rsidP="00E23D7C">
      <w:r w:rsidRPr="00087C64">
        <w:rPr>
          <w:noProof/>
        </w:rPr>
        <w:pict>
          <v:shape id="Resim 4" o:spid="_x0000_i1026" type="#_x0000_t75" style="width:240.75pt;height:85.5pt;visibility:visible">
            <v:imagedata r:id="rId7" o:title=""/>
          </v:shape>
        </w:pict>
      </w:r>
    </w:p>
    <w:p w:rsidR="00697A26" w:rsidRDefault="00697A26" w:rsidP="00E23D7C"/>
    <w:p w:rsidR="00697A26" w:rsidRDefault="00697A26" w:rsidP="00E23D7C">
      <w:r w:rsidRPr="00087C64">
        <w:rPr>
          <w:noProof/>
        </w:rPr>
        <w:pict>
          <v:shape id="Resim 16" o:spid="_x0000_i1027" type="#_x0000_t75" style="width:236.25pt;height:78pt;visibility:visible">
            <v:imagedata r:id="rId8" o:title=""/>
          </v:shape>
        </w:pict>
      </w:r>
    </w:p>
    <w:p w:rsidR="00697A26" w:rsidRDefault="00697A26" w:rsidP="00E23D7C">
      <w:r w:rsidRPr="00087C64">
        <w:rPr>
          <w:noProof/>
        </w:rPr>
        <w:pict>
          <v:shape id="Resim 10" o:spid="_x0000_i1028" type="#_x0000_t75" style="width:238.5pt;height:117pt;visibility:visible">
            <v:imagedata r:id="rId9" o:title=""/>
          </v:shape>
        </w:pict>
      </w:r>
    </w:p>
    <w:p w:rsidR="00697A26" w:rsidRDefault="00697A26" w:rsidP="00E23D7C">
      <w:r w:rsidRPr="00087C64">
        <w:rPr>
          <w:noProof/>
        </w:rPr>
        <w:pict>
          <v:shape id="Resim 2" o:spid="_x0000_i1029" type="#_x0000_t75" style="width:240pt;height:250.5pt;visibility:visible">
            <v:imagedata r:id="rId10" o:title=""/>
          </v:shape>
        </w:pict>
      </w:r>
    </w:p>
    <w:p w:rsidR="00697A26" w:rsidRDefault="00697A26" w:rsidP="00E23D7C">
      <w:r w:rsidRPr="00087C64">
        <w:rPr>
          <w:noProof/>
        </w:rPr>
        <w:pict>
          <v:shape id="Resim 8" o:spid="_x0000_i1030" type="#_x0000_t75" style="width:243pt;height:104.25pt;visibility:visible">
            <v:imagedata r:id="rId11" o:title=""/>
          </v:shape>
        </w:pict>
      </w:r>
    </w:p>
    <w:p w:rsidR="00697A26" w:rsidRDefault="00697A26" w:rsidP="00E23D7C">
      <w:r w:rsidRPr="00087C64">
        <w:rPr>
          <w:noProof/>
        </w:rPr>
        <w:pict>
          <v:shape id="Resim 1" o:spid="_x0000_i1031" type="#_x0000_t75" style="width:242.25pt;height:121.5pt;visibility:visible">
            <v:imagedata r:id="rId12" o:title=""/>
          </v:shape>
        </w:pict>
      </w:r>
    </w:p>
    <w:p w:rsidR="00697A26" w:rsidRDefault="00697A26" w:rsidP="00E23D7C">
      <w:r w:rsidRPr="00087C64">
        <w:rPr>
          <w:noProof/>
        </w:rPr>
        <w:pict>
          <v:shape id="Resim 22" o:spid="_x0000_i1032" type="#_x0000_t75" style="width:240.75pt;height:97.5pt;visibility:visible">
            <v:imagedata r:id="rId13" o:title=""/>
          </v:shape>
        </w:pict>
      </w:r>
    </w:p>
    <w:p w:rsidR="00697A26" w:rsidRDefault="00697A26" w:rsidP="00E23D7C">
      <w:r w:rsidRPr="00087C64">
        <w:rPr>
          <w:noProof/>
        </w:rPr>
        <w:pict>
          <v:shape id="Resim 3" o:spid="_x0000_i1033" type="#_x0000_t75" style="width:240pt;height:105pt;visibility:visible">
            <v:imagedata r:id="rId14" o:title=""/>
          </v:shape>
        </w:pict>
      </w:r>
    </w:p>
    <w:p w:rsidR="00697A26" w:rsidRDefault="00697A26" w:rsidP="00E23D7C">
      <w:r w:rsidRPr="00087C64">
        <w:rPr>
          <w:noProof/>
        </w:rPr>
        <w:pict>
          <v:shape id="Resim 19" o:spid="_x0000_i1034" type="#_x0000_t75" style="width:242.25pt;height:79.5pt;visibility:visible">
            <v:imagedata r:id="rId15" o:title=""/>
          </v:shape>
        </w:pict>
      </w:r>
    </w:p>
    <w:p w:rsidR="00697A26" w:rsidRDefault="00697A26" w:rsidP="00E23D7C">
      <w:r w:rsidRPr="00087C64">
        <w:rPr>
          <w:noProof/>
        </w:rPr>
        <w:pict>
          <v:shape id="Resim 5" o:spid="_x0000_i1035" type="#_x0000_t75" style="width:236.25pt;height:85.5pt;visibility:visible">
            <v:imagedata r:id="rId16" o:title=""/>
          </v:shape>
        </w:pict>
      </w:r>
    </w:p>
    <w:p w:rsidR="00697A26" w:rsidRDefault="00697A26" w:rsidP="00E23D7C">
      <w:r w:rsidRPr="00087C64">
        <w:rPr>
          <w:noProof/>
        </w:rPr>
        <w:pict>
          <v:shape id="Resim 15" o:spid="_x0000_i1036" type="#_x0000_t75" style="width:237pt;height:78pt;visibility:visible">
            <v:imagedata r:id="rId17" o:title=""/>
          </v:shape>
        </w:pict>
      </w:r>
      <w:r w:rsidRPr="00087C64">
        <w:rPr>
          <w:noProof/>
        </w:rPr>
        <w:pict>
          <v:shape id="Resim 12" o:spid="_x0000_i1037" type="#_x0000_t75" style="width:236.25pt;height:110.25pt;visibility:visible">
            <v:imagedata r:id="rId18" o:title=""/>
          </v:shape>
        </w:pict>
      </w:r>
    </w:p>
    <w:p w:rsidR="00697A26" w:rsidRDefault="00697A26" w:rsidP="00E23D7C">
      <w:r w:rsidRPr="00087C64">
        <w:rPr>
          <w:noProof/>
        </w:rPr>
        <w:pict>
          <v:shape id="Resim 11" o:spid="_x0000_i1038" type="#_x0000_t75" style="width:240.75pt;height:94.5pt;visibility:visible">
            <v:imagedata r:id="rId19" o:title=""/>
          </v:shape>
        </w:pict>
      </w:r>
    </w:p>
    <w:p w:rsidR="00697A26" w:rsidRDefault="00697A26" w:rsidP="00E23D7C">
      <w:r w:rsidRPr="00087C64">
        <w:rPr>
          <w:noProof/>
        </w:rPr>
        <w:pict>
          <v:shape id="Resim 20" o:spid="_x0000_i1039" type="#_x0000_t75" style="width:239.25pt;height:100.5pt;visibility:visible">
            <v:imagedata r:id="rId20" o:title=""/>
          </v:shape>
        </w:pict>
      </w:r>
    </w:p>
    <w:p w:rsidR="00697A26" w:rsidRDefault="00697A26" w:rsidP="00E23D7C">
      <w:r w:rsidRPr="00087C64">
        <w:rPr>
          <w:noProof/>
        </w:rPr>
        <w:pict>
          <v:shape id="Resim 13" o:spid="_x0000_i1040" type="#_x0000_t75" style="width:230.25pt;height:1in;visibility:visible">
            <v:imagedata r:id="rId21" o:title=""/>
          </v:shape>
        </w:pict>
      </w:r>
    </w:p>
    <w:p w:rsidR="00697A26" w:rsidRDefault="00697A26" w:rsidP="00E23D7C">
      <w:r w:rsidRPr="00087C64">
        <w:rPr>
          <w:noProof/>
        </w:rPr>
        <w:pict>
          <v:shape id="Resim 14" o:spid="_x0000_i1041" type="#_x0000_t75" style="width:242.25pt;height:1in;visibility:visible">
            <v:imagedata r:id="rId22" o:title=""/>
          </v:shape>
        </w:pict>
      </w:r>
      <w:r w:rsidRPr="00087C64">
        <w:rPr>
          <w:noProof/>
        </w:rPr>
        <w:pict>
          <v:shape id="Resim 7" o:spid="_x0000_i1042" type="#_x0000_t75" style="width:238.5pt;height:132pt;visibility:visible">
            <v:imagedata r:id="rId23" o:title=""/>
          </v:shape>
        </w:pict>
      </w:r>
    </w:p>
    <w:p w:rsidR="00697A26" w:rsidRDefault="00697A26" w:rsidP="00E23D7C">
      <w:r w:rsidRPr="00087C64">
        <w:rPr>
          <w:noProof/>
        </w:rPr>
        <w:pict>
          <v:shape id="Resim 18" o:spid="_x0000_i1043" type="#_x0000_t75" style="width:240pt;height:97.5pt;visibility:visible">
            <v:imagedata r:id="rId24" o:title=""/>
          </v:shape>
        </w:pict>
      </w:r>
    </w:p>
    <w:p w:rsidR="00697A26" w:rsidRDefault="00697A26" w:rsidP="00E23D7C">
      <w:r w:rsidRPr="00087C64">
        <w:rPr>
          <w:noProof/>
        </w:rPr>
        <w:pict>
          <v:shape id="Resim 21" o:spid="_x0000_i1044" type="#_x0000_t75" style="width:240.75pt;height:84pt;visibility:visible">
            <v:imagedata r:id="rId25" o:title=""/>
          </v:shape>
        </w:pict>
      </w:r>
    </w:p>
    <w:p w:rsidR="00697A26" w:rsidRDefault="00697A26" w:rsidP="00E23D7C">
      <w:r w:rsidRPr="00087C64">
        <w:rPr>
          <w:noProof/>
        </w:rPr>
        <w:pict>
          <v:shape id="Resim 17" o:spid="_x0000_i1045" type="#_x0000_t75" style="width:240.75pt;height:138pt;visibility:visible">
            <v:imagedata r:id="rId26" o:title=""/>
          </v:shape>
        </w:pict>
      </w:r>
    </w:p>
    <w:p w:rsidR="00697A26" w:rsidRDefault="00697A26" w:rsidP="00E23D7C"/>
    <w:p w:rsidR="00697A26" w:rsidRDefault="00697A26" w:rsidP="002E7C69">
      <w:pPr>
        <w:tabs>
          <w:tab w:val="left" w:pos="0"/>
          <w:tab w:val="left" w:pos="426"/>
        </w:tabs>
      </w:pPr>
      <w:hyperlink r:id="rId27" w:history="1">
        <w:r>
          <w:rPr>
            <w:rStyle w:val="Hyperlink"/>
          </w:rPr>
          <w:t>www.sorubak.com</w:t>
        </w:r>
      </w:hyperlink>
      <w:r>
        <w:t xml:space="preserve"> </w:t>
      </w:r>
    </w:p>
    <w:p w:rsidR="00697A26" w:rsidRDefault="00697A26" w:rsidP="00E23D7C"/>
    <w:sectPr w:rsidR="00697A26" w:rsidSect="00464400">
      <w:headerReference w:type="even" r:id="rId28"/>
      <w:headerReference w:type="default" r:id="rId29"/>
      <w:footerReference w:type="even" r:id="rId30"/>
      <w:footerReference w:type="default" r:id="rId31"/>
      <w:headerReference w:type="first" r:id="rId32"/>
      <w:footerReference w:type="first" r:id="rId33"/>
      <w:pgSz w:w="11906" w:h="16838"/>
      <w:pgMar w:top="720" w:right="720" w:bottom="720" w:left="720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97A26" w:rsidRDefault="00697A26" w:rsidP="00E23D7C">
      <w:pPr>
        <w:spacing w:after="0" w:line="240" w:lineRule="auto"/>
      </w:pPr>
      <w:r>
        <w:separator/>
      </w:r>
    </w:p>
  </w:endnote>
  <w:endnote w:type="continuationSeparator" w:id="0">
    <w:p w:rsidR="00697A26" w:rsidRDefault="00697A26" w:rsidP="00E23D7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7A26" w:rsidRDefault="00697A26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7A26" w:rsidRDefault="00697A26">
    <w:pPr>
      <w:pStyle w:val="Foo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7A26" w:rsidRDefault="00697A26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97A26" w:rsidRDefault="00697A26" w:rsidP="00E23D7C">
      <w:pPr>
        <w:spacing w:after="0" w:line="240" w:lineRule="auto"/>
      </w:pPr>
      <w:r>
        <w:separator/>
      </w:r>
    </w:p>
  </w:footnote>
  <w:footnote w:type="continuationSeparator" w:id="0">
    <w:p w:rsidR="00697A26" w:rsidRDefault="00697A26" w:rsidP="00E23D7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7A26" w:rsidRDefault="00697A26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7A26" w:rsidRPr="00C80FFA" w:rsidRDefault="00697A26" w:rsidP="008F04ED">
    <w:pPr>
      <w:pStyle w:val="Header"/>
      <w:pBdr>
        <w:bottom w:val="thickThinSmallGap" w:sz="24" w:space="1" w:color="622423"/>
      </w:pBdr>
      <w:rPr>
        <w:rFonts w:ascii="Tahoma" w:hAnsi="Tahoma" w:cs="Tahoma"/>
        <w:sz w:val="32"/>
        <w:szCs w:val="32"/>
      </w:rPr>
    </w:pPr>
    <w:r>
      <w:rPr>
        <w:rFonts w:ascii="Tahoma" w:hAnsi="Tahoma" w:cs="Tahoma"/>
        <w:b/>
        <w:sz w:val="24"/>
        <w:szCs w:val="32"/>
      </w:rPr>
      <w:t>……… ORTAOKULU 7.SINIFLAR 1.DÖNEM 2. YAZILI SORULARI</w:t>
    </w:r>
  </w:p>
  <w:p w:rsidR="00697A26" w:rsidRPr="00684D65" w:rsidRDefault="00697A26">
    <w:pPr>
      <w:pStyle w:val="Header"/>
      <w:rPr>
        <w:b/>
      </w:rPr>
    </w:pPr>
    <w:r>
      <w:t xml:space="preserve">Optik kod: </w:t>
    </w:r>
    <w:r w:rsidRPr="00684D65">
      <w:t>15463</w:t>
    </w:r>
    <w:r w:rsidRPr="00684D65">
      <w:rPr>
        <w:b/>
      </w:rPr>
      <w:t xml:space="preserve">   AD:</w:t>
    </w:r>
    <w:r w:rsidRPr="00684D65">
      <w:rPr>
        <w:b/>
      </w:rPr>
      <w:tab/>
      <w:t>SOYAD:</w:t>
    </w:r>
    <w:r w:rsidRPr="00684D65">
      <w:rPr>
        <w:b/>
      </w:rPr>
      <w:tab/>
      <w:t>SINIF/NO: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7A26" w:rsidRDefault="00697A26">
    <w:pPr>
      <w:pStyle w:val="Header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23D7C"/>
    <w:rsid w:val="00011087"/>
    <w:rsid w:val="00087C64"/>
    <w:rsid w:val="000A7D14"/>
    <w:rsid w:val="002471DD"/>
    <w:rsid w:val="002E7C69"/>
    <w:rsid w:val="00355346"/>
    <w:rsid w:val="0040141C"/>
    <w:rsid w:val="00464400"/>
    <w:rsid w:val="0047718A"/>
    <w:rsid w:val="0048320C"/>
    <w:rsid w:val="004834F4"/>
    <w:rsid w:val="00545728"/>
    <w:rsid w:val="005515B6"/>
    <w:rsid w:val="005A4C03"/>
    <w:rsid w:val="005C35A7"/>
    <w:rsid w:val="00684D65"/>
    <w:rsid w:val="00697A26"/>
    <w:rsid w:val="006A143C"/>
    <w:rsid w:val="006D6B81"/>
    <w:rsid w:val="00745F68"/>
    <w:rsid w:val="00866FD2"/>
    <w:rsid w:val="00877350"/>
    <w:rsid w:val="008A2463"/>
    <w:rsid w:val="008F04ED"/>
    <w:rsid w:val="009D18E3"/>
    <w:rsid w:val="00AD3047"/>
    <w:rsid w:val="00AE7A42"/>
    <w:rsid w:val="00C143FA"/>
    <w:rsid w:val="00C20F83"/>
    <w:rsid w:val="00C80FFA"/>
    <w:rsid w:val="00CD589D"/>
    <w:rsid w:val="00D027EA"/>
    <w:rsid w:val="00DF4D8F"/>
    <w:rsid w:val="00E23D7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11087"/>
    <w:pPr>
      <w:spacing w:after="200" w:line="276" w:lineRule="auto"/>
    </w:p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E23D7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E23D7C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rsid w:val="00E23D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E23D7C"/>
    <w:rPr>
      <w:rFonts w:ascii="Tahoma" w:hAnsi="Tahoma" w:cs="Tahoma"/>
      <w:sz w:val="16"/>
      <w:szCs w:val="16"/>
    </w:rPr>
  </w:style>
  <w:style w:type="paragraph" w:styleId="Footer">
    <w:name w:val="footer"/>
    <w:basedOn w:val="Normal"/>
    <w:link w:val="FooterChar"/>
    <w:uiPriority w:val="99"/>
    <w:semiHidden/>
    <w:rsid w:val="00E23D7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E23D7C"/>
    <w:rPr>
      <w:rFonts w:cs="Times New Roman"/>
    </w:rPr>
  </w:style>
  <w:style w:type="character" w:styleId="Hyperlink">
    <w:name w:val="Hyperlink"/>
    <w:basedOn w:val="DefaultParagraphFont"/>
    <w:uiPriority w:val="99"/>
    <w:rsid w:val="002E7C69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628847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image" Target="media/image21.emf"/><Relationship Id="rId3" Type="http://schemas.openxmlformats.org/officeDocument/2006/relationships/webSettings" Target="webSettings.xml"/><Relationship Id="rId21" Type="http://schemas.openxmlformats.org/officeDocument/2006/relationships/image" Target="media/image16.emf"/><Relationship Id="rId34" Type="http://schemas.openxmlformats.org/officeDocument/2006/relationships/fontTable" Target="fontTable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emf"/><Relationship Id="rId33" Type="http://schemas.openxmlformats.org/officeDocument/2006/relationships/footer" Target="footer3.xml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29" Type="http://schemas.openxmlformats.org/officeDocument/2006/relationships/header" Target="header2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image" Target="media/image19.emf"/><Relationship Id="rId32" Type="http://schemas.openxmlformats.org/officeDocument/2006/relationships/header" Target="header3.xml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28" Type="http://schemas.openxmlformats.org/officeDocument/2006/relationships/header" Target="header1.xml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31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hyperlink" Target="http://www.sorubak.com/" TargetMode="External"/><Relationship Id="rId30" Type="http://schemas.openxmlformats.org/officeDocument/2006/relationships/footer" Target="footer1.xml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57</TotalTime>
  <Pages>2</Pages>
  <Words>15</Words>
  <Characters>86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pc</dc:creator>
  <cp:keywords>www.sorubak.com</cp:keywords>
  <dc:description>www.sorubak.com</dc:description>
  <cp:lastModifiedBy>edanur</cp:lastModifiedBy>
  <cp:revision>24</cp:revision>
  <dcterms:created xsi:type="dcterms:W3CDTF">2014-01-12T22:13:00Z</dcterms:created>
  <dcterms:modified xsi:type="dcterms:W3CDTF">2014-11-30T20:34:00Z</dcterms:modified>
  <cp:category>www.sorubak.com</cp:category>
</cp:coreProperties>
</file>