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40" w:rsidRDefault="00BC4A40" w:rsidP="00450BAB">
      <w:pPr>
        <w:ind w:left="-567"/>
      </w:pPr>
      <w:r>
        <w:rPr>
          <w:noProof/>
          <w:lang w:eastAsia="tr-TR"/>
        </w:rPr>
        <w:pict>
          <v:oval id="_x0000_s1026" style="position:absolute;left:0;text-align:left;margin-left:34.5pt;margin-top:4.7pt;width:19.5pt;height:23.25pt;z-index:251657216">
            <v:textbox>
              <w:txbxContent>
                <w:p w:rsidR="00BC4A40" w:rsidRDefault="00BC4A40">
                  <w: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left:0;text-align:left;margin-left:34.5pt;margin-top:638.45pt;width:36pt;height:22.5pt;z-index:251662336">
            <v:textbox>
              <w:txbxContent>
                <w:p w:rsidR="00BC4A40" w:rsidRDefault="00BC4A40">
                  <w:r>
                    <w:t>11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left:0;text-align:left;margin-left:38.25pt;margin-top:516.95pt;width:32.25pt;height:27pt;z-index:251661312">
            <v:textbox>
              <w:txbxContent>
                <w:p w:rsidR="00BC4A40" w:rsidRDefault="00BC4A40">
                  <w: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left:0;text-align:left;margin-left:-250.5pt;margin-top:371.45pt;width:15pt;height:27pt;z-index:251655168">
            <v:textbox>
              <w:txbxContent>
                <w:p w:rsidR="00BC4A40" w:rsidRDefault="00BC4A40">
                  <w: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left:0;text-align:left;margin-left:-246.75pt;margin-top:101.45pt;width:15pt;height:21.75pt;z-index:251653120">
            <v:textbox>
              <w:txbxContent>
                <w:p w:rsidR="00BC4A40" w:rsidRPr="00A6194B" w:rsidRDefault="00BC4A40"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left:0;text-align:left;margin-left:-246.75pt;margin-top:4.7pt;width:15pt;height:21pt;z-index:251652096">
            <v:textbox>
              <w:txbxContent>
                <w:p w:rsidR="00BC4A40" w:rsidRPr="00A6194B" w:rsidRDefault="00BC4A40">
                  <w:pPr>
                    <w:rPr>
                      <w:sz w:val="32"/>
                    </w:rPr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2" type="#_x0000_t75" style="position:absolute;left:0;text-align:left;margin-left:-25.1pt;margin-top:-31.3pt;width:477.75pt;height:27pt;z-index:251651072;visibility:visible" wrapcoords="-34 0 -34 21000 21600 21000 21600 0 -34 0">
            <v:imagedata r:id="rId6" o:title=""/>
            <w10:wrap type="through"/>
          </v:shape>
        </w:pict>
      </w:r>
      <w:r>
        <w:rPr>
          <w:noProof/>
          <w:lang w:eastAsia="tr-TR"/>
        </w:rPr>
        <w:pict>
          <v:shape id="Resim 1" o:spid="_x0000_s1033" type="#_x0000_t75" style="position:absolute;left:0;text-align:left;margin-left:-32.6pt;margin-top:3.95pt;width:217.5pt;height:34.5pt;z-index:251630592;visibility:visible" wrapcoords="-74 0 -74 21130 21600 21130 21600 0 -74 0">
            <v:imagedata r:id="rId7" o:title="" croptop="24682f" cropbottom="1702f"/>
            <w10:wrap type="through"/>
          </v:shape>
        </w:pict>
      </w:r>
      <w:r>
        <w:rPr>
          <w:noProof/>
          <w:lang w:eastAsia="tr-TR"/>
        </w:rPr>
        <w:pict>
          <v:shape id="Resim 12" o:spid="_x0000_s1034" type="#_x0000_t75" style="position:absolute;left:0;text-align:left;margin-left:-40.1pt;margin-top:361.7pt;width:231pt;height:69.75pt;z-index:251632640;visibility:visible" wrapcoords="-70 0 -70 21368 21600 21368 21600 0 -70 0">
            <v:imagedata r:id="rId8" o:title=""/>
            <w10:wrap type="through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220.1pt;margin-top:92.1pt;width:197.85pt;height:22.75pt;z-index:251639808">
            <v:textbox style="mso-next-textbox:#_x0000_s1035">
              <w:txbxContent>
                <w:p w:rsidR="00BC4A40" w:rsidRDefault="00BC4A40">
                  <w:r>
                    <w:t>Bella has got long Brown hair. She is fat.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1" o:spid="_x0000_s1036" type="#_x0000_t75" style="position:absolute;left:0;text-align:left;margin-left:-32.65pt;margin-top:286.15pt;width:231.75pt;height:34.5pt;z-index:251631616;visibility:visible" wrapcoords="-70 0 -70 21130 21600 21130 21600 0 -70 0">
            <v:imagedata r:id="rId9" o:title=""/>
            <w10:wrap type="through"/>
          </v:shape>
        </w:pict>
      </w:r>
      <w:r>
        <w:br/>
      </w:r>
      <w:r>
        <w:br/>
      </w:r>
      <w:r>
        <w:br/>
        <w:t>a)</w:t>
      </w:r>
      <w:r>
        <w:rPr>
          <w:noProof/>
          <w:lang w:eastAsia="tr-TR"/>
        </w:rPr>
        <w:t>attractive</w:t>
      </w:r>
      <w:r>
        <w:t xml:space="preserve">          b)</w:t>
      </w:r>
      <w:r>
        <w:rPr>
          <w:noProof/>
          <w:lang w:eastAsia="tr-TR"/>
        </w:rPr>
        <w:t>slim</w:t>
      </w:r>
      <w:r>
        <w:t xml:space="preserve"> </w:t>
      </w:r>
      <w:r>
        <w:br/>
        <w:t>c)</w:t>
      </w:r>
      <w:r>
        <w:rPr>
          <w:noProof/>
          <w:lang w:eastAsia="tr-TR"/>
        </w:rPr>
        <w:t>well-built</w:t>
      </w:r>
      <w:r>
        <w:t xml:space="preserve">           d)</w:t>
      </w:r>
      <w:r>
        <w:rPr>
          <w:noProof/>
          <w:lang w:eastAsia="tr-TR"/>
        </w:rPr>
        <w:t>outgoing</w:t>
      </w:r>
      <w:r>
        <w:t xml:space="preserve"> </w:t>
      </w:r>
      <w:r>
        <w:br/>
      </w:r>
      <w:r>
        <w:br/>
        <w:t xml:space="preserve"> </w:t>
      </w:r>
      <w:r>
        <w:br/>
      </w:r>
      <w:r>
        <w:br/>
        <w:t>Bella aşağıdakilerden hangisidir?</w:t>
      </w:r>
      <w:r>
        <w:br/>
      </w:r>
      <w:r>
        <w:br/>
        <w:t>a)</w:t>
      </w:r>
      <w:r w:rsidRPr="00293787">
        <w:rPr>
          <w:noProof/>
          <w:lang w:eastAsia="tr-TR"/>
        </w:rPr>
        <w:pict>
          <v:shape id="Resim 7" o:spid="_x0000_i1025" type="#_x0000_t75" style="width:46.5pt;height:49.5pt;visibility:visible">
            <v:imagedata r:id="rId10" o:title=""/>
          </v:shape>
        </w:pict>
      </w:r>
      <w:r>
        <w:t xml:space="preserve"> b)</w:t>
      </w:r>
      <w:r w:rsidRPr="00293787">
        <w:rPr>
          <w:noProof/>
          <w:lang w:eastAsia="tr-TR"/>
        </w:rPr>
        <w:pict>
          <v:shape id="Resim 8" o:spid="_x0000_i1026" type="#_x0000_t75" style="width:50.25pt;height:57pt;visibility:visible">
            <v:imagedata r:id="rId11" o:title=""/>
          </v:shape>
        </w:pict>
      </w:r>
      <w:r>
        <w:br/>
        <w:t>c)</w:t>
      </w:r>
      <w:r w:rsidRPr="00293787">
        <w:rPr>
          <w:noProof/>
          <w:lang w:eastAsia="tr-TR"/>
        </w:rPr>
        <w:pict>
          <v:shape id="Resim 9" o:spid="_x0000_i1027" type="#_x0000_t75" style="width:28.5pt;height:52.5pt;visibility:visible">
            <v:imagedata r:id="rId12" o:title=""/>
          </v:shape>
        </w:pict>
      </w:r>
      <w:r>
        <w:t xml:space="preserve">         d)</w:t>
      </w:r>
      <w:r w:rsidRPr="00293787">
        <w:rPr>
          <w:noProof/>
          <w:lang w:eastAsia="tr-TR"/>
        </w:rPr>
        <w:pict>
          <v:shape id="Resim 10" o:spid="_x0000_i1028" type="#_x0000_t75" style="width:30.75pt;height:54.75pt;visibility:visible">
            <v:imagedata r:id="rId13" o:title=""/>
          </v:shape>
        </w:pict>
      </w:r>
      <w:r>
        <w:br/>
        <w:t>a)honest  b)easygoing  c)stubborn  d) generous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a)is / is / is</w:t>
      </w:r>
      <w:r>
        <w:br/>
        <w:t>b)has got / has got / is</w:t>
      </w:r>
      <w:r>
        <w:br/>
        <w:t>c)has got / is / is</w:t>
      </w:r>
      <w:r>
        <w:br/>
        <w:t>d)is / has got / is</w:t>
      </w:r>
      <w:r>
        <w:br/>
      </w:r>
      <w:r>
        <w:br/>
      </w:r>
      <w:r>
        <w:br/>
        <w:t>a)</w:t>
      </w:r>
      <w:r w:rsidRPr="00293787">
        <w:rPr>
          <w:noProof/>
          <w:lang w:eastAsia="tr-TR"/>
        </w:rPr>
        <w:pict>
          <v:shape id="Resim 14" o:spid="_x0000_i1029" type="#_x0000_t75" style="width:126pt;height:22.5pt;visibility:visible">
            <v:imagedata r:id="rId14" o:title=""/>
          </v:shape>
        </w:pict>
      </w:r>
      <w:r>
        <w:br/>
        <w:t>b)</w:t>
      </w:r>
      <w:r w:rsidRPr="00293787">
        <w:rPr>
          <w:noProof/>
          <w:lang w:eastAsia="tr-TR"/>
        </w:rPr>
        <w:pict>
          <v:shape id="Resim 15" o:spid="_x0000_i1030" type="#_x0000_t75" style="width:123pt;height:22.5pt;visibility:visible">
            <v:imagedata r:id="rId15" o:title=""/>
          </v:shape>
        </w:pict>
      </w:r>
      <w:r>
        <w:br/>
        <w:t>c)</w:t>
      </w:r>
      <w:r w:rsidRPr="00293787">
        <w:rPr>
          <w:noProof/>
          <w:lang w:eastAsia="tr-TR"/>
        </w:rPr>
        <w:pict>
          <v:shape id="Resim 16" o:spid="_x0000_i1031" type="#_x0000_t75" style="width:123.75pt;height:21pt;visibility:visible">
            <v:imagedata r:id="rId16" o:title=""/>
          </v:shape>
        </w:pict>
      </w:r>
      <w:r>
        <w:br/>
        <w:t>d)</w:t>
      </w:r>
      <w:r w:rsidRPr="00293787">
        <w:rPr>
          <w:noProof/>
          <w:lang w:eastAsia="tr-TR"/>
        </w:rPr>
        <w:pict>
          <v:shape id="Resim 17" o:spid="_x0000_i1032" type="#_x0000_t75" style="width:123pt;height:19.5pt;visibility:visible">
            <v:imagedata r:id="rId17" o:title=""/>
          </v:shape>
        </w:pict>
      </w:r>
    </w:p>
    <w:p w:rsidR="00BC4A40" w:rsidRDefault="00BC4A40" w:rsidP="00FA469A">
      <w:pPr>
        <w:ind w:left="-142"/>
      </w:pPr>
      <w:r>
        <w:rPr>
          <w:noProof/>
          <w:lang w:eastAsia="tr-TR"/>
        </w:rPr>
        <w:pict>
          <v:oval id="_x0000_s1037" style="position:absolute;left:0;text-align:left;margin-left:-15.7pt;margin-top:294.95pt;width:21pt;height:24pt;z-index:251659264">
            <v:textbox>
              <w:txbxContent>
                <w:p w:rsidR="00BC4A40" w:rsidRDefault="00BC4A40">
                  <w: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left:0;text-align:left;margin-left:-15.7pt;margin-top:168.2pt;width:21pt;height:23.25pt;z-index:251658240">
            <v:textbox>
              <w:txbxContent>
                <w:p w:rsidR="00BC4A40" w:rsidRDefault="00BC4A40">
                  <w: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Resim 39" o:spid="_x0000_s1039" type="#_x0000_t75" style="position:absolute;left:0;text-align:left;margin-left:253.9pt;margin-top:-14.25pt;width:236.25pt;height:42pt;z-index:251634688;visibility:visible" wrapcoords="-69 0 -69 21214 21600 21214 21600 0 -69 0">
            <v:imagedata r:id="rId18" o:title=""/>
            <w10:wrap type="through"/>
          </v:shape>
        </w:pict>
      </w:r>
      <w:r>
        <w:rPr>
          <w:noProof/>
          <w:lang w:eastAsia="tr-TR"/>
        </w:rPr>
        <w:pict>
          <v:oval id="_x0000_s1040" style="position:absolute;left:0;text-align:left;margin-left:-15.7pt;margin-top:398.45pt;width:17.25pt;height:24.75pt;z-index:251660288">
            <v:textbox>
              <w:txbxContent>
                <w:p w:rsidR="00BC4A40" w:rsidRDefault="00BC4A40">
                  <w: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left:0;text-align:left;margin-left:-304.45pt;margin-top:535.7pt;width:18.75pt;height:24.75pt;z-index:251656192">
            <v:textbox>
              <w:txbxContent>
                <w:p w:rsidR="00BC4A40" w:rsidRDefault="00BC4A40">
                  <w: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left:0;text-align:left;margin-left:-304.45pt;margin-top:286.7pt;width:18.75pt;height:22.5pt;z-index:251654144">
            <v:textbox>
              <w:txbxContent>
                <w:p w:rsidR="00BC4A40" w:rsidRDefault="00BC4A40">
                  <w:r>
                    <w:t>3</w:t>
                  </w:r>
                </w:p>
                <w:p w:rsidR="00BC4A40" w:rsidRDefault="00BC4A40"/>
              </w:txbxContent>
            </v:textbox>
          </v:oval>
        </w:pict>
      </w:r>
      <w:r>
        <w:rPr>
          <w:noProof/>
          <w:lang w:eastAsia="tr-TR"/>
        </w:rPr>
        <w:pict>
          <v:shape id="Resim 13" o:spid="_x0000_s1043" type="#_x0000_t75" style="position:absolute;left:0;text-align:left;margin-left:-47.6pt;margin-top:-117.4pt;width:258.75pt;height:83.25pt;z-index:251633664;visibility:visible" wrapcoords="-63 0 -63 21405 21600 21405 21600 0 -63 0">
            <v:imagedata r:id="rId19" o:title=""/>
            <w10:wrap type="through"/>
          </v:shape>
        </w:pict>
      </w:r>
      <w:r w:rsidRPr="00293787">
        <w:rPr>
          <w:noProof/>
          <w:lang w:eastAsia="tr-TR"/>
        </w:rPr>
        <w:pict>
          <v:shape id="Resim 21" o:spid="_x0000_i1033" type="#_x0000_t75" style="width:259.5pt;height:36.75pt;visibility:visible">
            <v:imagedata r:id="rId20" o:title=""/>
          </v:shape>
        </w:pict>
      </w:r>
      <w:r>
        <w:t xml:space="preserve"> Karışık kelimelerden oluşturulabilecek anlamlı cümle aşağıdakilerden hangisidir?</w:t>
      </w:r>
      <w:r>
        <w:br/>
        <w:t>a)</w:t>
      </w:r>
      <w:r w:rsidRPr="00293787">
        <w:rPr>
          <w:noProof/>
          <w:lang w:eastAsia="tr-TR"/>
        </w:rPr>
        <w:pict>
          <v:shape id="Resim 24" o:spid="_x0000_i1034" type="#_x0000_t75" style="width:143.25pt;height:13.5pt;visibility:visible">
            <v:imagedata r:id="rId21" o:title=""/>
          </v:shape>
        </w:pict>
      </w:r>
      <w:r>
        <w:br/>
        <w:t>b)</w:t>
      </w:r>
      <w:r w:rsidRPr="00293787">
        <w:rPr>
          <w:noProof/>
          <w:lang w:eastAsia="tr-TR"/>
        </w:rPr>
        <w:pict>
          <v:shape id="Resim 25" o:spid="_x0000_i1035" type="#_x0000_t75" style="width:142.5pt;height:15pt;visibility:visible">
            <v:imagedata r:id="rId22" o:title=""/>
          </v:shape>
        </w:pict>
      </w:r>
      <w:r>
        <w:br/>
        <w:t>c)</w:t>
      </w:r>
      <w:r w:rsidRPr="00293787">
        <w:rPr>
          <w:noProof/>
          <w:lang w:eastAsia="tr-TR"/>
        </w:rPr>
        <w:pict>
          <v:shape id="Resim 26" o:spid="_x0000_i1036" type="#_x0000_t75" style="width:141.75pt;height:13.5pt;visibility:visible">
            <v:imagedata r:id="rId23" o:title=""/>
          </v:shape>
        </w:pict>
      </w:r>
      <w:r>
        <w:br/>
        <w:t>d)</w:t>
      </w:r>
      <w:r w:rsidRPr="00293787">
        <w:rPr>
          <w:noProof/>
          <w:lang w:eastAsia="tr-TR"/>
        </w:rPr>
        <w:pict>
          <v:shape id="Resim 27" o:spid="_x0000_i1037" type="#_x0000_t75" style="width:141pt;height:16.5pt;visibility:visible">
            <v:imagedata r:id="rId24" o:title=""/>
          </v:shape>
        </w:pict>
      </w:r>
      <w:r>
        <w:br/>
      </w:r>
      <w:r>
        <w:br/>
      </w:r>
      <w:r w:rsidRPr="00293787">
        <w:rPr>
          <w:noProof/>
          <w:lang w:eastAsia="tr-TR"/>
        </w:rPr>
        <w:pict>
          <v:shape id="Resim 28" o:spid="_x0000_i1038" type="#_x0000_t75" style="width:260.25pt;height:46.5pt;visibility:visible">
            <v:imagedata r:id="rId25" o:title=""/>
          </v:shape>
        </w:pict>
      </w:r>
      <w:r>
        <w:t xml:space="preserve"> a)</w:t>
      </w:r>
      <w:r w:rsidRPr="00293787">
        <w:rPr>
          <w:noProof/>
          <w:lang w:eastAsia="tr-TR"/>
        </w:rPr>
        <w:pict>
          <v:shape id="Resim 29" o:spid="_x0000_i1039" type="#_x0000_t75" style="width:40.5pt;height:53.25pt;visibility:visible">
            <v:imagedata r:id="rId26" o:title=""/>
          </v:shape>
        </w:pict>
      </w:r>
      <w:r>
        <w:t xml:space="preserve"> b)</w:t>
      </w:r>
      <w:r w:rsidRPr="00293787">
        <w:rPr>
          <w:noProof/>
          <w:lang w:eastAsia="tr-TR"/>
        </w:rPr>
        <w:pict>
          <v:shape id="Resim 30" o:spid="_x0000_i1040" type="#_x0000_t75" style="width:57pt;height:48.75pt;visibility:visible">
            <v:imagedata r:id="rId27" o:title=""/>
          </v:shape>
        </w:pict>
      </w:r>
      <w:r>
        <w:t>c)</w:t>
      </w:r>
      <w:r w:rsidRPr="00293787">
        <w:rPr>
          <w:noProof/>
          <w:lang w:eastAsia="tr-TR"/>
        </w:rPr>
        <w:pict>
          <v:shape id="Resim 31" o:spid="_x0000_i1041" type="#_x0000_t75" style="width:38.25pt;height:57pt;visibility:visible">
            <v:imagedata r:id="rId28" o:title=""/>
          </v:shape>
        </w:pict>
      </w:r>
      <w:r>
        <w:t>d)</w:t>
      </w:r>
      <w:r w:rsidRPr="00293787">
        <w:rPr>
          <w:noProof/>
          <w:lang w:eastAsia="tr-TR"/>
        </w:rPr>
        <w:pict>
          <v:shape id="Resim 32" o:spid="_x0000_i1042" type="#_x0000_t75" style="width:39pt;height:55.5pt;visibility:visible">
            <v:imagedata r:id="rId29" o:title=""/>
          </v:shape>
        </w:pict>
      </w:r>
      <w:r>
        <w:br/>
      </w:r>
      <w:r>
        <w:br/>
      </w:r>
      <w:r w:rsidRPr="00293787">
        <w:rPr>
          <w:noProof/>
          <w:lang w:eastAsia="tr-TR"/>
        </w:rPr>
        <w:pict>
          <v:shape id="Resim 33" o:spid="_x0000_i1043" type="#_x0000_t75" style="width:258.75pt;height:54.75pt;visibility:visible">
            <v:imagedata r:id="rId30" o:title=""/>
          </v:shape>
        </w:pict>
      </w:r>
      <w:r>
        <w:br/>
      </w:r>
      <w:r w:rsidRPr="00FA469A">
        <w:t>a) last  b) next  c) because d) ago</w:t>
      </w:r>
      <w:r>
        <w:br/>
      </w:r>
      <w:r>
        <w:rPr>
          <w:sz w:val="24"/>
          <w:szCs w:val="24"/>
        </w:rPr>
        <w:br/>
      </w:r>
      <w:r w:rsidRPr="0055168E">
        <w:rPr>
          <w:noProof/>
          <w:sz w:val="24"/>
          <w:szCs w:val="24"/>
          <w:lang w:eastAsia="tr-TR"/>
        </w:rPr>
        <w:pict>
          <v:shape id="Resim 34" o:spid="_x0000_i1044" type="#_x0000_t75" style="width:164.25pt;height:43.5pt;visibility:visible">
            <v:imagedata r:id="rId31" o:title=""/>
          </v:shape>
        </w:pict>
      </w:r>
      <w:r w:rsidRPr="00FA469A">
        <w:t xml:space="preserve">Aşağıdakilerden hangisi cümlede boş bırakılan yere uygun </w:t>
      </w:r>
      <w:r w:rsidRPr="00FA469A">
        <w:rPr>
          <w:u w:val="single"/>
        </w:rPr>
        <w:t>değildir.</w:t>
      </w:r>
      <w:r w:rsidRPr="00FA469A">
        <w:rPr>
          <w:u w:val="single"/>
        </w:rPr>
        <w:br/>
      </w:r>
      <w:r w:rsidRPr="00FA469A">
        <w:t xml:space="preserve">a) got engaged    b) graduated  </w:t>
      </w:r>
      <w:r w:rsidRPr="00FA469A">
        <w:br/>
        <w:t>c) died                   d)passion</w:t>
      </w:r>
      <w:r>
        <w:br/>
      </w:r>
      <w:r>
        <w:rPr>
          <w:sz w:val="24"/>
          <w:szCs w:val="24"/>
        </w:rPr>
        <w:br/>
      </w:r>
      <w:r w:rsidRPr="0055168E">
        <w:rPr>
          <w:noProof/>
          <w:sz w:val="24"/>
          <w:szCs w:val="24"/>
          <w:lang w:eastAsia="tr-TR"/>
        </w:rPr>
        <w:pict>
          <v:shape id="Resim 36" o:spid="_x0000_i1045" type="#_x0000_t75" style="width:195.75pt;height:57.75pt;visibility:visible">
            <v:imagedata r:id="rId32" o:title=""/>
          </v:shape>
        </w:pict>
      </w:r>
      <w:r>
        <w:rPr>
          <w:sz w:val="24"/>
          <w:szCs w:val="24"/>
          <w:u w:val="single"/>
        </w:rPr>
        <w:br/>
      </w:r>
      <w:r w:rsidRPr="00FA469A">
        <w:t>Görsele göre cümlede boş bırakılan yere uygun ifade aşağıdakilerden hangisidir?</w:t>
      </w:r>
      <w:r>
        <w:br/>
        <w:t xml:space="preserve">a)jogging               b)scoring a point </w:t>
      </w:r>
      <w:r>
        <w:br/>
        <w:t>c)a spectator        d)training</w:t>
      </w:r>
      <w:r>
        <w:rPr>
          <w:sz w:val="24"/>
          <w:szCs w:val="24"/>
        </w:rPr>
        <w:br/>
      </w:r>
      <w:r>
        <w:t xml:space="preserve">       a)train   b)lose   c) win   d) draw</w:t>
      </w:r>
      <w:r>
        <w:br/>
      </w:r>
      <w:r>
        <w:br/>
      </w:r>
      <w:r>
        <w:br/>
      </w:r>
    </w:p>
    <w:p w:rsidR="00BC4A40" w:rsidRDefault="00BC4A40" w:rsidP="00213FD5">
      <w:pPr>
        <w:ind w:left="-851"/>
      </w:pPr>
      <w:r>
        <w:rPr>
          <w:noProof/>
          <w:lang w:eastAsia="tr-TR"/>
        </w:rPr>
        <w:pict>
          <v:oval id="_x0000_s1044" style="position:absolute;left:0;text-align:left;margin-left:226.9pt;margin-top:527.65pt;width:31.5pt;height:26.25pt;z-index:251674624">
            <v:textbox style="mso-next-textbox:#_x0000_s1044">
              <w:txbxContent>
                <w:p w:rsidR="00BC4A40" w:rsidRDefault="00BC4A40">
                  <w:r>
                    <w:t>23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left:0;text-align:left;margin-left:222.4pt;margin-top:333.4pt;width:31.5pt;height:29.25pt;z-index:251672576">
            <v:textbox style="mso-next-textbox:#_x0000_s1045">
              <w:txbxContent>
                <w:p w:rsidR="00BC4A40" w:rsidRDefault="00BC4A40">
                  <w:r>
                    <w:t>21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6" style="position:absolute;left:0;text-align:left;margin-left:226.9pt;margin-top:158.65pt;width:31.5pt;height:30pt;z-index:251671552">
            <v:textbox style="mso-next-textbox:#_x0000_s1046">
              <w:txbxContent>
                <w:p w:rsidR="00BC4A40" w:rsidRDefault="00BC4A40">
                  <w:r>
                    <w:t>20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7" style="position:absolute;left:0;text-align:left;margin-left:-67.85pt;margin-top:542.65pt;width:31.5pt;height:27pt;z-index:251668480">
            <v:textbox style="mso-next-textbox:#_x0000_s1047">
              <w:txbxContent>
                <w:p w:rsidR="00BC4A40" w:rsidRDefault="00BC4A40"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8" style="position:absolute;left:0;text-align:left;margin-left:-72.35pt;margin-top:445.15pt;width:31.5pt;height:24pt;z-index:251667456">
            <v:textbox style="mso-next-textbox:#_x0000_s1048">
              <w:txbxContent>
                <w:p w:rsidR="00BC4A40" w:rsidRDefault="00BC4A40">
                  <w:r>
                    <w:t>16</w:t>
                  </w:r>
                </w:p>
                <w:p w:rsidR="00BC4A40" w:rsidRDefault="00BC4A40"/>
              </w:txbxContent>
            </v:textbox>
          </v:oval>
        </w:pict>
      </w:r>
      <w:r>
        <w:rPr>
          <w:noProof/>
          <w:lang w:eastAsia="tr-TR"/>
        </w:rPr>
        <w:pict>
          <v:oval id="_x0000_s1049" style="position:absolute;left:0;text-align:left;margin-left:-67.85pt;margin-top:321.4pt;width:31.5pt;height:31.5pt;z-index:251666432">
            <v:textbox style="mso-next-textbox:#_x0000_s1049">
              <w:txbxContent>
                <w:p w:rsidR="00BC4A40" w:rsidRDefault="00BC4A40">
                  <w:r>
                    <w:t>15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0" style="position:absolute;left:0;text-align:left;margin-left:-67.85pt;margin-top:184.15pt;width:36pt;height:27.75pt;z-index:251665408">
            <v:textbox style="mso-next-textbox:#_x0000_s1050">
              <w:txbxContent>
                <w:p w:rsidR="00BC4A40" w:rsidRDefault="00BC4A40">
                  <w:r>
                    <w:t>14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left:0;text-align:left;margin-left:-60.35pt;margin-top:55.15pt;width:32.25pt;height:23.25pt;z-index:251664384">
            <v:textbox style="mso-next-textbox:#_x0000_s1051">
              <w:txbxContent>
                <w:p w:rsidR="00BC4A40" w:rsidRDefault="00BC4A40">
                  <w:r>
                    <w:t>13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left:0;text-align:left;margin-left:-64.1pt;margin-top:-42.35pt;width:32.25pt;height:23.25pt;z-index:251663360">
            <v:textbox style="mso-next-textbox:#_x0000_s1052">
              <w:txbxContent>
                <w:p w:rsidR="00BC4A40" w:rsidRDefault="00BC4A40">
                  <w: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Resim 50" o:spid="_x0000_s1053" type="#_x0000_t75" style="position:absolute;left:0;text-align:left;margin-left:-47.6pt;margin-top:595.7pt;width:262.5pt;height:50.25pt;z-index:251640832;visibility:visible" wrapcoords="-62 0 -62 21278 21600 21278 21600 0 -62 0">
            <v:imagedata r:id="rId33" o:title=""/>
            <w10:wrap type="through"/>
          </v:shape>
        </w:pict>
      </w:r>
      <w:r>
        <w:rPr>
          <w:noProof/>
          <w:lang w:eastAsia="tr-TR"/>
        </w:rPr>
        <w:pict>
          <v:shape id="Resim 55" o:spid="_x0000_s1054" type="#_x0000_t75" style="position:absolute;left:0;text-align:left;margin-left:243.4pt;margin-top:102.2pt;width:256.5pt;height:41.25pt;z-index:251636736;visibility:visible" wrapcoords="-63 0 -63 21207 21600 21207 21600 0 -63 0">
            <v:imagedata r:id="rId34" o:title=""/>
            <w10:wrap type="through"/>
          </v:shape>
        </w:pict>
      </w:r>
      <w:r>
        <w:rPr>
          <w:noProof/>
          <w:lang w:eastAsia="tr-TR"/>
        </w:rPr>
        <w:pict>
          <v:shape id="Resim 40" o:spid="_x0000_s1055" type="#_x0000_t75" style="position:absolute;left:0;text-align:left;margin-left:-47.6pt;margin-top:-23.6pt;width:246.75pt;height:60pt;z-index:251635712;visibility:visible" wrapcoords="-66 0 -66 21330 21600 21330 21600 0 -66 0">
            <v:imagedata r:id="rId35" o:title=""/>
            <w10:wrap type="through"/>
          </v:shape>
        </w:pict>
      </w:r>
      <w:r>
        <w:t>Konuşmada boş bırakılan yere uygun ifade aşağıdakilerden hangisidir?</w:t>
      </w:r>
      <w:r>
        <w:br/>
        <w:t>a) Yes   b) Fine   c) Three times   d) Jogging</w:t>
      </w:r>
      <w:r>
        <w:br/>
      </w:r>
      <w:r>
        <w:br/>
      </w:r>
      <w:r w:rsidRPr="00293787">
        <w:rPr>
          <w:noProof/>
          <w:lang w:eastAsia="tr-TR"/>
        </w:rPr>
        <w:pict>
          <v:shape id="Resim 41" o:spid="_x0000_i1046" type="#_x0000_t75" style="width:238.5pt;height:65.25pt;visibility:visible">
            <v:imagedata r:id="rId36" o:title=""/>
          </v:shape>
        </w:pict>
      </w:r>
      <w:r>
        <w:br/>
        <w:t>Görsele göre cümlede boş bırakılan yere uygun ifade aşağıdakilerden hangisidir?</w:t>
      </w:r>
      <w:r>
        <w:br/>
        <w:t>a) goes jogging   b) went   c)jogging  d)eats healthy food</w:t>
      </w:r>
      <w:r>
        <w:br/>
      </w:r>
      <w:r>
        <w:br/>
      </w:r>
      <w:r w:rsidRPr="00293787">
        <w:rPr>
          <w:noProof/>
          <w:lang w:eastAsia="tr-TR"/>
        </w:rPr>
        <w:pict>
          <v:shape id="Resim 43" o:spid="_x0000_i1047" type="#_x0000_t75" style="width:239.25pt;height:53.25pt;visibility:visible">
            <v:imagedata r:id="rId37" o:title=""/>
          </v:shape>
        </w:pict>
      </w:r>
      <w:r>
        <w:br/>
        <w:t>Parçada boş bırakılan yerlere uygun olan ifadeler sırasıyla aşağıdakilerden hangisidir?</w:t>
      </w:r>
      <w:r>
        <w:br/>
        <w:t>a)trains / eats / wants            b)wants / eats / trains</w:t>
      </w:r>
      <w:r>
        <w:br/>
        <w:t>c)eats / wants / trains            d)eats/ trains / wants</w:t>
      </w:r>
      <w:r>
        <w:br/>
      </w:r>
      <w:r>
        <w:br/>
      </w:r>
      <w:r w:rsidRPr="00293787">
        <w:rPr>
          <w:noProof/>
          <w:lang w:eastAsia="tr-TR"/>
        </w:rPr>
        <w:pict>
          <v:shape id="Resim 46" o:spid="_x0000_i1048" type="#_x0000_t75" style="width:105pt;height:49.5pt;visibility:visible">
            <v:imagedata r:id="rId38" o:title=""/>
          </v:shape>
        </w:pict>
      </w:r>
      <w:r>
        <w:t xml:space="preserve"> </w:t>
      </w:r>
      <w:r w:rsidRPr="005F0A0E">
        <w:rPr>
          <w:sz w:val="24"/>
          <w:szCs w:val="24"/>
        </w:rPr>
        <w:t>A camel’s habitat is ……………</w:t>
      </w:r>
      <w:r>
        <w:br/>
        <w:t>Görsele göre cümlede boş bırakılan yere uygun ifade aşağıdakilerden hangisidir?</w:t>
      </w:r>
      <w:r>
        <w:br/>
        <w:t>a)the jungle   b) the forest   c)the desert   d)the ocean</w:t>
      </w:r>
      <w:r>
        <w:br/>
      </w:r>
      <w:r>
        <w:br/>
      </w:r>
      <w:r w:rsidRPr="00293787">
        <w:rPr>
          <w:noProof/>
          <w:lang w:eastAsia="tr-TR"/>
        </w:rPr>
        <w:pict>
          <v:shape id="Resim 48" o:spid="_x0000_i1049" type="#_x0000_t75" style="width:238.5pt;height:40.5pt;visibility:visible">
            <v:imagedata r:id="rId39" o:title=""/>
          </v:shape>
        </w:pict>
      </w:r>
      <w:r>
        <w:br/>
        <w:t>Konuşmada boş bırakılan yere uygun kelime aşağıdakilerden hangisidir?</w:t>
      </w:r>
      <w:r>
        <w:br/>
        <w:t>a) Where    b) What    c) How     d) Which</w:t>
      </w:r>
      <w:r>
        <w:br/>
      </w:r>
      <w:r>
        <w:br/>
        <w:t>a)</w:t>
      </w:r>
      <w:r w:rsidRPr="00293787">
        <w:rPr>
          <w:noProof/>
          <w:lang w:eastAsia="tr-TR"/>
        </w:rPr>
        <w:pict>
          <v:shape id="Resim 51" o:spid="_x0000_i1050" type="#_x0000_t75" style="width:150.75pt;height:17.25pt;visibility:visible">
            <v:imagedata r:id="rId40" o:title=""/>
          </v:shape>
        </w:pict>
      </w:r>
      <w:r>
        <w:br/>
        <w:t>b)</w:t>
      </w:r>
      <w:r w:rsidRPr="00293787">
        <w:rPr>
          <w:noProof/>
          <w:lang w:eastAsia="tr-TR"/>
        </w:rPr>
        <w:pict>
          <v:shape id="Resim 52" o:spid="_x0000_i1051" type="#_x0000_t75" style="width:150pt;height:14.25pt;visibility:visible">
            <v:imagedata r:id="rId41" o:title=""/>
          </v:shape>
        </w:pict>
      </w:r>
      <w:r>
        <w:br/>
        <w:t>c)</w:t>
      </w:r>
      <w:r w:rsidRPr="00293787">
        <w:rPr>
          <w:noProof/>
          <w:lang w:eastAsia="tr-TR"/>
        </w:rPr>
        <w:pict>
          <v:shape id="Resim 53" o:spid="_x0000_i1052" type="#_x0000_t75" style="width:150.75pt;height:15.75pt;visibility:visible">
            <v:imagedata r:id="rId42" o:title=""/>
          </v:shape>
        </w:pict>
      </w:r>
      <w:r>
        <w:br/>
        <w:t>d)</w:t>
      </w:r>
      <w:r w:rsidRPr="00293787">
        <w:rPr>
          <w:noProof/>
          <w:lang w:eastAsia="tr-TR"/>
        </w:rPr>
        <w:pict>
          <v:shape id="Resim 54" o:spid="_x0000_i1053" type="#_x0000_t75" style="width:150.75pt;height:19.5pt;visibility:visible">
            <v:imagedata r:id="rId43" o:title=""/>
          </v:shape>
        </w:pict>
      </w:r>
      <w:r>
        <w:br/>
      </w:r>
    </w:p>
    <w:p w:rsidR="00BC4A40" w:rsidRDefault="00BC4A40" w:rsidP="00C26E28">
      <w:pPr>
        <w:ind w:left="-142" w:hanging="709"/>
      </w:pPr>
      <w:r>
        <w:rPr>
          <w:noProof/>
          <w:lang w:eastAsia="tr-TR"/>
        </w:rPr>
        <w:pict>
          <v:oval id="_x0000_s1056" style="position:absolute;left:0;text-align:left;margin-left:-14.95pt;margin-top:39.4pt;width:33pt;height:25.5pt;z-index:251670528">
            <v:textbox>
              <w:txbxContent>
                <w:p w:rsidR="00BC4A40" w:rsidRDefault="00BC4A40">
                  <w:r>
                    <w:t>19</w:t>
                  </w:r>
                </w:p>
                <w:p w:rsidR="00BC4A40" w:rsidRDefault="00BC4A40"/>
              </w:txbxContent>
            </v:textbox>
          </v:oval>
        </w:pict>
      </w:r>
      <w:r>
        <w:rPr>
          <w:noProof/>
          <w:lang w:eastAsia="tr-TR"/>
        </w:rPr>
        <w:pict>
          <v:oval id="_x0000_s1057" style="position:absolute;left:0;text-align:left;margin-left:-11.2pt;margin-top:-46.85pt;width:33.75pt;height:23.25pt;z-index:251669504">
            <v:textbox>
              <w:txbxContent>
                <w:p w:rsidR="00BC4A40" w:rsidRDefault="00BC4A40">
                  <w:r>
                    <w:t>18</w:t>
                  </w:r>
                </w:p>
                <w:p w:rsidR="00BC4A40" w:rsidRDefault="00BC4A40"/>
              </w:txbxContent>
            </v:textbox>
          </v:oval>
        </w:pict>
      </w:r>
      <w:r>
        <w:rPr>
          <w:noProof/>
          <w:lang w:eastAsia="tr-TR"/>
        </w:rPr>
        <w:pict>
          <v:shape id="Resim 49" o:spid="_x0000_s1058" type="#_x0000_t75" style="position:absolute;left:0;text-align:left;margin-left:9.05pt;margin-top:-17.8pt;width:3in;height:54pt;z-index:251641856;visibility:visible" wrapcoords="-75 0 -75 21300 21600 21300 21600 0 -75 0">
            <v:imagedata r:id="rId44" o:title=""/>
            <w10:wrap type="through"/>
          </v:shape>
        </w:pict>
      </w:r>
      <w:r>
        <w:br/>
        <w:t>a) Habitat   b) Tigers   c) Poisonous    d) Dinosaurs</w:t>
      </w:r>
      <w:r>
        <w:br/>
      </w:r>
      <w:r>
        <w:br/>
      </w:r>
    </w:p>
    <w:p w:rsidR="00BC4A40" w:rsidRDefault="00BC4A40" w:rsidP="009C1C39">
      <w:pPr>
        <w:ind w:left="-142"/>
        <w:rPr>
          <w:noProof/>
          <w:lang w:eastAsia="tr-TR"/>
        </w:rPr>
      </w:pPr>
      <w:r>
        <w:rPr>
          <w:noProof/>
          <w:lang w:eastAsia="tr-TR"/>
        </w:rPr>
        <w:pict>
          <v:oval id="_x0000_s1059" style="position:absolute;left:0;text-align:left;margin-left:-11.2pt;margin-top:338.35pt;width:33.75pt;height:29.25pt;z-index:251673600">
            <v:textbox>
              <w:txbxContent>
                <w:p w:rsidR="00BC4A40" w:rsidRDefault="00BC4A40">
                  <w:r>
                    <w:t>22</w:t>
                  </w:r>
                </w:p>
              </w:txbxContent>
            </v:textbox>
          </v:oval>
        </w:pict>
      </w:r>
      <w:r>
        <w:t>Konuşmada boş bırakılan yere uygun kelime aşağıdakilerden hangisidir?</w:t>
      </w:r>
      <w:r>
        <w:br/>
        <w:t>a) should    b) do    c) are      d) like</w:t>
      </w:r>
      <w:r>
        <w:br/>
      </w:r>
      <w:r>
        <w:br/>
      </w:r>
      <w:r w:rsidRPr="00293787">
        <w:rPr>
          <w:noProof/>
          <w:lang w:eastAsia="tr-TR"/>
        </w:rPr>
        <w:pict>
          <v:shape id="Resim 56" o:spid="_x0000_i1054" type="#_x0000_t75" style="width:254.25pt;height:56.25pt;visibility:visible">
            <v:imagedata r:id="rId45" o:title=""/>
          </v:shape>
        </w:pict>
      </w:r>
      <w:r>
        <w:t>Parçada boş bırakılan yerlere uygun ifadeler sırasıyla aşağıdakilerden hangisinde verilmiştir?</w:t>
      </w:r>
      <w:r>
        <w:br/>
        <w:t>a)shouldn’t / shouldn’t /should</w:t>
      </w:r>
      <w:r>
        <w:br/>
        <w:t>b)should / shouldn’t /should</w:t>
      </w:r>
      <w:r>
        <w:br/>
        <w:t>c)</w:t>
      </w:r>
      <w:r>
        <w:rPr>
          <w:noProof/>
          <w:lang w:eastAsia="tr-TR"/>
        </w:rPr>
        <w:t>should / should / shouldn’t</w:t>
      </w:r>
      <w:r>
        <w:br/>
        <w:t>d)</w:t>
      </w:r>
      <w:r w:rsidRPr="001D2157">
        <w:t xml:space="preserve"> </w:t>
      </w:r>
      <w:r>
        <w:t>shouldn’t /</w:t>
      </w:r>
      <w:r w:rsidRPr="001D2157">
        <w:t xml:space="preserve"> </w:t>
      </w:r>
      <w:r>
        <w:t>shouldn’t/</w:t>
      </w:r>
      <w:r w:rsidRPr="001D2157">
        <w:t xml:space="preserve"> </w:t>
      </w:r>
      <w:r>
        <w:t>shouldn’t</w:t>
      </w:r>
      <w:r>
        <w:br/>
      </w:r>
      <w:r>
        <w:br/>
      </w:r>
      <w:r w:rsidRPr="00293787">
        <w:rPr>
          <w:noProof/>
          <w:lang w:eastAsia="tr-TR"/>
        </w:rPr>
        <w:pict>
          <v:shape id="Resim 61" o:spid="_x0000_i1055" type="#_x0000_t75" style="width:247.5pt;height:33.75pt;visibility:visible">
            <v:imagedata r:id="rId46" o:title=""/>
          </v:shape>
        </w:pict>
      </w:r>
      <w:r>
        <w:br/>
        <w:t>a)sitcom   b)appear   c)soap opera    d)talk show</w:t>
      </w:r>
      <w:r>
        <w:br/>
      </w:r>
      <w:r>
        <w:br/>
      </w:r>
      <w:r w:rsidRPr="00293787">
        <w:rPr>
          <w:noProof/>
          <w:lang w:eastAsia="tr-TR"/>
        </w:rPr>
        <w:pict>
          <v:shape id="Resim 62" o:spid="_x0000_i1056" type="#_x0000_t75" style="width:246pt;height:79.5pt;visibility:visible">
            <v:imagedata r:id="rId47" o:title=""/>
          </v:shape>
        </w:pict>
      </w:r>
      <w:r>
        <w:t xml:space="preserve">a)educational          b) couch potato     </w:t>
      </w:r>
      <w:r>
        <w:br/>
        <w:t xml:space="preserve">c) commercial         </w:t>
      </w:r>
      <w:r>
        <w:rPr>
          <w:noProof/>
          <w:lang w:eastAsia="tr-TR"/>
        </w:rPr>
        <w:t>d)director</w:t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</w:r>
      <w:r w:rsidRPr="00293787">
        <w:rPr>
          <w:noProof/>
          <w:lang w:eastAsia="tr-TR"/>
        </w:rPr>
        <w:pict>
          <v:shape id="Resim 70" o:spid="_x0000_i1057" type="#_x0000_t75" style="width:258pt;height:51pt;visibility:visible">
            <v:imagedata r:id="rId48" o:title=""/>
          </v:shape>
        </w:pict>
      </w:r>
      <w:r>
        <w:rPr>
          <w:noProof/>
          <w:lang w:eastAsia="tr-TR"/>
        </w:rPr>
        <w:t xml:space="preserve">a)Did                 b) Do    </w:t>
      </w:r>
      <w:r>
        <w:rPr>
          <w:noProof/>
          <w:lang w:eastAsia="tr-TR"/>
        </w:rPr>
        <w:br/>
        <w:t>c)Where did    d)What did</w:t>
      </w:r>
    </w:p>
    <w:p w:rsidR="00BC4A40" w:rsidRDefault="00BC4A40" w:rsidP="009C1C39">
      <w:pPr>
        <w:ind w:left="-142"/>
        <w:rPr>
          <w:noProof/>
          <w:lang w:eastAsia="tr-TR"/>
        </w:rPr>
      </w:pPr>
    </w:p>
    <w:p w:rsidR="00BC4A40" w:rsidRPr="001406CC" w:rsidRDefault="00BC4A40" w:rsidP="00F43F74">
      <w:hyperlink r:id="rId49" w:history="1">
        <w:r w:rsidRPr="00FC1108">
          <w:rPr>
            <w:rStyle w:val="Hyperlink"/>
          </w:rPr>
          <w:t>www.soru</w:t>
        </w:r>
        <w:r>
          <w:rPr>
            <w:rStyle w:val="Hyperlink"/>
          </w:rPr>
          <w:t>bak.</w:t>
        </w:r>
        <w:r w:rsidRPr="00FC1108">
          <w:rPr>
            <w:rStyle w:val="Hyperlink"/>
          </w:rPr>
          <w:t>com</w:t>
        </w:r>
      </w:hyperlink>
      <w:r>
        <w:t xml:space="preserve"> </w:t>
      </w:r>
    </w:p>
    <w:p w:rsidR="00BC4A40" w:rsidRDefault="00BC4A40" w:rsidP="009C1C39">
      <w:pPr>
        <w:ind w:left="-142"/>
        <w:rPr>
          <w:noProof/>
          <w:lang w:eastAsia="tr-TR"/>
        </w:rPr>
      </w:pPr>
    </w:p>
    <w:p w:rsidR="00BC4A40" w:rsidRDefault="00BC4A40" w:rsidP="00202AA8">
      <w:pPr>
        <w:ind w:left="993"/>
        <w:rPr>
          <w:noProof/>
          <w:lang w:eastAsia="tr-TR"/>
        </w:rPr>
      </w:pPr>
      <w:r>
        <w:rPr>
          <w:noProof/>
          <w:lang w:eastAsia="tr-TR"/>
        </w:rPr>
        <w:pict>
          <v:oval id="_x0000_s1060" style="position:absolute;left:0;text-align:left;margin-left:27.4pt;margin-top:-31.3pt;width:32.25pt;height:29.25pt;z-index:251680768">
            <v:textbox>
              <w:txbxContent>
                <w:p w:rsidR="00BC4A40" w:rsidRDefault="00BC4A40">
                  <w:r>
                    <w:t>29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1" style="position:absolute;left:0;text-align:left;margin-left:-260.25pt;margin-top:-26.8pt;width:34.5pt;height:24.75pt;z-index:251675648">
            <v:textbox>
              <w:txbxContent>
                <w:p w:rsidR="00BC4A40" w:rsidRDefault="00BC4A40">
                  <w:r>
                    <w:t>24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Resim 100" o:spid="_x0000_s1062" type="#_x0000_t75" style="position:absolute;left:0;text-align:left;margin-left:253.15pt;margin-top:-5.8pt;width:239.25pt;height:128.25pt;z-index:251643904;visibility:visible" wrapcoords="-68 0 -68 21474 21600 21474 21600 0 -68 0">
            <v:imagedata r:id="rId50" o:title=""/>
            <w10:wrap type="through"/>
          </v:shape>
        </w:pict>
      </w:r>
      <w:r>
        <w:rPr>
          <w:noProof/>
          <w:lang w:eastAsia="tr-TR"/>
        </w:rPr>
        <w:br/>
      </w:r>
      <w:r>
        <w:rPr>
          <w:noProof/>
          <w:lang w:eastAsia="tr-TR"/>
        </w:rPr>
        <w:pict>
          <v:shape id="Resim 77" o:spid="_x0000_s1063" type="#_x0000_t75" style="position:absolute;left:0;text-align:left;margin-left:-47.6pt;margin-top:-12.55pt;width:236.25pt;height:65.25pt;z-index:251642880;visibility:visible;mso-position-horizontal-relative:text;mso-position-vertical-relative:text" wrapcoords="-69 0 -69 21352 21600 21352 21600 0 -69 0">
            <v:imagedata r:id="rId51" o:title=""/>
            <w10:wrap type="through"/>
          </v:shape>
        </w:pict>
      </w:r>
      <w:r>
        <w:rPr>
          <w:noProof/>
          <w:lang w:eastAsia="tr-TR"/>
        </w:rPr>
        <w:br/>
      </w:r>
    </w:p>
    <w:p w:rsidR="00BC4A40" w:rsidRDefault="00BC4A40" w:rsidP="00C26E28">
      <w:pPr>
        <w:ind w:left="-851"/>
      </w:pPr>
      <w:r>
        <w:rPr>
          <w:noProof/>
          <w:lang w:eastAsia="tr-TR"/>
        </w:rPr>
        <w:pict>
          <v:oval id="_x0000_s1064" style="position:absolute;left:0;text-align:left;margin-left:-61.85pt;margin-top:72.85pt;width:34.5pt;height:23.25pt;z-index:251676672">
            <v:textbox style="mso-next-textbox:#_x0000_s1064">
              <w:txbxContent>
                <w:p w:rsidR="00BC4A40" w:rsidRDefault="00BC4A40">
                  <w:r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Resim 80" o:spid="_x0000_s1065" type="#_x0000_t75" style="position:absolute;left:0;text-align:left;margin-left:-40.85pt;margin-top:66.1pt;width:224.25pt;height:66pt;z-index:251637760;visibility:visible" wrapcoords="-72 0 -72 21355 21600 21355 21600 0 -72 0">
            <v:imagedata r:id="rId52" o:title=""/>
            <w10:wrap type="through"/>
          </v:shape>
        </w:pict>
      </w:r>
      <w:r>
        <w:rPr>
          <w:noProof/>
          <w:lang w:eastAsia="tr-TR"/>
        </w:rPr>
        <w:t xml:space="preserve">Aşağıdaki kelimelerden hangisi konuşmada boş bırakılan yere uygun </w:t>
      </w:r>
      <w:r w:rsidRPr="0027032B">
        <w:rPr>
          <w:noProof/>
          <w:u w:val="single"/>
          <w:lang w:eastAsia="tr-TR"/>
        </w:rPr>
        <w:t>değildir.</w:t>
      </w:r>
      <w:r>
        <w:rPr>
          <w:noProof/>
          <w:lang w:eastAsia="tr-TR"/>
        </w:rPr>
        <w:br/>
        <w:t xml:space="preserve"> a) series       b) quiz</w:t>
      </w:r>
      <w:r>
        <w:rPr>
          <w:noProof/>
          <w:lang w:eastAsia="tr-TR"/>
        </w:rPr>
        <w:br/>
        <w:t xml:space="preserve"> c) reality       c)talk </w:t>
      </w:r>
      <w:r>
        <w:br/>
      </w:r>
    </w:p>
    <w:p w:rsidR="00BC4A40" w:rsidRDefault="00BC4A40" w:rsidP="00202AA8">
      <w:pPr>
        <w:ind w:left="-851"/>
      </w:pPr>
      <w:r>
        <w:rPr>
          <w:noProof/>
          <w:lang w:eastAsia="tr-TR"/>
        </w:rPr>
        <w:pict>
          <v:oval id="_x0000_s1066" style="position:absolute;left:0;text-align:left;margin-left:37.55pt;margin-top:375.65pt;width:32.25pt;height:23.25pt;z-index:251684864">
            <v:textbox style="mso-next-textbox:#_x0000_s1066">
              <w:txbxContent>
                <w:p w:rsidR="00BC4A40" w:rsidRDefault="00BC4A40">
                  <w:r>
                    <w:t>33</w:t>
                  </w:r>
                </w:p>
                <w:p w:rsidR="00BC4A40" w:rsidRDefault="00BC4A40"/>
              </w:txbxContent>
            </v:textbox>
          </v:oval>
        </w:pict>
      </w:r>
      <w:r>
        <w:rPr>
          <w:noProof/>
          <w:lang w:eastAsia="tr-TR"/>
        </w:rPr>
        <w:pict>
          <v:oval id="_x0000_s1067" style="position:absolute;left:0;text-align:left;margin-left:37.55pt;margin-top:260.9pt;width:32.25pt;height:24.75pt;z-index:251683840">
            <v:textbox style="mso-next-textbox:#_x0000_s1067">
              <w:txbxContent>
                <w:p w:rsidR="00BC4A40" w:rsidRDefault="00BC4A40">
                  <w:r>
                    <w:t>32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8" style="position:absolute;left:0;text-align:left;margin-left:39.05pt;margin-top:169.4pt;width:35.25pt;height:24pt;z-index:251682816">
            <v:textbox style="mso-next-textbox:#_x0000_s1068">
              <w:txbxContent>
                <w:p w:rsidR="00BC4A40" w:rsidRDefault="00BC4A40">
                  <w:r>
                    <w:t>31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9" style="position:absolute;left:0;text-align:left;margin-left:46.55pt;margin-top:66.65pt;width:36.35pt;height:25.5pt;z-index:251681792">
            <v:textbox style="mso-next-textbox:#_x0000_s1069">
              <w:txbxContent>
                <w:p w:rsidR="00BC4A40" w:rsidRDefault="00BC4A40">
                  <w:r>
                    <w:t>30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0" style="position:absolute;left:0;text-align:left;margin-left:-243.7pt;margin-top:458.15pt;width:34.5pt;height:24.75pt;z-index:251679744">
            <v:textbox style="mso-next-textbox:#_x0000_s1070">
              <w:txbxContent>
                <w:p w:rsidR="00BC4A40" w:rsidRDefault="00BC4A40">
                  <w:r>
                    <w:t>28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1" style="position:absolute;left:0;text-align:left;margin-left:-254.95pt;margin-top:260.15pt;width:34.5pt;height:25.5pt;z-index:251678720">
            <v:textbox style="mso-next-textbox:#_x0000_s1071">
              <w:txbxContent>
                <w:p w:rsidR="00BC4A40" w:rsidRDefault="00BC4A40">
                  <w:r>
                    <w:t>27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2" style="position:absolute;left:0;text-align:left;margin-left:-249.7pt;margin-top:167.15pt;width:35.25pt;height:26.25pt;z-index:251677696">
            <v:textbox style="mso-next-textbox:#_x0000_s1072">
              <w:txbxContent>
                <w:p w:rsidR="00BC4A40" w:rsidRDefault="00BC4A40">
                  <w:r>
                    <w:t>26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left:0;text-align:left;margin-left:50.65pt;margin-top:590.9pt;width:32.25pt;height:18pt;z-index:251650048"/>
        </w:pict>
      </w:r>
      <w:r>
        <w:rPr>
          <w:noProof/>
          <w:lang w:eastAsia="tr-TR"/>
        </w:rPr>
        <w:pict>
          <v:shape id="_x0000_s1074" type="#_x0000_t202" style="position:absolute;left:0;text-align:left;margin-left:64.95pt;margin-top:563.9pt;width:211.1pt;height:36.75pt;z-index:251648000">
            <v:textbox style="mso-next-textbox:#_x0000_s1074">
              <w:txbxContent>
                <w:p w:rsidR="00BC4A40" w:rsidRDefault="00BC4A40">
                  <w:r>
                    <w:t>Her soru 3 puan son soru 4 puandır.</w:t>
                  </w:r>
                  <w:r>
                    <w:br/>
                    <w:t xml:space="preserve">MUAMMER AYDIN       başarılar </w:t>
                  </w:r>
                  <w:r>
                    <w:sym w:font="Wingdings" w:char="F04A"/>
                  </w:r>
                  <w: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90" o:spid="_x0000_s1075" type="#_x0000_t75" style="position:absolute;left:0;text-align:left;margin-left:-164.2pt;margin-top:452.9pt;width:106.5pt;height:78.75pt;z-index:251638784;visibility:visible" wrapcoords="-152 0 -152 21394 21600 21394 21600 0 -152 0">
            <v:imagedata r:id="rId53" o:title=""/>
            <w10:wrap type="through"/>
          </v:shape>
        </w:pict>
      </w:r>
      <w:r>
        <w:br/>
        <w:t>Boşluklara uygun ifadeler sırasıyla hangi seçenekte verilmiştir?</w:t>
      </w:r>
      <w:r>
        <w:br/>
        <w:t>a) opera / night / favorite</w:t>
      </w:r>
      <w:r>
        <w:br/>
        <w:t>b)channel / night / can’t wait</w:t>
      </w:r>
      <w:r>
        <w:br/>
        <w:t>c)channel / yesterday/ can’t wait</w:t>
      </w:r>
      <w:r>
        <w:br/>
        <w:t>d)show / week / super</w:t>
      </w:r>
      <w:r>
        <w:br/>
      </w:r>
      <w:r>
        <w:br/>
      </w:r>
      <w:r w:rsidRPr="00293787">
        <w:rPr>
          <w:noProof/>
          <w:lang w:eastAsia="tr-TR"/>
        </w:rPr>
        <w:pict>
          <v:shape id="Resim 81" o:spid="_x0000_i1058" type="#_x0000_t75" style="width:261pt;height:63pt;visibility:visible">
            <v:imagedata r:id="rId54" o:title=""/>
          </v:shape>
        </w:pict>
      </w:r>
      <w:r>
        <w:t>a)commercials       b)educational programmes</w:t>
      </w:r>
      <w:r>
        <w:br/>
        <w:t>c)soap operas        c)directors</w:t>
      </w:r>
      <w:r>
        <w:br/>
      </w:r>
      <w:r>
        <w:br/>
      </w:r>
      <w:r>
        <w:br/>
      </w:r>
      <w:r w:rsidRPr="00293787">
        <w:rPr>
          <w:noProof/>
          <w:lang w:eastAsia="tr-TR"/>
        </w:rPr>
        <w:pict>
          <v:shape id="Resim 89" o:spid="_x0000_i1059" type="#_x0000_t75" style="width:233.25pt;height:60pt;visibility:visible">
            <v:imagedata r:id="rId55" o:title=""/>
          </v:shape>
        </w:pict>
      </w:r>
      <w:r>
        <w:br/>
        <w:t>Boşluklara uygun ifadeler sırasıyla hangi seçenekte verilmiştir?</w:t>
      </w:r>
      <w:r>
        <w:br/>
        <w:t>a)director/ boring                  b)recommend/ boring</w:t>
      </w:r>
      <w:r>
        <w:br/>
        <w:t>c)recommend/ fantastic       c)director/ fantastic</w:t>
      </w:r>
      <w:r>
        <w:br/>
      </w:r>
      <w:r>
        <w:br/>
        <w:t>Melisin karnesine göre aşağıdaki cümlelerden hangisi yanlıştır?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a)</w:t>
      </w:r>
      <w:r w:rsidRPr="00293787">
        <w:rPr>
          <w:noProof/>
          <w:lang w:eastAsia="tr-TR"/>
        </w:rPr>
        <w:pict>
          <v:shape id="Resim 91" o:spid="_x0000_i1060" type="#_x0000_t75" style="width:197.25pt;height:15pt;visibility:visible">
            <v:imagedata r:id="rId56" o:title=""/>
          </v:shape>
        </w:pict>
      </w:r>
      <w:r>
        <w:br/>
        <w:t>b)</w:t>
      </w:r>
      <w:r w:rsidRPr="00293787">
        <w:rPr>
          <w:noProof/>
          <w:lang w:eastAsia="tr-TR"/>
        </w:rPr>
        <w:pict>
          <v:shape id="Resim 92" o:spid="_x0000_i1061" type="#_x0000_t75" style="width:197.25pt;height:13.5pt;visibility:visible">
            <v:imagedata r:id="rId57" o:title=""/>
          </v:shape>
        </w:pict>
      </w:r>
      <w:r>
        <w:br/>
        <w:t>c)</w:t>
      </w:r>
      <w:r w:rsidRPr="00293787">
        <w:rPr>
          <w:noProof/>
          <w:lang w:eastAsia="tr-TR"/>
        </w:rPr>
        <w:pict>
          <v:shape id="Resim 93" o:spid="_x0000_i1062" type="#_x0000_t75" style="width:198pt;height:12.75pt;visibility:visible">
            <v:imagedata r:id="rId58" o:title=""/>
          </v:shape>
        </w:pict>
      </w:r>
      <w:r>
        <w:br/>
        <w:t>d)</w:t>
      </w:r>
      <w:r w:rsidRPr="00293787">
        <w:rPr>
          <w:noProof/>
          <w:lang w:eastAsia="tr-TR"/>
        </w:rPr>
        <w:pict>
          <v:shape id="Resim 94" o:spid="_x0000_i1063" type="#_x0000_t75" style="width:196.5pt;height:12pt;visibility:visible">
            <v:imagedata r:id="rId59" o:title=""/>
          </v:shape>
        </w:pict>
      </w:r>
    </w:p>
    <w:p w:rsidR="00BC4A40" w:rsidRPr="00FA469A" w:rsidRDefault="00BC4A40" w:rsidP="00EC02BD">
      <w:r>
        <w:rPr>
          <w:noProof/>
          <w:lang w:eastAsia="tr-TR"/>
        </w:rPr>
        <w:pict>
          <v:shape id="Resim 112" o:spid="_x0000_s1076" type="#_x0000_t75" style="position:absolute;margin-left:26.3pt;margin-top:439.65pt;width:198pt;height:120.75pt;z-index:251646976;visibility:visible" wrapcoords="-82 0 -82 21466 21600 21466 21600 0 -82 0">
            <v:imagedata r:id="rId60" o:title=""/>
            <w10:wrap type="through"/>
          </v:shape>
        </w:pict>
      </w:r>
      <w:r>
        <w:rPr>
          <w:noProof/>
          <w:lang w:eastAsia="tr-TR"/>
        </w:rPr>
        <w:pict>
          <v:shape id="Resim 107" o:spid="_x0000_s1077" type="#_x0000_t75" style="position:absolute;margin-left:-8.2pt;margin-top:83.4pt;width:232.5pt;height:67.5pt;z-index:251645952;visibility:visible" wrapcoords="-70 0 -70 21360 21600 21360 21600 0 -70 0">
            <v:imagedata r:id="rId61" o:title=""/>
            <w10:wrap type="through"/>
          </v:shape>
        </w:pict>
      </w:r>
      <w:r>
        <w:rPr>
          <w:noProof/>
          <w:lang w:eastAsia="tr-TR"/>
        </w:rPr>
        <w:pict>
          <v:shape id="Resim 105" o:spid="_x0000_s1078" type="#_x0000_t75" style="position:absolute;margin-left:21.05pt;margin-top:18.9pt;width:237.75pt;height:15pt;z-index:251644928;visibility:visible" wrapcoords="-68 0 -68 20520 21600 20520 21600 0 -68 0">
            <v:imagedata r:id="rId62" o:title=""/>
            <w10:wrap type="through"/>
          </v:shape>
        </w:pict>
      </w:r>
      <w:r>
        <w:t>a)</w:t>
      </w:r>
      <w:r w:rsidRPr="00293787">
        <w:rPr>
          <w:noProof/>
          <w:lang w:eastAsia="tr-TR"/>
        </w:rPr>
        <w:pict>
          <v:shape id="Resim 101" o:spid="_x0000_i1064" type="#_x0000_t75" style="width:132pt;height:14.25pt;visibility:visible">
            <v:imagedata r:id="rId63" o:title=""/>
          </v:shape>
        </w:pict>
      </w:r>
      <w:r>
        <w:br/>
        <w:t>b)</w:t>
      </w:r>
      <w:r>
        <w:br/>
        <w:t>c)</w:t>
      </w:r>
      <w:r w:rsidRPr="00EC02BD">
        <w:rPr>
          <w:noProof/>
          <w:lang w:eastAsia="tr-TR"/>
        </w:rPr>
        <w:t xml:space="preserve"> </w:t>
      </w:r>
      <w:r w:rsidRPr="00293787">
        <w:rPr>
          <w:noProof/>
          <w:lang w:eastAsia="tr-TR"/>
        </w:rPr>
        <w:pict>
          <v:shape id="Resim 104" o:spid="_x0000_i1065" type="#_x0000_t75" style="width:112.5pt;height:13.5pt;visibility:visible">
            <v:imagedata r:id="rId64" o:title=""/>
          </v:shape>
        </w:pict>
      </w:r>
      <w:r>
        <w:br/>
        <w:t>d)</w:t>
      </w:r>
      <w:r w:rsidRPr="00EC02BD">
        <w:rPr>
          <w:noProof/>
          <w:lang w:eastAsia="tr-TR"/>
        </w:rPr>
        <w:t xml:space="preserve"> </w:t>
      </w:r>
      <w:r w:rsidRPr="00293787">
        <w:rPr>
          <w:noProof/>
          <w:lang w:eastAsia="tr-TR"/>
        </w:rPr>
        <w:pict>
          <v:shape id="Resim 106" o:spid="_x0000_i1066" type="#_x0000_t75" style="width:107.25pt;height:12.75pt;visibility:visible">
            <v:imagedata r:id="rId65" o:title=""/>
          </v:shape>
        </w:pict>
      </w:r>
      <w:r>
        <w:br/>
      </w:r>
      <w:r>
        <w:br/>
        <w:t>a)İnjury     b)hit      c)lose       d)score a goal</w:t>
      </w:r>
      <w:r>
        <w:br/>
      </w:r>
      <w:r>
        <w:br/>
      </w:r>
      <w:r w:rsidRPr="00293787">
        <w:rPr>
          <w:noProof/>
          <w:lang w:eastAsia="tr-TR"/>
        </w:rPr>
        <w:pict>
          <v:shape id="Resim 108" o:spid="_x0000_i1067" type="#_x0000_t75" style="width:174pt;height:52.5pt;visibility:visible">
            <v:imagedata r:id="rId66" o:title=""/>
          </v:shape>
        </w:pict>
      </w:r>
      <w:r>
        <w:br/>
        <w:t>a)hit        b)success          c)medal         d)indoor</w:t>
      </w:r>
      <w:r>
        <w:br/>
      </w:r>
      <w:r>
        <w:br/>
      </w:r>
      <w:r w:rsidRPr="00293787">
        <w:rPr>
          <w:noProof/>
          <w:lang w:eastAsia="tr-TR"/>
        </w:rPr>
        <w:pict>
          <v:shape id="Resim 110" o:spid="_x0000_i1068" type="#_x0000_t75" style="width:227.25pt;height:59.25pt;visibility:visible">
            <v:imagedata r:id="rId67" o:title=""/>
          </v:shape>
        </w:pict>
      </w:r>
      <w:r>
        <w:br/>
        <w:t>a)called/was/say       b)called/did/say</w:t>
      </w:r>
      <w:r>
        <w:br/>
        <w:t>c)called/did/said        d)did call/was/said</w:t>
      </w:r>
      <w:r>
        <w:br/>
      </w:r>
      <w:r>
        <w:br/>
      </w:r>
      <w:r w:rsidRPr="00293787">
        <w:rPr>
          <w:noProof/>
          <w:lang w:eastAsia="tr-TR"/>
        </w:rPr>
        <w:pict>
          <v:shape id="Resim 111" o:spid="_x0000_i1069" type="#_x0000_t75" style="width:255.75pt;height:27.75pt;visibility:visible">
            <v:imagedata r:id="rId68" o:title=""/>
          </v:shape>
        </w:pict>
      </w:r>
    </w:p>
    <w:p w:rsidR="00BC4A40" w:rsidRPr="003B52A7" w:rsidRDefault="00BC4A40" w:rsidP="00D92F64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9" type="#_x0000_t67" style="position:absolute;margin-left:201.05pt;margin-top:125.1pt;width:16.5pt;height:26.25pt;z-index:251649024">
            <v:textbox style="layout-flow:vertical-ideographic"/>
          </v:shape>
        </w:pict>
      </w:r>
      <w:r>
        <w:rPr>
          <w:sz w:val="24"/>
          <w:szCs w:val="24"/>
        </w:rPr>
        <w:t>a)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b)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c)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d)</w:t>
      </w:r>
    </w:p>
    <w:sectPr w:rsidR="00BC4A40" w:rsidRPr="003B52A7" w:rsidSect="00213FD5">
      <w:pgSz w:w="11906" w:h="16838" w:code="9"/>
      <w:pgMar w:top="851" w:right="1133" w:bottom="568" w:left="141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A40" w:rsidRDefault="00BC4A40" w:rsidP="00DC6471">
      <w:pPr>
        <w:spacing w:after="0" w:line="240" w:lineRule="auto"/>
      </w:pPr>
      <w:r>
        <w:separator/>
      </w:r>
    </w:p>
  </w:endnote>
  <w:endnote w:type="continuationSeparator" w:id="0">
    <w:p w:rsidR="00BC4A40" w:rsidRDefault="00BC4A40" w:rsidP="00DC6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A40" w:rsidRDefault="00BC4A40" w:rsidP="00DC6471">
      <w:pPr>
        <w:spacing w:after="0" w:line="240" w:lineRule="auto"/>
      </w:pPr>
      <w:r>
        <w:separator/>
      </w:r>
    </w:p>
  </w:footnote>
  <w:footnote w:type="continuationSeparator" w:id="0">
    <w:p w:rsidR="00BC4A40" w:rsidRDefault="00BC4A40" w:rsidP="00DC6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A4C"/>
    <w:rsid w:val="000775DD"/>
    <w:rsid w:val="001406CC"/>
    <w:rsid w:val="001D2157"/>
    <w:rsid w:val="001F3086"/>
    <w:rsid w:val="00202AA8"/>
    <w:rsid w:val="00213FD5"/>
    <w:rsid w:val="00220D72"/>
    <w:rsid w:val="00231C64"/>
    <w:rsid w:val="0027032B"/>
    <w:rsid w:val="00293787"/>
    <w:rsid w:val="002A7941"/>
    <w:rsid w:val="002C3C97"/>
    <w:rsid w:val="0036200C"/>
    <w:rsid w:val="00372537"/>
    <w:rsid w:val="00386063"/>
    <w:rsid w:val="003B52A7"/>
    <w:rsid w:val="003F13F3"/>
    <w:rsid w:val="00450BAB"/>
    <w:rsid w:val="00473CA1"/>
    <w:rsid w:val="0055168E"/>
    <w:rsid w:val="005679DD"/>
    <w:rsid w:val="005C2295"/>
    <w:rsid w:val="005F0A0E"/>
    <w:rsid w:val="00606A3B"/>
    <w:rsid w:val="00676408"/>
    <w:rsid w:val="00740469"/>
    <w:rsid w:val="007F6841"/>
    <w:rsid w:val="008048C9"/>
    <w:rsid w:val="00847EAB"/>
    <w:rsid w:val="008A471C"/>
    <w:rsid w:val="008D2956"/>
    <w:rsid w:val="00991CE7"/>
    <w:rsid w:val="009C1C39"/>
    <w:rsid w:val="00A020A0"/>
    <w:rsid w:val="00A36D46"/>
    <w:rsid w:val="00A6194B"/>
    <w:rsid w:val="00BC0729"/>
    <w:rsid w:val="00BC4A40"/>
    <w:rsid w:val="00C26E28"/>
    <w:rsid w:val="00D44C17"/>
    <w:rsid w:val="00D634C0"/>
    <w:rsid w:val="00D92F64"/>
    <w:rsid w:val="00DC357A"/>
    <w:rsid w:val="00DC6471"/>
    <w:rsid w:val="00EA4A4C"/>
    <w:rsid w:val="00EC02BD"/>
    <w:rsid w:val="00ED0D33"/>
    <w:rsid w:val="00EF1DD0"/>
    <w:rsid w:val="00F37FC4"/>
    <w:rsid w:val="00F43F74"/>
    <w:rsid w:val="00F54A90"/>
    <w:rsid w:val="00F61449"/>
    <w:rsid w:val="00FA469A"/>
    <w:rsid w:val="00FC1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C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A4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4A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C6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647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C6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6471"/>
    <w:rPr>
      <w:rFonts w:cs="Times New Roman"/>
    </w:rPr>
  </w:style>
  <w:style w:type="character" w:styleId="Hyperlink">
    <w:name w:val="Hyperlink"/>
    <w:basedOn w:val="DefaultParagraphFont"/>
    <w:uiPriority w:val="99"/>
    <w:rsid w:val="00F43F7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hyperlink" Target="http://www.sorubak&#231;com" TargetMode="External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45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276</TotalTime>
  <Pages>3</Pages>
  <Words>468</Words>
  <Characters>2673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acer</dc:creator>
  <cp:keywords>www.sorubak.com</cp:keywords>
  <dc:description>www.sorubak.com</dc:description>
  <cp:lastModifiedBy>edanur</cp:lastModifiedBy>
  <cp:revision>50</cp:revision>
  <dcterms:created xsi:type="dcterms:W3CDTF">2014-12-28T16:13:00Z</dcterms:created>
  <dcterms:modified xsi:type="dcterms:W3CDTF">2014-12-29T18:36:00Z</dcterms:modified>
  <cp:category>www.sorubak.com</cp:category>
</cp:coreProperties>
</file>