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9E9" w:rsidRDefault="00CF59E9" w:rsidP="00EB72C5">
      <w:pPr>
        <w:jc w:val="center"/>
      </w:pPr>
      <w:r>
        <w:t>KARADERE SECONDARY SCHOOL FIRST TERM SECOND WRITTEN EXAM FOR 7</w:t>
      </w:r>
      <w:r w:rsidRPr="00CD572D">
        <w:rPr>
          <w:vertAlign w:val="superscript"/>
        </w:rPr>
        <w:t xml:space="preserve">th </w:t>
      </w:r>
      <w:r>
        <w:t>GRADES</w:t>
      </w:r>
    </w:p>
    <w:p w:rsidR="00CF59E9" w:rsidRDefault="00CF59E9" w:rsidP="00EB72C5">
      <w:r>
        <w:t>NAME / SURNAME:</w:t>
      </w:r>
      <w:r>
        <w:tab/>
      </w:r>
      <w:r>
        <w:tab/>
      </w:r>
      <w:r>
        <w:tab/>
      </w:r>
      <w:r>
        <w:tab/>
        <w:t>CLASS:</w:t>
      </w:r>
      <w:r>
        <w:tab/>
      </w:r>
      <w:r>
        <w:tab/>
        <w:t>NUMBER:</w:t>
      </w:r>
    </w:p>
    <w:p w:rsidR="00CF59E9" w:rsidRPr="00874AC7" w:rsidRDefault="00CF59E9" w:rsidP="00874AC7">
      <w:pPr>
        <w:pStyle w:val="ListParagraph"/>
        <w:numPr>
          <w:ilvl w:val="0"/>
          <w:numId w:val="1"/>
        </w:numPr>
        <w:rPr>
          <w:b/>
        </w:rPr>
      </w:pPr>
      <w:r w:rsidRPr="00874AC7">
        <w:rPr>
          <w:b/>
        </w:rPr>
        <w:t>Match the words in the box.</w:t>
      </w:r>
      <w:r>
        <w:rPr>
          <w:b/>
        </w:rPr>
        <w:t xml:space="preserve"> (6 X 3 =18 pts)</w:t>
      </w:r>
    </w:p>
    <w:p w:rsidR="00CF59E9" w:rsidRDefault="00CF59E9" w:rsidP="00874AC7">
      <w:pPr>
        <w:pStyle w:val="ListParagraph"/>
        <w:ind w:left="644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10.95pt;margin-top:7pt;width:120.6pt;height:104.7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">
            <v:textbox>
              <w:txbxContent>
                <w:p w:rsidR="00CF59E9" w:rsidRDefault="00CF59E9" w:rsidP="00874AC7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Helpful</w:t>
                  </w:r>
                </w:p>
                <w:p w:rsidR="00CF59E9" w:rsidRDefault="00CF59E9" w:rsidP="00874AC7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Punctual</w:t>
                  </w:r>
                </w:p>
                <w:p w:rsidR="00CF59E9" w:rsidRDefault="00CF59E9" w:rsidP="00874AC7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Clever</w:t>
                  </w:r>
                </w:p>
                <w:p w:rsidR="00CF59E9" w:rsidRDefault="00CF59E9" w:rsidP="00874AC7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Friendly</w:t>
                  </w:r>
                </w:p>
                <w:p w:rsidR="00CF59E9" w:rsidRDefault="00CF59E9" w:rsidP="00874AC7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Handsome</w:t>
                  </w:r>
                </w:p>
                <w:p w:rsidR="00CF59E9" w:rsidRDefault="00CF59E9" w:rsidP="00874AC7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Shy</w:t>
                  </w:r>
                </w:p>
                <w:p w:rsidR="00CF59E9" w:rsidRDefault="00CF59E9" w:rsidP="00874AC7">
                  <w:pPr>
                    <w:pStyle w:val="ListParagraph"/>
                  </w:pPr>
                </w:p>
              </w:txbxContent>
            </v:textbox>
          </v:shape>
        </w:pict>
      </w:r>
    </w:p>
    <w:p w:rsidR="00CF59E9" w:rsidRDefault="00CF59E9" w:rsidP="00EB72C5">
      <w:pPr>
        <w:pStyle w:val="ListParagraph"/>
        <w:numPr>
          <w:ilvl w:val="0"/>
          <w:numId w:val="2"/>
        </w:numPr>
      </w:pPr>
      <w:r>
        <w:t>Leyla can easily make friens, she is very sociable.______________.</w:t>
      </w:r>
    </w:p>
    <w:p w:rsidR="00CF59E9" w:rsidRDefault="00CF59E9" w:rsidP="00EB72C5">
      <w:pPr>
        <w:pStyle w:val="ListParagraph"/>
        <w:numPr>
          <w:ilvl w:val="0"/>
          <w:numId w:val="2"/>
        </w:numPr>
      </w:pPr>
      <w:r>
        <w:t>Brad pitt has blue eyes and he’s well-built. Girls like him. He is ____________.</w:t>
      </w:r>
    </w:p>
    <w:p w:rsidR="00CF59E9" w:rsidRDefault="00CF59E9" w:rsidP="00EB72C5">
      <w:pPr>
        <w:pStyle w:val="ListParagraph"/>
        <w:numPr>
          <w:ilvl w:val="0"/>
          <w:numId w:val="2"/>
        </w:numPr>
      </w:pPr>
      <w:r>
        <w:t>Mr. Walker was late for meeting. He’s not a ___________man.</w:t>
      </w:r>
    </w:p>
    <w:p w:rsidR="00CF59E9" w:rsidRDefault="00CF59E9" w:rsidP="00EB72C5">
      <w:pPr>
        <w:pStyle w:val="ListParagraph"/>
        <w:numPr>
          <w:ilvl w:val="0"/>
          <w:numId w:val="2"/>
        </w:numPr>
      </w:pPr>
      <w:r>
        <w:t>Kerem can’t sing in front of the class. His cheeks get red. He is _____________.</w:t>
      </w:r>
    </w:p>
    <w:p w:rsidR="00CF59E9" w:rsidRDefault="00CF59E9" w:rsidP="00EB72C5">
      <w:pPr>
        <w:pStyle w:val="ListParagraph"/>
        <w:numPr>
          <w:ilvl w:val="0"/>
          <w:numId w:val="2"/>
        </w:numPr>
      </w:pPr>
      <w:r>
        <w:t>My father always helps my mum at houseworks. He is very ______________.</w:t>
      </w:r>
    </w:p>
    <w:p w:rsidR="00CF59E9" w:rsidRDefault="00CF59E9" w:rsidP="00EB72C5">
      <w:pPr>
        <w:pStyle w:val="ListParagraph"/>
        <w:numPr>
          <w:ilvl w:val="0"/>
          <w:numId w:val="2"/>
        </w:numPr>
      </w:pPr>
      <w:r>
        <w:t>John can easily solve mathematical problems. He’s very ________________.</w:t>
      </w:r>
    </w:p>
    <w:p w:rsidR="00CF59E9" w:rsidRDefault="00CF59E9" w:rsidP="00874AC7">
      <w:pPr>
        <w:pStyle w:val="ListParagraph"/>
      </w:pPr>
    </w:p>
    <w:p w:rsidR="00CF59E9" w:rsidRDefault="00CF59E9" w:rsidP="00874AC7">
      <w:pPr>
        <w:pStyle w:val="ListParagraph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pict>
          <v:shape id="_x0000_s1027" type="#_x0000_t202" style="position:absolute;left:0;text-align:left;margin-left:432.45pt;margin-top:17pt;width:92.4pt;height:25.1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" stroked="f">
            <v:textbox>
              <w:txbxContent>
                <w:p w:rsidR="00CF59E9" w:rsidRDefault="00CF59E9">
                  <w:r>
                    <w:t>Michael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359.95pt;margin-top:19pt;width:59.75pt;height:29.2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" stroked="f">
            <v:textbox>
              <w:txbxContent>
                <w:p w:rsidR="00CF59E9" w:rsidRDefault="00CF59E9">
                  <w:r>
                    <w:t>James</w:t>
                  </w:r>
                </w:p>
                <w:p w:rsidR="00CF59E9" w:rsidRDefault="00CF59E9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296.15pt;margin-top:10.55pt;width:59.75pt;height:24.4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" stroked="f">
            <v:textbox>
              <w:txbxContent>
                <w:p w:rsidR="00CF59E9" w:rsidRDefault="00CF59E9">
                  <w:r>
                    <w:t>Marilyn</w:t>
                  </w:r>
                </w:p>
                <w:p w:rsidR="00CF59E9" w:rsidRDefault="00CF59E9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0;margin-top:0;width:50.25pt;height:19pt;z-index:251648512;visibility:visible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" stroked="f">
            <v:textbox>
              <w:txbxContent>
                <w:p w:rsidR="00CF59E9" w:rsidRDefault="00CF59E9">
                  <w:r>
                    <w:t>Isabella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176.8pt;margin-top:11.55pt;width:40.1pt;height:23.7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" stroked="f">
            <v:textbox>
              <w:txbxContent>
                <w:p w:rsidR="00CF59E9" w:rsidRDefault="00CF59E9">
                  <w:r>
                    <w:t>Joe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129.75pt;margin-top:19.35pt;width:41.4pt;height:21.0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" stroked="f">
            <v:textbox>
              <w:txbxContent>
                <w:p w:rsidR="00CF59E9" w:rsidRDefault="00CF59E9">
                  <w:r>
                    <w:t>Hans</w:t>
                  </w:r>
                </w:p>
              </w:txbxContent>
            </v:textbox>
          </v:shape>
        </w:pict>
      </w:r>
      <w:r w:rsidRPr="00874AC7">
        <w:rPr>
          <w:b/>
        </w:rPr>
        <w:t>Make comparisons.</w:t>
      </w:r>
      <w:r w:rsidRPr="00F26977">
        <w:rPr>
          <w:b/>
        </w:rPr>
        <w:t xml:space="preserve"> </w:t>
      </w:r>
      <w:r>
        <w:rPr>
          <w:b/>
        </w:rPr>
        <w:t>(5 X 3 =15 pts)</w:t>
      </w:r>
    </w:p>
    <w:p w:rsidR="00CF59E9" w:rsidRDefault="00CF59E9" w:rsidP="00874AC7">
      <w:pPr>
        <w:ind w:left="284"/>
        <w:rPr>
          <w:b/>
        </w:rPr>
      </w:pPr>
      <w:r w:rsidRPr="00441627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75pt">
            <v:imagedata r:id="rId7" o:title=""/>
          </v:shape>
        </w:pict>
      </w:r>
      <w:r>
        <w:rPr>
          <w:b/>
        </w:rPr>
        <w:tab/>
        <w:t xml:space="preserve">         </w:t>
      </w:r>
      <w:r w:rsidRPr="00441627">
        <w:rPr>
          <w:b/>
        </w:rPr>
        <w:pict>
          <v:shape id="_x0000_i1026" type="#_x0000_t75" style="width:83.25pt;height:75pt">
            <v:imagedata r:id="rId8" o:title=""/>
          </v:shape>
        </w:pict>
      </w:r>
      <w:r>
        <w:rPr>
          <w:b/>
        </w:rPr>
        <w:t xml:space="preserve">              </w:t>
      </w:r>
      <w:r w:rsidRPr="00441627">
        <w:rPr>
          <w:b/>
        </w:rPr>
        <w:pict>
          <v:shape id="_x0000_i1027" type="#_x0000_t75" style="width:45.75pt;height:75pt">
            <v:imagedata r:id="rId9" o:title=""/>
          </v:shape>
        </w:pict>
      </w:r>
      <w:r w:rsidRPr="00441627">
        <w:rPr>
          <w:b/>
        </w:rPr>
        <w:pict>
          <v:shape id="_x0000_i1028" type="#_x0000_t75" style="width:36pt;height:84.75pt">
            <v:imagedata r:id="rId10" o:title=""/>
          </v:shape>
        </w:pict>
      </w:r>
      <w:r>
        <w:rPr>
          <w:b/>
        </w:rPr>
        <w:t xml:space="preserve">               </w:t>
      </w:r>
      <w:r w:rsidRPr="00441627">
        <w:rPr>
          <w:b/>
        </w:rPr>
        <w:pict>
          <v:shape id="_x0000_i1029" type="#_x0000_t75" style="width:121.5pt;height:72.75pt">
            <v:imagedata r:id="rId11" o:title=""/>
          </v:shape>
        </w:pict>
      </w:r>
    </w:p>
    <w:p w:rsidR="00CF59E9" w:rsidRDefault="00CF59E9" w:rsidP="00994A34">
      <w:pPr>
        <w:pStyle w:val="ListParagraph"/>
        <w:numPr>
          <w:ilvl w:val="0"/>
          <w:numId w:val="4"/>
        </w:numPr>
      </w:pPr>
      <w:r>
        <w:t>A rabbit is _______________________________________________________.</w:t>
      </w:r>
    </w:p>
    <w:p w:rsidR="00CF59E9" w:rsidRDefault="00CF59E9" w:rsidP="00994A34">
      <w:pPr>
        <w:pStyle w:val="ListParagraph"/>
        <w:numPr>
          <w:ilvl w:val="0"/>
          <w:numId w:val="4"/>
        </w:numPr>
      </w:pPr>
      <w:r>
        <w:t>Hans is _________________________________________________________.</w:t>
      </w:r>
    </w:p>
    <w:p w:rsidR="00CF59E9" w:rsidRDefault="00CF59E9" w:rsidP="00994A34">
      <w:pPr>
        <w:pStyle w:val="ListParagraph"/>
        <w:numPr>
          <w:ilvl w:val="0"/>
          <w:numId w:val="4"/>
        </w:numPr>
      </w:pPr>
      <w:r>
        <w:t>Isabella is _______________________________________________________.</w:t>
      </w:r>
    </w:p>
    <w:p w:rsidR="00CF59E9" w:rsidRDefault="00CF59E9" w:rsidP="00994A34">
      <w:pPr>
        <w:pStyle w:val="ListParagraph"/>
        <w:numPr>
          <w:ilvl w:val="0"/>
          <w:numId w:val="4"/>
        </w:numPr>
      </w:pPr>
      <w:r>
        <w:t>Michael is _______________________________________________________.</w:t>
      </w:r>
    </w:p>
    <w:p w:rsidR="00CF59E9" w:rsidRDefault="00CF59E9" w:rsidP="00994A34">
      <w:pPr>
        <w:pStyle w:val="ListParagraph"/>
        <w:numPr>
          <w:ilvl w:val="0"/>
          <w:numId w:val="4"/>
        </w:numPr>
      </w:pPr>
      <w:r>
        <w:t>James is ________________________________________________________.</w:t>
      </w:r>
    </w:p>
    <w:p w:rsidR="00CF59E9" w:rsidRDefault="00CF59E9" w:rsidP="00444B1A">
      <w:pPr>
        <w:pStyle w:val="ListParagraph"/>
        <w:ind w:left="644"/>
      </w:pPr>
    </w:p>
    <w:p w:rsidR="00CF59E9" w:rsidRPr="00370161" w:rsidRDefault="00CF59E9" w:rsidP="00444B1A">
      <w:pPr>
        <w:pStyle w:val="ListParagraph"/>
        <w:numPr>
          <w:ilvl w:val="0"/>
          <w:numId w:val="1"/>
        </w:numPr>
        <w:rPr>
          <w:b/>
        </w:rPr>
      </w:pPr>
      <w:r w:rsidRPr="00370161">
        <w:rPr>
          <w:b/>
        </w:rPr>
        <w:t>Fill in the blanks with appropriate forms of the verbs given and answer the questions.</w:t>
      </w:r>
      <w:r w:rsidRPr="0040563B">
        <w:rPr>
          <w:b/>
        </w:rPr>
        <w:t xml:space="preserve"> </w:t>
      </w:r>
      <w:r>
        <w:rPr>
          <w:b/>
        </w:rPr>
        <w:t>(10 X 2 =20 pts)</w:t>
      </w:r>
    </w:p>
    <w:p w:rsidR="00CF59E9" w:rsidRDefault="00CF59E9" w:rsidP="00444B1A">
      <w:pPr>
        <w:pStyle w:val="ListParagraph"/>
        <w:numPr>
          <w:ilvl w:val="0"/>
          <w:numId w:val="5"/>
        </w:numPr>
      </w:pPr>
      <w:r>
        <w:t>Atatürk_____________ in Selonika in 1881.</w:t>
      </w:r>
    </w:p>
    <w:p w:rsidR="00CF59E9" w:rsidRDefault="00CF59E9" w:rsidP="00444B1A">
      <w:pPr>
        <w:pStyle w:val="ListParagraph"/>
        <w:numPr>
          <w:ilvl w:val="0"/>
          <w:numId w:val="5"/>
        </w:numPr>
      </w:pPr>
      <w:r>
        <w:t>Susan ___________ (go) to hospital to see the doctor at 07:15.</w:t>
      </w:r>
    </w:p>
    <w:p w:rsidR="00CF59E9" w:rsidRDefault="00CF59E9" w:rsidP="00444B1A">
      <w:pPr>
        <w:pStyle w:val="ListParagraph"/>
        <w:numPr>
          <w:ilvl w:val="0"/>
          <w:numId w:val="5"/>
        </w:numPr>
      </w:pPr>
      <w:r>
        <w:t>Marty ___________(eat) three hamburgers at the cafe.</w:t>
      </w:r>
    </w:p>
    <w:p w:rsidR="00CF59E9" w:rsidRDefault="00CF59E9" w:rsidP="00444B1A">
      <w:pPr>
        <w:pStyle w:val="ListParagraph"/>
        <w:numPr>
          <w:ilvl w:val="0"/>
          <w:numId w:val="5"/>
        </w:numPr>
      </w:pPr>
      <w:r>
        <w:t>Mary ______________(play) tennis at the court for 2 hours.</w:t>
      </w:r>
    </w:p>
    <w:p w:rsidR="00CF59E9" w:rsidRDefault="00CF59E9" w:rsidP="00444B1A">
      <w:pPr>
        <w:pStyle w:val="ListParagraph"/>
        <w:numPr>
          <w:ilvl w:val="0"/>
          <w:numId w:val="5"/>
        </w:numPr>
      </w:pPr>
      <w:r>
        <w:t>I ____________(drink) five glasses of tea yesterday.</w:t>
      </w:r>
    </w:p>
    <w:p w:rsidR="00CF59E9" w:rsidRDefault="00CF59E9" w:rsidP="00444B1A">
      <w:pPr>
        <w:pStyle w:val="ListParagraph"/>
        <w:ind w:left="644"/>
      </w:pPr>
    </w:p>
    <w:p w:rsidR="00CF59E9" w:rsidRDefault="00CF59E9" w:rsidP="00444B1A">
      <w:pPr>
        <w:pStyle w:val="ListParagraph"/>
        <w:numPr>
          <w:ilvl w:val="0"/>
          <w:numId w:val="6"/>
        </w:numPr>
      </w:pPr>
      <w:r>
        <w:t>When was Atattürk born? ______________________________________________________</w:t>
      </w:r>
    </w:p>
    <w:p w:rsidR="00CF59E9" w:rsidRDefault="00CF59E9" w:rsidP="00444B1A">
      <w:pPr>
        <w:pStyle w:val="ListParagraph"/>
        <w:numPr>
          <w:ilvl w:val="0"/>
          <w:numId w:val="6"/>
        </w:numPr>
      </w:pPr>
      <w:r>
        <w:t>Where did Susan go?         ______________________________________________________</w:t>
      </w:r>
    </w:p>
    <w:p w:rsidR="00CF59E9" w:rsidRDefault="00CF59E9" w:rsidP="00444B1A">
      <w:pPr>
        <w:pStyle w:val="ListParagraph"/>
        <w:numPr>
          <w:ilvl w:val="0"/>
          <w:numId w:val="6"/>
        </w:numPr>
      </w:pPr>
      <w:r>
        <w:t>Why did Susan go to hospital? ___________________________________________________</w:t>
      </w:r>
    </w:p>
    <w:p w:rsidR="00CF59E9" w:rsidRDefault="00CF59E9" w:rsidP="00444B1A">
      <w:pPr>
        <w:pStyle w:val="ListParagraph"/>
        <w:numPr>
          <w:ilvl w:val="0"/>
          <w:numId w:val="6"/>
        </w:numPr>
      </w:pPr>
      <w:r>
        <w:t>What did Marty eat?            _____________________________________________________</w:t>
      </w:r>
    </w:p>
    <w:p w:rsidR="00CF59E9" w:rsidRDefault="00CF59E9" w:rsidP="00444B1A">
      <w:pPr>
        <w:pStyle w:val="ListParagraph"/>
        <w:numPr>
          <w:ilvl w:val="0"/>
          <w:numId w:val="6"/>
        </w:numPr>
      </w:pPr>
      <w:r>
        <w:t>Who play tennis?  ____________________________________________________________</w:t>
      </w:r>
    </w:p>
    <w:p w:rsidR="00CF59E9" w:rsidRDefault="00CF59E9" w:rsidP="00370161">
      <w:pPr>
        <w:pStyle w:val="ListParagraph"/>
        <w:ind w:left="644"/>
      </w:pPr>
    </w:p>
    <w:p w:rsidR="00CF59E9" w:rsidRDefault="00CF59E9" w:rsidP="00370161">
      <w:pPr>
        <w:pStyle w:val="ListParagraph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pict>
          <v:shape id="_x0000_s1033" type="#_x0000_t202" style="position:absolute;left:0;text-align:left;margin-left:492.45pt;margin-top:6.55pt;width:28.5pt;height:21.0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" filled="f" stroked="f">
            <v:textbox>
              <w:txbxContent>
                <w:p w:rsidR="00CF59E9" w:rsidRDefault="00CF59E9" w:rsidP="00CD572D">
                  <w: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left:0;text-align:left;margin-left:66.95pt;margin-top:7.55pt;width:23.05pt;height:21.0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" filled="f" stroked="f">
            <v:textbox>
              <w:txbxContent>
                <w:p w:rsidR="00CF59E9" w:rsidRDefault="00CF59E9" w:rsidP="00CD572D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left:0;text-align:left;margin-left:436.5pt;margin-top:5.6pt;width:23.05pt;height:21.0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" filled="f" stroked="f">
            <v:textbox>
              <w:txbxContent>
                <w:p w:rsidR="00CF59E9" w:rsidRDefault="00CF59E9" w:rsidP="00CD572D">
                  <w: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left:0;text-align:left;margin-left:374.7pt;margin-top:6.25pt;width:23.05pt;height:21.0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" filled="f" stroked="f">
            <v:textbox>
              <w:txbxContent>
                <w:p w:rsidR="00CF59E9" w:rsidRDefault="00CF59E9" w:rsidP="00CD572D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left:0;text-align:left;margin-left:322.4pt;margin-top:5.6pt;width:23.05pt;height:21.0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" filled="f" stroked="f">
            <v:textbox>
              <w:txbxContent>
                <w:p w:rsidR="00CF59E9" w:rsidRDefault="00CF59E9" w:rsidP="00CD572D">
                  <w: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286.4pt;margin-top:5.6pt;width:23.05pt;height:21.0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" filled="f" stroked="f">
            <v:textbox>
              <w:txbxContent>
                <w:p w:rsidR="00CF59E9" w:rsidRDefault="00CF59E9" w:rsidP="00CD572D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left:0;text-align:left;margin-left:242.9pt;margin-top:6.25pt;width:23.05pt;height:21.0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" filled="f" stroked="f">
            <v:textbox>
              <w:txbxContent>
                <w:p w:rsidR="00CF59E9" w:rsidRDefault="00CF59E9" w:rsidP="00CD572D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left:0;text-align:left;margin-left:181.8pt;margin-top:6.95pt;width:23.05pt;height:21.0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" filled="f" stroked="f">
            <v:textbox>
              <w:txbxContent>
                <w:p w:rsidR="00CF59E9" w:rsidRDefault="00CF59E9" w:rsidP="00CD572D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left:0;text-align:left;margin-left:110.45pt;margin-top:7.6pt;width:23.05pt;height:21.0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" filled="f" stroked="f">
            <v:textbox>
              <w:txbxContent>
                <w:p w:rsidR="00CF59E9" w:rsidRDefault="00CF59E9" w:rsidP="00CD572D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left:0;text-align:left;margin-left:27.15pt;margin-top:7.9pt;width:23.05pt;height:21.0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" filled="f" stroked="f">
            <v:textbox>
              <w:txbxContent>
                <w:p w:rsidR="00CF59E9" w:rsidRDefault="00CF59E9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left:0;text-align:left;margin-left:10.85pt;margin-top:14pt;width:546.75pt;height:23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">
            <v:textbox>
              <w:txbxContent>
                <w:p w:rsidR="00CF59E9" w:rsidRDefault="00CF59E9" w:rsidP="002B0286">
                  <w:r>
                    <w:t>Climbing / skiing / ice-skating / snowboarding / swimming / rugby / cycling / parachuting / windsurfing / horse-riding</w:t>
                  </w:r>
                </w:p>
              </w:txbxContent>
            </v:textbox>
          </v:shape>
        </w:pict>
      </w:r>
      <w:r w:rsidRPr="00370161">
        <w:rPr>
          <w:b/>
        </w:rPr>
        <w:t>Match the pictures and words about sports.</w:t>
      </w:r>
      <w:r w:rsidRPr="0040563B">
        <w:rPr>
          <w:b/>
        </w:rPr>
        <w:t xml:space="preserve"> </w:t>
      </w:r>
      <w:r>
        <w:rPr>
          <w:b/>
        </w:rPr>
        <w:t>(10 X 2 =20 pts)</w:t>
      </w:r>
    </w:p>
    <w:p w:rsidR="00CF59E9" w:rsidRDefault="00CF59E9" w:rsidP="00370161">
      <w:pPr>
        <w:pStyle w:val="ListParagraph"/>
        <w:ind w:left="644"/>
        <w:rPr>
          <w:b/>
        </w:rPr>
      </w:pPr>
    </w:p>
    <w:p w:rsidR="00CF59E9" w:rsidRDefault="00CF59E9" w:rsidP="00370161">
      <w:pPr>
        <w:pStyle w:val="ListParagraph"/>
        <w:ind w:left="644"/>
        <w:rPr>
          <w:b/>
        </w:rPr>
      </w:pPr>
      <w:r>
        <w:rPr>
          <w:noProof/>
          <w:lang w:eastAsia="tr-TR"/>
        </w:rPr>
        <w:pict>
          <v:shape id="_x0000_s1044" type="#_x0000_t202" style="position:absolute;left:0;text-align:left;margin-left:440.55pt;margin-top:131pt;width:39.4pt;height:25.8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">
            <v:textbox>
              <w:txbxContent>
                <w:p w:rsidR="00CF59E9" w:rsidRDefault="00CF59E9" w:rsidP="00CD572D">
                  <w:pPr>
                    <w:jc w:val="center"/>
                  </w:pPr>
                  <w:r>
                    <w:t>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left:0;text-align:left;margin-left:388.2pt;margin-top:131pt;width:39.4pt;height:25.8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">
            <v:textbox>
              <w:txbxContent>
                <w:p w:rsidR="00CF59E9" w:rsidRDefault="00CF59E9" w:rsidP="00CD572D">
                  <w:pPr>
                    <w:jc w:val="center"/>
                  </w:pPr>
                  <w:r>
                    <w:t>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left:0;text-align:left;margin-left:348.85pt;margin-top:131pt;width:39.4pt;height:25.8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">
            <v:textbox>
              <w:txbxContent>
                <w:p w:rsidR="00CF59E9" w:rsidRDefault="00CF59E9" w:rsidP="00CD572D">
                  <w:pPr>
                    <w:jc w:val="center"/>
                  </w:pPr>
                  <w:r>
                    <w:t>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left:0;text-align:left;margin-left:306.1pt;margin-top:131pt;width:39.4pt;height:25.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">
            <v:textbox>
              <w:txbxContent>
                <w:p w:rsidR="00CF59E9" w:rsidRDefault="00CF59E9" w:rsidP="00CD572D">
                  <w:pPr>
                    <w:jc w:val="center"/>
                  </w:pPr>
                  <w:r>
                    <w:t>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left:0;text-align:left;margin-left:261.25pt;margin-top:131pt;width:39.4pt;height:25.8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">
            <v:textbox>
              <w:txbxContent>
                <w:p w:rsidR="00CF59E9" w:rsidRDefault="00CF59E9" w:rsidP="00CD572D">
                  <w:pPr>
                    <w:jc w:val="center"/>
                  </w:pPr>
                  <w:r>
                    <w:t>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left:0;text-align:left;margin-left:216.4pt;margin-top:131pt;width:39.4pt;height:25.8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">
            <v:textbox>
              <w:txbxContent>
                <w:p w:rsidR="00CF59E9" w:rsidRDefault="00CF59E9" w:rsidP="00CD572D">
                  <w:pPr>
                    <w:jc w:val="center"/>
                  </w:pPr>
                  <w:r>
                    <w:t>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left:0;text-align:left;margin-left:170.9pt;margin-top:131pt;width:39.4pt;height:25.8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">
            <v:textbox>
              <w:txbxContent>
                <w:p w:rsidR="00CF59E9" w:rsidRDefault="00CF59E9" w:rsidP="00CD572D">
                  <w:pPr>
                    <w:jc w:val="center"/>
                  </w:pPr>
                  <w:r>
                    <w:t>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left:0;text-align:left;margin-left:128.75pt;margin-top:131pt;width:39.4pt;height:25.8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">
            <v:textbox>
              <w:txbxContent>
                <w:p w:rsidR="00CF59E9" w:rsidRDefault="00CF59E9" w:rsidP="00CD572D">
                  <w:pPr>
                    <w:jc w:val="center"/>
                  </w:pPr>
                  <w:r>
                    <w:t>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left:0;text-align:left;margin-left:81.85pt;margin-top:131pt;width:39.4pt;height:25.8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">
            <v:textbox>
              <w:txbxContent>
                <w:p w:rsidR="00CF59E9" w:rsidRDefault="00CF59E9" w:rsidP="00CD572D">
                  <w:pPr>
                    <w:jc w:val="center"/>
                  </w:pPr>
                  <w:r>
                    <w:t>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left:0;text-align:left;margin-left:33.25pt;margin-top:131.25pt;width:39.4pt;height:25.8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">
            <v:textbox>
              <w:txbxContent>
                <w:p w:rsidR="00CF59E9" w:rsidRDefault="00CF59E9" w:rsidP="00CD572D">
                  <w:pPr>
                    <w:jc w:val="center"/>
                  </w:pPr>
                  <w:r>
                    <w:t>____</w:t>
                  </w:r>
                </w:p>
              </w:txbxContent>
            </v:textbox>
          </v:shape>
        </w:pict>
      </w:r>
      <w:r w:rsidRPr="00441627">
        <w:rPr>
          <w:b/>
        </w:rPr>
        <w:pict>
          <v:shape id="_x0000_i1030" type="#_x0000_t75" style="width:41.25pt;height:126.75pt">
            <v:imagedata r:id="rId12" o:title=""/>
          </v:shape>
        </w:pict>
      </w:r>
      <w:r w:rsidRPr="00441627">
        <w:rPr>
          <w:b/>
        </w:rPr>
        <w:pict>
          <v:shape id="_x0000_i1031" type="#_x0000_t75" style="width:51.75pt;height:120.75pt">
            <v:imagedata r:id="rId13" o:title=""/>
          </v:shape>
        </w:pict>
      </w:r>
      <w:r w:rsidRPr="00441627">
        <w:rPr>
          <w:b/>
        </w:rPr>
        <w:pict>
          <v:shape id="_x0000_i1032" type="#_x0000_t75" style="width:47.25pt;height:120pt">
            <v:imagedata r:id="rId14" o:title=""/>
          </v:shape>
        </w:pict>
      </w:r>
      <w:r w:rsidRPr="00441627">
        <w:rPr>
          <w:b/>
        </w:rPr>
        <w:pict>
          <v:shape id="_x0000_i1033" type="#_x0000_t75" style="width:36pt;height:106.5pt">
            <v:imagedata r:id="rId15" o:title=""/>
          </v:shape>
        </w:pict>
      </w:r>
      <w:r w:rsidRPr="00441627">
        <w:rPr>
          <w:b/>
        </w:rPr>
        <w:pict>
          <v:shape id="_x0000_i1034" type="#_x0000_t75" style="width:47.25pt;height:112.5pt">
            <v:imagedata r:id="rId16" o:title=""/>
          </v:shape>
        </w:pict>
      </w:r>
      <w:r w:rsidRPr="00441627">
        <w:rPr>
          <w:b/>
        </w:rPr>
        <w:pict>
          <v:shape id="_x0000_i1035" type="#_x0000_t75" style="width:44.25pt;height:110.25pt">
            <v:imagedata r:id="rId17" o:title=""/>
          </v:shape>
        </w:pict>
      </w:r>
      <w:r w:rsidRPr="00441627">
        <w:rPr>
          <w:b/>
        </w:rPr>
        <w:pict>
          <v:shape id="_x0000_i1036" type="#_x0000_t75" style="width:37.5pt;height:106.5pt">
            <v:imagedata r:id="rId18" o:title=""/>
          </v:shape>
        </w:pict>
      </w:r>
      <w:r w:rsidRPr="00441627">
        <w:rPr>
          <w:b/>
        </w:rPr>
        <w:pict>
          <v:shape id="_x0000_i1037" type="#_x0000_t75" style="width:45pt;height:107.25pt">
            <v:imagedata r:id="rId19" o:title=""/>
          </v:shape>
        </w:pict>
      </w:r>
      <w:r w:rsidRPr="00441627">
        <w:rPr>
          <w:b/>
        </w:rPr>
        <w:pict>
          <v:shape id="_x0000_i1038" type="#_x0000_t75" style="width:41.25pt;height:118.5pt">
            <v:imagedata r:id="rId20" o:title=""/>
          </v:shape>
        </w:pict>
      </w:r>
      <w:r w:rsidRPr="00441627">
        <w:rPr>
          <w:b/>
        </w:rPr>
        <w:pict>
          <v:shape id="_x0000_i1039" type="#_x0000_t75" style="width:54.75pt;height:114pt">
            <v:imagedata r:id="rId21" o:title=""/>
          </v:shape>
        </w:pict>
      </w:r>
    </w:p>
    <w:p w:rsidR="00CF59E9" w:rsidRDefault="00CF59E9" w:rsidP="002B0286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Match the animals with the descriptions.</w:t>
      </w:r>
      <w:r w:rsidRPr="0040563B">
        <w:rPr>
          <w:b/>
        </w:rPr>
        <w:t xml:space="preserve"> </w:t>
      </w:r>
      <w:r>
        <w:rPr>
          <w:b/>
        </w:rPr>
        <w:t>(5 X 3 =15 pts)</w:t>
      </w:r>
    </w:p>
    <w:p w:rsidR="00CF59E9" w:rsidRDefault="00CF59E9" w:rsidP="002B0286">
      <w:pPr>
        <w:pStyle w:val="ListParagraph"/>
        <w:ind w:left="644"/>
        <w:rPr>
          <w:b/>
        </w:rPr>
      </w:pPr>
    </w:p>
    <w:p w:rsidR="00CF59E9" w:rsidRDefault="00CF59E9" w:rsidP="006B5587">
      <w:pPr>
        <w:pStyle w:val="ListParagraph"/>
        <w:numPr>
          <w:ilvl w:val="0"/>
          <w:numId w:val="10"/>
        </w:numPr>
        <w:rPr>
          <w:b/>
        </w:rPr>
      </w:pPr>
      <w:r>
        <w:rPr>
          <w:b/>
        </w:rPr>
        <w:t>They live in forests and they are king of the forests. _________________</w:t>
      </w:r>
    </w:p>
    <w:p w:rsidR="00CF59E9" w:rsidRDefault="00CF59E9" w:rsidP="006B5587">
      <w:pPr>
        <w:pStyle w:val="ListParagraph"/>
        <w:numPr>
          <w:ilvl w:val="0"/>
          <w:numId w:val="10"/>
        </w:numPr>
        <w:rPr>
          <w:b/>
        </w:rPr>
      </w:pPr>
      <w:r>
        <w:rPr>
          <w:b/>
        </w:rPr>
        <w:t>They live in cities and they are the best friends of people. ____________</w:t>
      </w:r>
    </w:p>
    <w:p w:rsidR="00CF59E9" w:rsidRDefault="00CF59E9" w:rsidP="006B5587">
      <w:pPr>
        <w:pStyle w:val="ListParagraph"/>
        <w:numPr>
          <w:ilvl w:val="0"/>
          <w:numId w:val="10"/>
        </w:numPr>
        <w:rPr>
          <w:b/>
        </w:rPr>
      </w:pPr>
      <w:r>
        <w:rPr>
          <w:b/>
        </w:rPr>
        <w:t>They are very big and people kill them for their tusks. ______________</w:t>
      </w:r>
    </w:p>
    <w:p w:rsidR="00CF59E9" w:rsidRDefault="00CF59E9" w:rsidP="006B5587">
      <w:pPr>
        <w:pStyle w:val="ListParagraph"/>
        <w:numPr>
          <w:ilvl w:val="0"/>
          <w:numId w:val="10"/>
        </w:numPr>
        <w:rPr>
          <w:b/>
        </w:rPr>
      </w:pPr>
      <w:r>
        <w:rPr>
          <w:b/>
        </w:rPr>
        <w:t>They are mammals and they have a very long neck. _________________</w:t>
      </w:r>
    </w:p>
    <w:p w:rsidR="00CF59E9" w:rsidRDefault="00CF59E9" w:rsidP="006B5587">
      <w:pPr>
        <w:pStyle w:val="ListParagraph"/>
        <w:numPr>
          <w:ilvl w:val="0"/>
          <w:numId w:val="10"/>
        </w:numPr>
        <w:rPr>
          <w:b/>
        </w:rPr>
      </w:pPr>
      <w:r>
        <w:rPr>
          <w:b/>
        </w:rPr>
        <w:t>They are reptile, poisonous. They have no legs. ____________________</w:t>
      </w:r>
    </w:p>
    <w:p w:rsidR="00CF59E9" w:rsidRDefault="00CF59E9" w:rsidP="006B5587">
      <w:pPr>
        <w:ind w:left="644"/>
        <w:rPr>
          <w:b/>
        </w:rPr>
      </w:pPr>
      <w:r w:rsidRPr="00C714FB">
        <w:rPr>
          <w:b/>
          <w:noProof/>
          <w:lang w:eastAsia="tr-TR"/>
        </w:rPr>
        <w:pict>
          <v:shape id="Resim 4" o:spid="_x0000_i1040" type="#_x0000_t75" style="width:90.75pt;height:87.75pt;visibility:visible">
            <v:imagedata r:id="rId22" o:title=""/>
          </v:shape>
        </w:pict>
      </w:r>
      <w:r w:rsidRPr="00C714FB">
        <w:rPr>
          <w:b/>
          <w:noProof/>
          <w:lang w:eastAsia="tr-TR"/>
        </w:rPr>
        <w:pict>
          <v:shape id="Resim 2" o:spid="_x0000_i1041" type="#_x0000_t75" style="width:81pt;height:87.75pt;visibility:visible">
            <v:imagedata r:id="rId23" o:title=""/>
          </v:shape>
        </w:pict>
      </w:r>
      <w:r w:rsidRPr="00441627">
        <w:rPr>
          <w:b/>
        </w:rPr>
        <w:pict>
          <v:shape id="_x0000_i1042" type="#_x0000_t75" style="width:81.75pt;height:86.25pt">
            <v:imagedata r:id="rId24" o:title=""/>
          </v:shape>
        </w:pict>
      </w:r>
      <w:r w:rsidRPr="00C714FB">
        <w:rPr>
          <w:b/>
          <w:noProof/>
          <w:lang w:eastAsia="tr-TR"/>
        </w:rPr>
        <w:pict>
          <v:shape id="Resim 5" o:spid="_x0000_i1043" type="#_x0000_t75" style="width:120.75pt;height:90pt;visibility:visible">
            <v:imagedata r:id="rId25" o:title=""/>
          </v:shape>
        </w:pict>
      </w:r>
      <w:r w:rsidRPr="00C714FB">
        <w:rPr>
          <w:b/>
          <w:noProof/>
          <w:lang w:eastAsia="tr-TR"/>
        </w:rPr>
        <w:pict>
          <v:shape id="Resim 3" o:spid="_x0000_i1044" type="#_x0000_t75" style="width:94.5pt;height:92.25pt;visibility:visible">
            <v:imagedata r:id="rId26" o:title=""/>
          </v:shape>
        </w:pict>
      </w:r>
    </w:p>
    <w:p w:rsidR="00CF59E9" w:rsidRDefault="00CF59E9" w:rsidP="006B5587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Write about preferences looking at the pictıres.</w:t>
      </w:r>
      <w:r w:rsidRPr="0040563B">
        <w:rPr>
          <w:b/>
        </w:rPr>
        <w:t xml:space="preserve"> </w:t>
      </w:r>
      <w:r>
        <w:rPr>
          <w:b/>
        </w:rPr>
        <w:t>(4 X 3 =12</w:t>
      </w:r>
      <w:bookmarkStart w:id="0" w:name="_GoBack"/>
      <w:bookmarkEnd w:id="0"/>
      <w:r>
        <w:rPr>
          <w:b/>
        </w:rPr>
        <w:t xml:space="preserve"> pts)</w:t>
      </w:r>
    </w:p>
    <w:p w:rsidR="00CF59E9" w:rsidRDefault="00CF59E9" w:rsidP="006B5587">
      <w:pPr>
        <w:ind w:left="284"/>
        <w:rPr>
          <w:b/>
        </w:rPr>
      </w:pPr>
      <w:r w:rsidRPr="00441627">
        <w:rPr>
          <w:b/>
        </w:rPr>
        <w:pict>
          <v:shape id="_x0000_i1045" type="#_x0000_t75" style="width:63pt;height:57.75pt">
            <v:imagedata r:id="rId27" o:title=""/>
          </v:shape>
        </w:pict>
      </w:r>
      <w:r w:rsidRPr="00441627">
        <w:rPr>
          <w:b/>
        </w:rPr>
        <w:pict>
          <v:shape id="_x0000_i1046" type="#_x0000_t75" style="width:63.75pt;height:63.75pt">
            <v:imagedata r:id="rId28" o:title=""/>
          </v:shape>
        </w:pict>
      </w:r>
      <w:r>
        <w:rPr>
          <w:b/>
        </w:rPr>
        <w:t xml:space="preserve"> _________________________________________________________________</w:t>
      </w:r>
    </w:p>
    <w:p w:rsidR="00CF59E9" w:rsidRDefault="00CF59E9" w:rsidP="006B5587">
      <w:pPr>
        <w:ind w:left="284"/>
        <w:rPr>
          <w:b/>
        </w:rPr>
      </w:pPr>
      <w:r w:rsidRPr="00441627">
        <w:rPr>
          <w:b/>
        </w:rPr>
        <w:pict>
          <v:shape id="_x0000_i1047" type="#_x0000_t75" style="width:66.75pt;height:63.75pt">
            <v:imagedata r:id="rId29" o:title=""/>
          </v:shape>
        </w:pict>
      </w:r>
      <w:r w:rsidRPr="00441627">
        <w:rPr>
          <w:b/>
        </w:rPr>
        <w:pict>
          <v:shape id="_x0000_i1048" type="#_x0000_t75" style="width:63.75pt;height:63.75pt">
            <v:imagedata r:id="rId30" o:title=""/>
          </v:shape>
        </w:pict>
      </w:r>
      <w:r>
        <w:rPr>
          <w:b/>
        </w:rPr>
        <w:t>_________________________________________________________________</w:t>
      </w:r>
    </w:p>
    <w:p w:rsidR="00CF59E9" w:rsidRDefault="00CF59E9" w:rsidP="006B5587">
      <w:pPr>
        <w:ind w:left="284"/>
        <w:rPr>
          <w:b/>
        </w:rPr>
      </w:pPr>
      <w:r w:rsidRPr="00441627">
        <w:rPr>
          <w:b/>
        </w:rPr>
        <w:pict>
          <v:shape id="_x0000_i1049" type="#_x0000_t75" style="width:63.75pt;height:63.75pt">
            <v:imagedata r:id="rId31" o:title=""/>
          </v:shape>
        </w:pict>
      </w:r>
      <w:r w:rsidRPr="00441627">
        <w:rPr>
          <w:b/>
        </w:rPr>
        <w:pict>
          <v:shape id="_x0000_i1050" type="#_x0000_t75" style="width:64.5pt;height:64.5pt">
            <v:imagedata r:id="rId32" o:title=""/>
          </v:shape>
        </w:pict>
      </w:r>
      <w:r>
        <w:rPr>
          <w:b/>
        </w:rPr>
        <w:t>_________________________________________________________________</w:t>
      </w:r>
    </w:p>
    <w:p w:rsidR="00CF59E9" w:rsidRDefault="00CF59E9" w:rsidP="0060766C">
      <w:pPr>
        <w:ind w:left="284"/>
        <w:rPr>
          <w:b/>
        </w:rPr>
      </w:pPr>
      <w:r w:rsidRPr="00441627">
        <w:rPr>
          <w:b/>
        </w:rPr>
        <w:pict>
          <v:shape id="_x0000_i1051" type="#_x0000_t75" style="width:63.75pt;height:51.75pt">
            <v:imagedata r:id="rId33" o:title=""/>
          </v:shape>
        </w:pict>
      </w:r>
      <w:r w:rsidRPr="00441627">
        <w:rPr>
          <w:b/>
        </w:rPr>
        <w:pict>
          <v:shape id="_x0000_i1052" type="#_x0000_t75" style="width:65.25pt;height:66pt">
            <v:imagedata r:id="rId34" o:title=""/>
          </v:shape>
        </w:pict>
      </w:r>
      <w:r>
        <w:rPr>
          <w:b/>
        </w:rPr>
        <w:t>________________________________________________________________</w:t>
      </w:r>
    </w:p>
    <w:p w:rsidR="00CF59E9" w:rsidRPr="006B5587" w:rsidRDefault="00CF59E9" w:rsidP="0060766C">
      <w:pPr>
        <w:ind w:left="284"/>
        <w:rPr>
          <w:b/>
        </w:rPr>
      </w:pPr>
      <w:r>
        <w:rPr>
          <w:noProof/>
          <w:lang w:eastAsia="tr-TR"/>
        </w:rPr>
        <w:pict>
          <v:shape id="_x0000_s1054" type="#_x0000_t202" style="position:absolute;left:0;text-align:left;margin-left:331.6pt;margin-top:110.25pt;width:115.45pt;height:152.7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">
            <v:textbox style="mso-fit-shape-to-text:t">
              <w:txbxContent>
                <w:p w:rsidR="00CF59E9" w:rsidRDefault="00CF59E9" w:rsidP="009A44EB">
                  <w:pPr>
                    <w:jc w:val="center"/>
                  </w:pPr>
                  <w:r>
                    <w:t>Good luck!</w:t>
                  </w:r>
                </w:p>
                <w:p w:rsidR="00CF59E9" w:rsidRDefault="00CF59E9" w:rsidP="009A44EB">
                  <w:pPr>
                    <w:jc w:val="center"/>
                  </w:pPr>
                  <w:r>
                    <w:t>ELT Özcan Ünlü</w:t>
                  </w:r>
                </w:p>
              </w:txbxContent>
            </v:textbox>
          </v:shape>
        </w:pict>
      </w:r>
      <w:hyperlink r:id="rId35" w:history="1">
        <w:r w:rsidRPr="009C7BB1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sectPr w:rsidR="00CF59E9" w:rsidRPr="006B5587" w:rsidSect="00EB72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9E9" w:rsidRDefault="00CF59E9" w:rsidP="00CD572D">
      <w:pPr>
        <w:spacing w:after="0" w:line="240" w:lineRule="auto"/>
      </w:pPr>
      <w:r>
        <w:separator/>
      </w:r>
    </w:p>
  </w:endnote>
  <w:endnote w:type="continuationSeparator" w:id="0">
    <w:p w:rsidR="00CF59E9" w:rsidRDefault="00CF59E9" w:rsidP="00CD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9E9" w:rsidRDefault="00CF59E9" w:rsidP="00CD572D">
      <w:pPr>
        <w:spacing w:after="0" w:line="240" w:lineRule="auto"/>
      </w:pPr>
      <w:r>
        <w:separator/>
      </w:r>
    </w:p>
  </w:footnote>
  <w:footnote w:type="continuationSeparator" w:id="0">
    <w:p w:rsidR="00CF59E9" w:rsidRDefault="00CF59E9" w:rsidP="00CD5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B45D3"/>
    <w:multiLevelType w:val="hybridMultilevel"/>
    <w:tmpl w:val="B5E6B8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4E0DDF"/>
    <w:multiLevelType w:val="hybridMultilevel"/>
    <w:tmpl w:val="AB5687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161F54"/>
    <w:multiLevelType w:val="hybridMultilevel"/>
    <w:tmpl w:val="C9F8DFB4"/>
    <w:lvl w:ilvl="0" w:tplc="C9B49132">
      <w:start w:val="1"/>
      <w:numFmt w:val="decimal"/>
      <w:lvlText w:val="%1-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">
    <w:nsid w:val="33852596"/>
    <w:multiLevelType w:val="hybridMultilevel"/>
    <w:tmpl w:val="703637E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6597799"/>
    <w:multiLevelType w:val="hybridMultilevel"/>
    <w:tmpl w:val="40DA37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0E7419"/>
    <w:multiLevelType w:val="hybridMultilevel"/>
    <w:tmpl w:val="268410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215356D"/>
    <w:multiLevelType w:val="hybridMultilevel"/>
    <w:tmpl w:val="83F6E54C"/>
    <w:lvl w:ilvl="0" w:tplc="875AFB3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57BA407F"/>
    <w:multiLevelType w:val="hybridMultilevel"/>
    <w:tmpl w:val="709C997E"/>
    <w:lvl w:ilvl="0" w:tplc="9890706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5ED6078F"/>
    <w:multiLevelType w:val="hybridMultilevel"/>
    <w:tmpl w:val="AE08E1D0"/>
    <w:lvl w:ilvl="0" w:tplc="68EA542C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6F850B88"/>
    <w:multiLevelType w:val="hybridMultilevel"/>
    <w:tmpl w:val="4E8A836C"/>
    <w:lvl w:ilvl="0" w:tplc="6E7290B8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2C5"/>
    <w:rsid w:val="00160B7C"/>
    <w:rsid w:val="002B0286"/>
    <w:rsid w:val="00370161"/>
    <w:rsid w:val="0040563B"/>
    <w:rsid w:val="00441627"/>
    <w:rsid w:val="00444B1A"/>
    <w:rsid w:val="005274D1"/>
    <w:rsid w:val="0060766C"/>
    <w:rsid w:val="006B5587"/>
    <w:rsid w:val="00874AC7"/>
    <w:rsid w:val="00983257"/>
    <w:rsid w:val="00994A34"/>
    <w:rsid w:val="00997226"/>
    <w:rsid w:val="009A44EB"/>
    <w:rsid w:val="009C7BB1"/>
    <w:rsid w:val="00C714FB"/>
    <w:rsid w:val="00CC65F3"/>
    <w:rsid w:val="00CD572D"/>
    <w:rsid w:val="00CF59E9"/>
    <w:rsid w:val="00EB72C5"/>
    <w:rsid w:val="00F26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6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B72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74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4AC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D5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D572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D5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D572D"/>
    <w:rPr>
      <w:rFonts w:cs="Times New Roman"/>
    </w:rPr>
  </w:style>
  <w:style w:type="character" w:styleId="Hyperlink">
    <w:name w:val="Hyperlink"/>
    <w:basedOn w:val="DefaultParagraphFont"/>
    <w:uiPriority w:val="99"/>
    <w:rsid w:val="00160B7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2</Pages>
  <Words>403</Words>
  <Characters>2301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ozcan unlu</dc:creator>
  <cp:keywords>www.sorubak.com</cp:keywords>
  <dc:description/>
  <cp:lastModifiedBy>edanur</cp:lastModifiedBy>
  <cp:revision>3</cp:revision>
  <dcterms:created xsi:type="dcterms:W3CDTF">2014-12-14T16:41:00Z</dcterms:created>
  <dcterms:modified xsi:type="dcterms:W3CDTF">2014-12-15T14:32:00Z</dcterms:modified>
</cp:coreProperties>
</file>