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980" w:rsidRPr="0041146B" w:rsidRDefault="006C2980" w:rsidP="0073351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hAnsi="Times New Roman"/>
          <w:b/>
          <w:bCs/>
          <w:color w:val="000000"/>
          <w:lang w:val="en-US"/>
        </w:rPr>
      </w:pPr>
      <w:r w:rsidRPr="0041146B">
        <w:rPr>
          <w:rFonts w:ascii="Times New Roman" w:hAnsi="Times New Roman"/>
          <w:b/>
          <w:bCs/>
          <w:color w:val="000000"/>
          <w:lang w:val="en-US"/>
        </w:rPr>
        <w:t xml:space="preserve">AYSEL TEKİNALP ORTAOKULU </w:t>
      </w:r>
      <w:r>
        <w:rPr>
          <w:rFonts w:ascii="Times New Roman" w:hAnsi="Times New Roman"/>
          <w:b/>
          <w:bCs/>
          <w:color w:val="000000"/>
          <w:lang w:val="en-US"/>
        </w:rPr>
        <w:t>2014 – 2015</w:t>
      </w:r>
      <w:r w:rsidRPr="0041146B">
        <w:rPr>
          <w:rFonts w:ascii="Times New Roman" w:hAnsi="Times New Roman"/>
          <w:b/>
          <w:bCs/>
          <w:color w:val="000000"/>
          <w:lang w:val="en-US"/>
        </w:rPr>
        <w:t xml:space="preserve"> EĞİTİM-ÖĞRETİM YILI </w:t>
      </w:r>
      <w:r>
        <w:rPr>
          <w:rFonts w:ascii="Times New Roman" w:hAnsi="Times New Roman"/>
          <w:b/>
          <w:bCs/>
          <w:color w:val="000000"/>
          <w:lang w:val="en-US"/>
        </w:rPr>
        <w:t xml:space="preserve">7. </w:t>
      </w:r>
      <w:r w:rsidRPr="0041146B">
        <w:rPr>
          <w:rFonts w:ascii="Times New Roman" w:hAnsi="Times New Roman"/>
          <w:b/>
          <w:bCs/>
          <w:color w:val="000000"/>
          <w:lang w:val="en-US"/>
        </w:rPr>
        <w:t>SINIF</w:t>
      </w:r>
      <w:r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1146B">
        <w:rPr>
          <w:rFonts w:ascii="Times New Roman" w:hAnsi="Times New Roman"/>
          <w:b/>
          <w:bCs/>
          <w:color w:val="000000"/>
          <w:lang w:val="en-US"/>
        </w:rPr>
        <w:t xml:space="preserve">İNGİLİZCE DERSİ </w:t>
      </w:r>
      <w:r>
        <w:rPr>
          <w:rFonts w:ascii="Times New Roman" w:hAnsi="Times New Roman"/>
          <w:b/>
          <w:bCs/>
          <w:color w:val="000000"/>
          <w:lang w:val="en-US"/>
        </w:rPr>
        <w:t>1</w:t>
      </w:r>
      <w:r w:rsidRPr="0041146B">
        <w:rPr>
          <w:rFonts w:ascii="Times New Roman" w:hAnsi="Times New Roman"/>
          <w:b/>
          <w:bCs/>
          <w:color w:val="000000"/>
          <w:lang w:val="en-US"/>
        </w:rPr>
        <w:t xml:space="preserve">. DÖNEM </w:t>
      </w:r>
      <w:r>
        <w:rPr>
          <w:rFonts w:ascii="Times New Roman" w:hAnsi="Times New Roman"/>
          <w:b/>
          <w:bCs/>
          <w:color w:val="000000"/>
          <w:lang w:val="en-US"/>
        </w:rPr>
        <w:t>3</w:t>
      </w:r>
      <w:r w:rsidRPr="0041146B">
        <w:rPr>
          <w:rFonts w:ascii="Times New Roman" w:hAnsi="Times New Roman"/>
          <w:b/>
          <w:bCs/>
          <w:color w:val="000000"/>
          <w:lang w:val="en-US"/>
        </w:rPr>
        <w:t>. YAZILI SINAVI</w:t>
      </w:r>
    </w:p>
    <w:p w:rsidR="006C2980" w:rsidRPr="0041146B" w:rsidRDefault="006C2980" w:rsidP="0073351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1146B">
        <w:rPr>
          <w:rFonts w:ascii="Times New Roman" w:hAnsi="Times New Roman"/>
          <w:sz w:val="24"/>
          <w:szCs w:val="24"/>
          <w:lang w:val="en-US"/>
        </w:rPr>
        <w:t>Name/Surname:</w:t>
      </w:r>
    </w:p>
    <w:p w:rsidR="006C2980" w:rsidRPr="0041146B" w:rsidRDefault="006C2980" w:rsidP="0073351E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1146B">
        <w:rPr>
          <w:rFonts w:ascii="Times New Roman" w:hAnsi="Times New Roman"/>
          <w:sz w:val="24"/>
          <w:szCs w:val="24"/>
          <w:lang w:val="en-US"/>
        </w:rPr>
        <w:t>Class / Number:</w:t>
      </w:r>
    </w:p>
    <w:p w:rsidR="006C2980" w:rsidRDefault="006C2980" w:rsidP="00854F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980" w:rsidRPr="005C0CEA" w:rsidRDefault="006C2980" w:rsidP="00E540AF">
      <w:pPr>
        <w:pStyle w:val="ListParagraph"/>
        <w:numPr>
          <w:ilvl w:val="0"/>
          <w:numId w:val="41"/>
        </w:numPr>
        <w:spacing w:line="240" w:lineRule="atLeast"/>
        <w:ind w:left="426" w:right="-993"/>
        <w:rPr>
          <w:rFonts w:ascii="Times New Roman" w:hAnsi="Times New Roman"/>
          <w:b/>
          <w:sz w:val="24"/>
          <w:szCs w:val="24"/>
          <w:lang w:val="sv-SE"/>
        </w:rPr>
      </w:pPr>
      <w:r w:rsidRPr="00E540AF">
        <w:rPr>
          <w:rFonts w:ascii="Times New Roman" w:hAnsi="Times New Roman"/>
          <w:b/>
          <w:sz w:val="24"/>
          <w:szCs w:val="24"/>
        </w:rPr>
        <w:t xml:space="preserve">Write TV programs under pictures. </w:t>
      </w:r>
      <w:r w:rsidRPr="005C0CEA">
        <w:rPr>
          <w:rFonts w:ascii="Times New Roman" w:hAnsi="Times New Roman"/>
          <w:b/>
          <w:sz w:val="24"/>
          <w:szCs w:val="24"/>
          <w:lang w:val="sv-SE"/>
        </w:rPr>
        <w:t xml:space="preserve">( Resimlerin Altına Tv programlarını yazın)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82"/>
      </w:tblGrid>
      <w:tr w:rsidR="006C2980" w:rsidRPr="003A6D69" w:rsidTr="003A6D69">
        <w:trPr>
          <w:jc w:val="center"/>
        </w:trPr>
        <w:tc>
          <w:tcPr>
            <w:tcW w:w="7682" w:type="dxa"/>
          </w:tcPr>
          <w:p w:rsidR="006C2980" w:rsidRPr="003A6D69" w:rsidRDefault="006C2980" w:rsidP="003A6D69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A6D69">
              <w:rPr>
                <w:rFonts w:ascii="Times New Roman" w:hAnsi="Times New Roman"/>
                <w:sz w:val="24"/>
                <w:szCs w:val="24"/>
              </w:rPr>
              <w:t>Cartoons / Documentary / The News / Quiz show / Talk Show</w:t>
            </w:r>
          </w:p>
        </w:tc>
      </w:tr>
    </w:tbl>
    <w:p w:rsidR="006C2980" w:rsidRDefault="006C2980" w:rsidP="00E540AF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373.9pt;margin-top:5.55pt;width:81.75pt;height:63.9pt;z-index:251646464;visibility:visible;mso-position-horizontal-relative:text;mso-position-vertical-relative:text">
            <v:imagedata r:id="rId7" o:title=""/>
          </v:shape>
        </w:pict>
      </w:r>
      <w:r>
        <w:rPr>
          <w:noProof/>
          <w:lang w:val="tr-TR" w:eastAsia="tr-TR"/>
        </w:rPr>
        <w:pict>
          <v:shape id="Resim 10" o:spid="_x0000_s1027" type="#_x0000_t75" alt="http://tbn1.google.com/images?q=tbn:nwZVN7EGoUzbeM:http://www.internethaber.com/images/other/beyaz_borazan.jpg" href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269&amp;sa" style="position:absolute;margin-left:285.4pt;margin-top:12.1pt;width:64.5pt;height:51pt;z-index:251645440;visibility:visible;mso-position-horizontal-relative:text;mso-position-vertical-relative:text" o:button="t">
            <v:fill o:detectmouseclick="t"/>
            <v:imagedata r:id="rId8" o:title=""/>
          </v:shape>
        </w:pict>
      </w:r>
      <w:r>
        <w:rPr>
          <w:noProof/>
          <w:lang w:val="tr-TR" w:eastAsia="tr-TR"/>
        </w:rPr>
        <w:pict>
          <v:shape id="Resim 41" o:spid="_x0000_s1028" type="#_x0000_t75" style="position:absolute;margin-left:176.65pt;margin-top:6.1pt;width:86.25pt;height:57.75pt;z-index:-251672064;visibility:visible;mso-position-horizontal-relative:text;mso-position-vertical-relative:text">
            <v:imagedata r:id="rId9" o:title="" blacklevel="-9830f"/>
          </v:shape>
        </w:pict>
      </w:r>
      <w:r>
        <w:rPr>
          <w:noProof/>
          <w:lang w:val="tr-TR" w:eastAsia="tr-TR"/>
        </w:rPr>
        <w:pict>
          <v:shape id="590 Resim" o:spid="_x0000_s1029" type="#_x0000_t75" alt="begesel.jpg" style="position:absolute;margin-left:94.15pt;margin-top:3.85pt;width:65.25pt;height:59.25pt;z-index:251643392;visibility:visible;mso-position-horizontal-relative:text;mso-position-vertical-relative:text">
            <v:imagedata r:id="rId10" o:title="" blacklevel="-6554f"/>
          </v:shape>
        </w:pict>
      </w:r>
      <w:r>
        <w:rPr>
          <w:noProof/>
          <w:lang w:val="tr-TR" w:eastAsia="tr-TR"/>
        </w:rPr>
        <w:pict>
          <v:shape id="Resim 42" o:spid="_x0000_s1030" type="#_x0000_t75" style="position:absolute;margin-left:3.75pt;margin-top:6.1pt;width:71.65pt;height:54.45pt;z-index:-251674112;visibility:visible;mso-position-horizontal-relative:text;mso-position-vertical-relative:text">
            <v:imagedata r:id="rId11" o:title="" blacklevel="-6554f"/>
          </v:shape>
        </w:pict>
      </w:r>
    </w:p>
    <w:p w:rsidR="006C2980" w:rsidRDefault="006C2980" w:rsidP="00E540AF">
      <w:pPr>
        <w:tabs>
          <w:tab w:val="left" w:pos="57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C2980" w:rsidRDefault="006C2980" w:rsidP="00E540AF">
      <w:pPr>
        <w:tabs>
          <w:tab w:val="left" w:pos="3450"/>
        </w:tabs>
        <w:rPr>
          <w:rFonts w:ascii="Times New Roman" w:hAnsi="Times New Roman"/>
          <w:sz w:val="24"/>
          <w:szCs w:val="24"/>
        </w:rPr>
      </w:pPr>
    </w:p>
    <w:p w:rsidR="006C2980" w:rsidRDefault="006C2980" w:rsidP="00E540AF">
      <w:pPr>
        <w:ind w:right="-709"/>
        <w:rPr>
          <w:rFonts w:ascii="Times New Roman" w:hAnsi="Times New Roman"/>
          <w:sz w:val="24"/>
          <w:szCs w:val="24"/>
        </w:rPr>
      </w:pPr>
      <w:r w:rsidRPr="00E540AF">
        <w:rPr>
          <w:rFonts w:ascii="Times New Roman" w:hAnsi="Times New Roman"/>
          <w:sz w:val="24"/>
          <w:szCs w:val="24"/>
        </w:rPr>
        <w:t>..........................    ........................     .............................    ........................      .......................</w:t>
      </w:r>
      <w:r>
        <w:rPr>
          <w:rFonts w:ascii="Times New Roman" w:hAnsi="Times New Roman"/>
          <w:sz w:val="24"/>
          <w:szCs w:val="24"/>
        </w:rPr>
        <w:t>....</w:t>
      </w:r>
    </w:p>
    <w:p w:rsidR="006C2980" w:rsidRPr="00E540AF" w:rsidRDefault="006C2980" w:rsidP="00E540AF">
      <w:pPr>
        <w:pStyle w:val="ListParagraph"/>
        <w:numPr>
          <w:ilvl w:val="0"/>
          <w:numId w:val="41"/>
        </w:numPr>
        <w:ind w:left="426"/>
        <w:rPr>
          <w:rFonts w:ascii="Times New Roman" w:hAnsi="Times New Roman"/>
          <w:b/>
          <w:sz w:val="24"/>
          <w:szCs w:val="24"/>
        </w:rPr>
      </w:pPr>
      <w:r w:rsidRPr="00E540AF">
        <w:rPr>
          <w:rFonts w:ascii="Times New Roman" w:hAnsi="Times New Roman"/>
          <w:b/>
        </w:rPr>
        <w:t>Fill in the blanks with “in, on, at”</w:t>
      </w:r>
      <w:r w:rsidRPr="00E540AF">
        <w:rPr>
          <w:rFonts w:ascii="Times New Roman" w:hAnsi="Times New Roman"/>
          <w:b/>
          <w:sz w:val="24"/>
          <w:szCs w:val="24"/>
        </w:rPr>
        <w:t xml:space="preserve"> </w:t>
      </w:r>
      <w:r w:rsidRPr="00E540AF">
        <w:rPr>
          <w:rFonts w:ascii="Times New Roman" w:hAnsi="Times New Roman"/>
          <w:b/>
        </w:rPr>
        <w:t xml:space="preserve">( boşlukları “in, on , at ile doldurun) </w:t>
      </w:r>
    </w:p>
    <w:p w:rsidR="006C2980" w:rsidRDefault="006C2980" w:rsidP="00E540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 weekend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E08CB">
        <w:rPr>
          <w:rFonts w:ascii="Times New Roman" w:hAnsi="Times New Roman"/>
          <w:sz w:val="24"/>
          <w:szCs w:val="24"/>
        </w:rPr>
        <w:t>................ summer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................ 2004</w:t>
      </w:r>
    </w:p>
    <w:p w:rsidR="006C2980" w:rsidRPr="007918F8" w:rsidRDefault="006C2980" w:rsidP="00E540AF">
      <w:pPr>
        <w:spacing w:after="0" w:line="360" w:lineRule="auto"/>
        <w:ind w:righ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 18:30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18F8">
        <w:rPr>
          <w:rFonts w:ascii="Times New Roman" w:hAnsi="Times New Roman"/>
          <w:sz w:val="24"/>
          <w:szCs w:val="24"/>
        </w:rPr>
        <w:t>................ September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................ Tuesday morning</w:t>
      </w:r>
    </w:p>
    <w:p w:rsidR="006C2980" w:rsidRDefault="006C2980" w:rsidP="00E540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 weekday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18F8">
        <w:rPr>
          <w:rFonts w:ascii="Times New Roman" w:hAnsi="Times New Roman"/>
          <w:sz w:val="24"/>
          <w:szCs w:val="24"/>
        </w:rPr>
        <w:t>................ Monday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................ half past six</w:t>
      </w:r>
    </w:p>
    <w:p w:rsidR="006C2980" w:rsidRDefault="006C2980" w:rsidP="00E540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............... July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18F8">
        <w:rPr>
          <w:rFonts w:ascii="Times New Roman" w:hAnsi="Times New Roman"/>
          <w:sz w:val="24"/>
          <w:szCs w:val="24"/>
        </w:rPr>
        <w:t>................ 21:30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................ the evening</w:t>
      </w:r>
    </w:p>
    <w:p w:rsidR="006C2980" w:rsidRDefault="006C2980" w:rsidP="00E540A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918F8">
        <w:rPr>
          <w:rFonts w:ascii="Times New Roman" w:hAnsi="Times New Roman"/>
          <w:sz w:val="24"/>
          <w:szCs w:val="24"/>
        </w:rPr>
        <w:t>............... 1981</w:t>
      </w:r>
      <w:r w:rsidRPr="007918F8">
        <w:rPr>
          <w:rFonts w:ascii="Times New Roman" w:hAnsi="Times New Roman"/>
          <w:sz w:val="24"/>
          <w:szCs w:val="24"/>
        </w:rPr>
        <w:tab/>
      </w:r>
      <w:r w:rsidRPr="007918F8">
        <w:rPr>
          <w:rFonts w:ascii="Times New Roman" w:hAnsi="Times New Roman"/>
          <w:sz w:val="24"/>
          <w:szCs w:val="24"/>
        </w:rPr>
        <w:tab/>
        <w:t>................ night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............... spring</w:t>
      </w:r>
    </w:p>
    <w:p w:rsidR="006C2980" w:rsidRDefault="006C2980" w:rsidP="00E540A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73.15pt;margin-top:20pt;width:57pt;height:41pt;flip:y;z-index:251657728" o:connectortype="straight"/>
        </w:pict>
      </w:r>
    </w:p>
    <w:p w:rsidR="006C2980" w:rsidRPr="00E540AF" w:rsidRDefault="006C2980" w:rsidP="00E540AF">
      <w:pPr>
        <w:pStyle w:val="ListParagraph"/>
        <w:numPr>
          <w:ilvl w:val="0"/>
          <w:numId w:val="41"/>
        </w:numPr>
        <w:spacing w:after="0"/>
        <w:ind w:left="426"/>
        <w:rPr>
          <w:rFonts w:ascii="Times New Roman" w:hAnsi="Times New Roman"/>
          <w:b/>
          <w:sz w:val="24"/>
          <w:szCs w:val="24"/>
        </w:rPr>
      </w:pPr>
      <w:r>
        <w:rPr>
          <w:noProof/>
          <w:lang w:val="tr-TR" w:eastAsia="tr-TR"/>
        </w:rPr>
        <w:pict>
          <v:shape id="_x0000_s1032" type="#_x0000_t32" style="position:absolute;left:0;text-align:left;margin-left:373.15pt;margin-top:6.55pt;width:49.5pt;height:41.15pt;z-index:251658752" o:connectortype="straight"/>
        </w:pict>
      </w:r>
      <w:r>
        <w:rPr>
          <w:noProof/>
          <w:lang w:val="tr-TR" w:eastAsia="tr-TR"/>
        </w:rPr>
        <w:pict>
          <v:shape id="Resim 40" o:spid="_x0000_s1033" type="#_x0000_t75" alt="Tam boyutlu görseli göster" href="http://www.bereketcay.com.tr/images/cay.j" style="position:absolute;left:0;text-align:left;margin-left:382.15pt;margin-top:10.55pt;width:30pt;height:39pt;z-index:251656704;visibility:visible" o:button="t">
            <v:fill o:detectmouseclick="t"/>
            <v:imagedata r:id="rId12" o:title="" blacklevel="-6554f"/>
          </v:shape>
        </w:pict>
      </w:r>
      <w:r>
        <w:rPr>
          <w:noProof/>
          <w:lang w:val="tr-TR" w:eastAsia="tr-TR"/>
        </w:rPr>
        <w:pict>
          <v:shape id="Resim 52" o:spid="_x0000_s1034" type="#_x0000_t75" alt="Tam boyutlu görseli göster" href="http://www.kokteyll.com/images/kahve.j" style="position:absolute;left:0;text-align:left;margin-left:332.65pt;margin-top:10.55pt;width:35.25pt;height:33.75pt;z-index:-251660800;visibility:visible" o:button="t">
            <v:fill o:detectmouseclick="t"/>
            <v:imagedata r:id="rId13" o:title="" blacklevel="-6554f"/>
          </v:shape>
        </w:pict>
      </w:r>
      <w:r w:rsidRPr="00E540AF">
        <w:rPr>
          <w:rFonts w:ascii="Times New Roman" w:hAnsi="Times New Roman"/>
          <w:b/>
          <w:sz w:val="24"/>
          <w:szCs w:val="24"/>
        </w:rPr>
        <w:t xml:space="preserve">Answer the questions. (Soruları cevaplayın.) 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noProof/>
          <w:color w:val="0000CC"/>
          <w:sz w:val="24"/>
          <w:szCs w:val="24"/>
          <w:lang w:val="tr-TR" w:eastAsia="tr-TR"/>
        </w:rPr>
      </w:pPr>
      <w:r w:rsidRPr="00E540AF">
        <w:rPr>
          <w:rFonts w:ascii="Times New Roman" w:hAnsi="Times New Roman"/>
          <w:sz w:val="24"/>
          <w:szCs w:val="24"/>
        </w:rPr>
        <w:t xml:space="preserve"> </w:t>
      </w:r>
      <w:r w:rsidRPr="00E540AF">
        <w:rPr>
          <w:rFonts w:ascii="Times New Roman" w:hAnsi="Times New Roman"/>
          <w:noProof/>
          <w:sz w:val="24"/>
          <w:szCs w:val="24"/>
        </w:rPr>
        <w:t xml:space="preserve">1.Do you </w:t>
      </w:r>
      <w:r w:rsidRPr="00E540AF">
        <w:rPr>
          <w:rFonts w:ascii="Times New Roman" w:hAnsi="Times New Roman"/>
          <w:noProof/>
          <w:sz w:val="24"/>
          <w:szCs w:val="24"/>
          <w:u w:val="single"/>
        </w:rPr>
        <w:t>prefer drinking tea or drinking coffee?</w:t>
      </w:r>
      <w:r w:rsidRPr="00E540AF">
        <w:rPr>
          <w:rFonts w:ascii="Times New Roman" w:hAnsi="Times New Roman"/>
          <w:noProof/>
          <w:color w:val="0000CC"/>
          <w:sz w:val="24"/>
          <w:szCs w:val="24"/>
          <w:lang w:val="tr-TR" w:eastAsia="tr-TR"/>
        </w:rPr>
        <w:t xml:space="preserve"> 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pict>
          <v:shape id="_x0000_s1035" type="#_x0000_t75" alt="Tam boyutlu görseli göster" href="http://www.cabrillo.k12.ca.us/elgranada/images/8oz.j" style="position:absolute;left:0;text-align:left;margin-left:322.05pt;margin-top:20.65pt;width:39.85pt;height:39pt;z-index:-251665920;visibility:visible" o:button="t">
            <v:fill o:detectmouseclick="t"/>
            <v:imagedata r:id="rId14" o:title="" blacklevel="-3277f"/>
          </v:shape>
        </w:pict>
      </w:r>
      <w:r>
        <w:rPr>
          <w:noProof/>
          <w:lang w:val="tr-TR" w:eastAsia="tr-TR"/>
        </w:rPr>
        <w:pict>
          <v:shape id="_x0000_s1036" type="#_x0000_t32" style="position:absolute;left:0;text-align:left;margin-left:317.25pt;margin-top:18.65pt;width:51pt;height:47.35pt;z-index:251647488" o:connectortype="straight"/>
        </w:pict>
      </w:r>
      <w:r>
        <w:rPr>
          <w:noProof/>
          <w:lang w:val="tr-TR" w:eastAsia="tr-TR"/>
        </w:rPr>
        <w:pict>
          <v:shape id="_x0000_s1037" type="#_x0000_t32" style="position:absolute;left:0;text-align:left;margin-left:322.15pt;margin-top:11.15pt;width:46.1pt;height:43.6pt;flip:y;z-index:251648512" o:connectortype="straight"/>
        </w:pict>
      </w:r>
      <w:r>
        <w:rPr>
          <w:noProof/>
          <w:lang w:val="tr-TR" w:eastAsia="tr-TR"/>
        </w:rPr>
        <w:pict>
          <v:shape id="Resim 13" o:spid="_x0000_s1038" type="#_x0000_t75" alt="Tam boyutlu görseli göster" href="http://www.thecoca-colacompany.com/presscenter/img/imagebrands/downloads/lg_diet_coke_plus.j" style="position:absolute;left:0;text-align:left;margin-left:291.4pt;margin-top:20.65pt;width:19.5pt;height:39pt;z-index:-251666944;visibility:visible" o:button="t">
            <v:fill o:detectmouseclick="t"/>
            <v:imagedata r:id="rId15" o:title="" blacklevel="-3277f"/>
          </v:shape>
        </w:pict>
      </w:r>
      <w:r w:rsidRPr="00E540A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 w:rsidRPr="00E540AF">
        <w:rPr>
          <w:rFonts w:ascii="Times New Roman" w:hAnsi="Times New Roman"/>
          <w:sz w:val="24"/>
          <w:szCs w:val="24"/>
        </w:rPr>
        <w:t xml:space="preserve">2. Do you prefer </w:t>
      </w:r>
      <w:r w:rsidRPr="00E540AF">
        <w:rPr>
          <w:rFonts w:ascii="Times New Roman" w:hAnsi="Times New Roman"/>
          <w:sz w:val="24"/>
          <w:szCs w:val="24"/>
          <w:u w:val="single"/>
        </w:rPr>
        <w:t>drinking orange juice or coke</w:t>
      </w:r>
      <w:r w:rsidRPr="00E540AF">
        <w:rPr>
          <w:rFonts w:ascii="Times New Roman" w:hAnsi="Times New Roman"/>
          <w:sz w:val="24"/>
          <w:szCs w:val="24"/>
        </w:rPr>
        <w:t>?</w:t>
      </w:r>
      <w:r w:rsidRPr="00E540AF">
        <w:rPr>
          <w:rFonts w:ascii="Times New Roman" w:hAnsi="Times New Roman"/>
          <w:noProof/>
          <w:color w:val="0000CC"/>
          <w:sz w:val="24"/>
          <w:szCs w:val="24"/>
          <w:lang w:val="tr-TR" w:eastAsia="tr-TR"/>
        </w:rPr>
        <w:t xml:space="preserve"> 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pict>
          <v:shape id="Resim 19" o:spid="_x0000_s1039" type="#_x0000_t75" alt="Tam boyutlu görseli göster" href="http://www.clipartguide.com/_small/0008-0805-2912-1114.j" style="position:absolute;left:0;text-align:left;margin-left:274.9pt;margin-top:20.5pt;width:43.5pt;height:41.25pt;z-index:-251661824;visibility:visible" o:button="t">
            <v:fill o:detectmouseclick="t"/>
            <v:imagedata r:id="rId16" o:title="" blacklevel="-6554f"/>
          </v:shape>
        </w:pict>
      </w:r>
      <w:r>
        <w:rPr>
          <w:noProof/>
          <w:lang w:val="tr-TR" w:eastAsia="tr-TR"/>
        </w:rPr>
        <w:pict>
          <v:shape id="Resim 16" o:spid="_x0000_s1040" type="#_x0000_t75" alt="Tam boyutlu görseli göster" href="http://bp2.blogger.com/_UTk6KNLgLZs/R293CNmt3HI/AAAAAAAAA50/YqE4CxuNins/s400/fish.j" style="position:absolute;left:0;text-align:left;margin-left:224.65pt;margin-top:25pt;width:34.5pt;height:35.25pt;z-index:-251662848;visibility:visible" o:button="t">
            <v:fill o:detectmouseclick="t"/>
            <v:imagedata r:id="rId17" o:title="" blacklevel="-6554f"/>
          </v:shape>
        </w:pict>
      </w:r>
      <w:r>
        <w:rPr>
          <w:noProof/>
          <w:lang w:val="tr-TR" w:eastAsia="tr-TR"/>
        </w:rPr>
        <w:pict>
          <v:shape id="_x0000_s1041" type="#_x0000_t32" style="position:absolute;left:0;text-align:left;margin-left:223.9pt;margin-top:24.6pt;width:38.25pt;height:33.75pt;z-index:251651584" o:connectortype="straight"/>
        </w:pict>
      </w:r>
      <w:r>
        <w:rPr>
          <w:noProof/>
          <w:lang w:val="tr-TR" w:eastAsia="tr-TR"/>
        </w:rPr>
        <w:pict>
          <v:shape id="_x0000_s1042" type="#_x0000_t32" style="position:absolute;left:0;text-align:left;margin-left:219.4pt;margin-top:24.6pt;width:42.75pt;height:33.75pt;flip:y;z-index:251652608" o:connectortype="straight"/>
        </w:pict>
      </w:r>
      <w:r w:rsidRPr="00E540AF">
        <w:rPr>
          <w:rFonts w:ascii="Times New Roman" w:hAnsi="Times New Roman"/>
          <w:sz w:val="24"/>
          <w:szCs w:val="24"/>
        </w:rPr>
        <w:t>....................................................................................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noProof/>
          <w:sz w:val="24"/>
          <w:szCs w:val="24"/>
        </w:rPr>
      </w:pPr>
      <w:r w:rsidRPr="00E540AF">
        <w:rPr>
          <w:rFonts w:ascii="Times New Roman" w:hAnsi="Times New Roman"/>
          <w:sz w:val="24"/>
          <w:szCs w:val="24"/>
        </w:rPr>
        <w:t>3.</w:t>
      </w:r>
      <w:r w:rsidRPr="00E540AF">
        <w:rPr>
          <w:rFonts w:ascii="Times New Roman" w:hAnsi="Times New Roman"/>
          <w:noProof/>
          <w:sz w:val="24"/>
          <w:szCs w:val="24"/>
        </w:rPr>
        <w:t xml:space="preserve"> Do you </w:t>
      </w:r>
      <w:r w:rsidRPr="00E540AF">
        <w:rPr>
          <w:rFonts w:ascii="Times New Roman" w:hAnsi="Times New Roman"/>
          <w:noProof/>
          <w:sz w:val="24"/>
          <w:szCs w:val="24"/>
          <w:u w:val="single"/>
        </w:rPr>
        <w:t>prefer fish or chicken</w:t>
      </w:r>
      <w:r w:rsidRPr="00E540AF">
        <w:rPr>
          <w:rFonts w:ascii="Times New Roman" w:hAnsi="Times New Roman"/>
          <w:noProof/>
          <w:sz w:val="24"/>
          <w:szCs w:val="24"/>
        </w:rPr>
        <w:t>?</w:t>
      </w:r>
    </w:p>
    <w:p w:rsidR="006C2980" w:rsidRPr="00E540AF" w:rsidRDefault="006C2980" w:rsidP="00E540AF">
      <w:pPr>
        <w:pStyle w:val="ListParagraph"/>
        <w:spacing w:line="360" w:lineRule="auto"/>
        <w:rPr>
          <w:rFonts w:ascii="Times New Roman" w:hAnsi="Times New Roman"/>
          <w:sz w:val="24"/>
          <w:szCs w:val="24"/>
        </w:rPr>
      </w:pPr>
      <w:r w:rsidRPr="00E540AF">
        <w:rPr>
          <w:rFonts w:ascii="Times New Roman" w:hAnsi="Times New Roman"/>
          <w:noProof/>
          <w:sz w:val="24"/>
          <w:szCs w:val="24"/>
        </w:rPr>
        <w:t>...............................................................</w:t>
      </w:r>
      <w:r w:rsidRPr="00E540AF">
        <w:rPr>
          <w:rFonts w:ascii="Arial" w:hAnsi="Arial" w:cs="Arial"/>
          <w:noProof/>
          <w:color w:val="0000CC"/>
          <w:lang w:val="tr-TR" w:eastAsia="tr-TR"/>
        </w:rPr>
        <w:t xml:space="preserve"> </w:t>
      </w:r>
      <w:r>
        <w:rPr>
          <w:rFonts w:ascii="Arial" w:hAnsi="Arial" w:cs="Arial"/>
          <w:noProof/>
          <w:color w:val="0000CC"/>
          <w:lang w:val="tr-TR" w:eastAsia="tr-TR"/>
        </w:rPr>
        <w:br/>
      </w:r>
    </w:p>
    <w:p w:rsidR="006C2980" w:rsidRPr="00D17D5D" w:rsidRDefault="006C2980" w:rsidP="006D5845">
      <w:pPr>
        <w:pStyle w:val="ListParagraph"/>
        <w:numPr>
          <w:ilvl w:val="0"/>
          <w:numId w:val="41"/>
        </w:numPr>
        <w:spacing w:after="0" w:line="360" w:lineRule="auto"/>
        <w:ind w:left="426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>
        <w:rPr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3" type="#_x0000_t58" style="position:absolute;left:0;text-align:left;margin-left:324.15pt;margin-top:34.95pt;width:26.5pt;height:23.85pt;z-index:251664896" adj="1813" strokecolor="#002060" strokeweight="2.5pt">
            <v:shadow color="#868686"/>
          </v:shape>
        </w:pict>
      </w:r>
      <w:r>
        <w:rPr>
          <w:noProof/>
          <w:lang w:val="tr-TR" w:eastAsia="tr-TR"/>
        </w:rPr>
        <w:pict>
          <v:shape id="_x0000_s1044" type="#_x0000_t75" style="position:absolute;left:0;text-align:left;margin-left:385.9pt;margin-top:18.05pt;width:54.75pt;height:45pt;z-index:251660800;visibility:visible">
            <v:imagedata r:id="rId18" o:title=""/>
          </v:shape>
        </w:pict>
      </w:r>
      <w:r>
        <w:rPr>
          <w:noProof/>
          <w:lang w:val="tr-TR" w:eastAsia="tr-TR"/>
        </w:rPr>
        <w:pict>
          <v:shape id="Resim 12" o:spid="_x0000_s1045" type="#_x0000_t75" style="position:absolute;left:0;text-align:left;margin-left:262.9pt;margin-top:18.05pt;width:62.25pt;height:45pt;z-index:251659776;visibility:visible">
            <v:imagedata r:id="rId19" o:title=""/>
          </v:shape>
        </w:pict>
      </w:r>
      <w:r w:rsidRPr="00D17D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Match the animals with sentences. ( Hayvanlarla tanımları  eşleştirin)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D17D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br/>
      </w:r>
    </w:p>
    <w:p w:rsidR="006C2980" w:rsidRDefault="006C2980" w:rsidP="006D5845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noProof/>
          <w:lang w:val="tr-TR"/>
        </w:rPr>
        <w:pict>
          <v:shape id="_x0000_s1046" type="#_x0000_t58" style="position:absolute;margin-left:378.15pt;margin-top:12.15pt;width:26.5pt;height:25.25pt;z-index:251665920" adj="1813" strokecolor="#002060" strokeweight="2.5pt">
            <v:shadow color="#868686"/>
          </v:shape>
        </w:pict>
      </w:r>
      <w:r w:rsidRPr="00546B1C">
        <w:rPr>
          <w:bCs/>
          <w:color w:val="000000"/>
          <w:lang w:eastAsia="en-US"/>
        </w:rPr>
        <w:t>1) It is a colorful insect. It has got wings. It can fly.</w:t>
      </w:r>
    </w:p>
    <w:p w:rsidR="006C2980" w:rsidRPr="00546B1C" w:rsidRDefault="006C2980" w:rsidP="006D5845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noProof/>
          <w:lang w:val="tr-TR"/>
        </w:rPr>
        <w:pict>
          <v:shape id="_x0000_s1047" type="#_x0000_t75" style="position:absolute;margin-left:444.15pt;margin-top:11.55pt;width:47.75pt;height:48.9pt;z-index:251662848;visibility:visible">
            <v:imagedata r:id="rId20" o:title=""/>
          </v:shape>
        </w:pict>
      </w:r>
      <w:r w:rsidRPr="00546B1C">
        <w:rPr>
          <w:bCs/>
          <w:color w:val="000000"/>
          <w:lang w:eastAsia="en-US"/>
        </w:rPr>
        <w:t>2) It is very big. It is grey. It has got a trunk.</w:t>
      </w:r>
    </w:p>
    <w:p w:rsidR="006C2980" w:rsidRPr="00546B1C" w:rsidRDefault="006C2980" w:rsidP="006D5845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noProof/>
          <w:lang w:val="tr-TR"/>
        </w:rPr>
        <w:pict>
          <v:shape id="_x0000_s1048" type="#_x0000_t58" style="position:absolute;margin-left:324.15pt;margin-top:12.1pt;width:26.5pt;height:25.75pt;z-index:251666944" adj="1813" strokecolor="#002060" strokeweight="2.5pt">
            <v:shadow color="#868686"/>
          </v:shape>
        </w:pict>
      </w:r>
      <w:r>
        <w:rPr>
          <w:noProof/>
          <w:lang w:val="tr-TR"/>
        </w:rPr>
        <w:pict>
          <v:shape id="_x0000_s1049" type="#_x0000_t75" style="position:absolute;margin-left:271.1pt;margin-top:13.1pt;width:48.75pt;height:53.1pt;z-index:251663872;visibility:visible">
            <v:imagedata r:id="rId21" o:title=""/>
          </v:shape>
        </w:pict>
      </w:r>
      <w:r w:rsidRPr="00546B1C">
        <w:rPr>
          <w:bCs/>
          <w:color w:val="000000"/>
          <w:lang w:eastAsia="en-US"/>
        </w:rPr>
        <w:t>3) It is a farm animal. It gives milk. It likes grass.</w:t>
      </w:r>
    </w:p>
    <w:p w:rsidR="006C2980" w:rsidRPr="00546B1C" w:rsidRDefault="006C2980" w:rsidP="006D5845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noProof/>
          <w:lang w:val="tr-TR"/>
        </w:rPr>
        <w:pict>
          <v:shape id="Resim 15" o:spid="_x0000_s1050" type="#_x0000_t75" style="position:absolute;margin-left:365.65pt;margin-top:3.55pt;width:48.9pt;height:34.5pt;z-index:251661824;visibility:visible">
            <v:imagedata r:id="rId22" o:title=""/>
          </v:shape>
        </w:pict>
      </w:r>
      <w:r w:rsidRPr="00546B1C">
        <w:rPr>
          <w:bCs/>
          <w:color w:val="000000"/>
          <w:lang w:eastAsia="en-US"/>
        </w:rPr>
        <w:t>4) It is small. It has got two long ears. It likes carrot.</w:t>
      </w:r>
    </w:p>
    <w:p w:rsidR="006C2980" w:rsidRPr="00546B1C" w:rsidRDefault="006C2980" w:rsidP="006D5845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noProof/>
          <w:lang w:val="tr-TR"/>
        </w:rPr>
        <w:pict>
          <v:shape id="_x0000_s1051" type="#_x0000_t58" style="position:absolute;margin-left:373.15pt;margin-top:13.85pt;width:26.5pt;height:23.85pt;z-index:251667968" adj="1813" strokecolor="#002060" strokeweight="2.5pt">
            <v:shadow color="#868686"/>
          </v:shape>
        </w:pict>
      </w:r>
      <w:r>
        <w:rPr>
          <w:noProof/>
          <w:lang w:val="tr-TR"/>
        </w:rPr>
        <w:pict>
          <v:shape id="_x0000_s1052" type="#_x0000_t58" style="position:absolute;margin-left:452.4pt;margin-top:2.95pt;width:26.5pt;height:25pt;z-index:251668992" adj="1813" strokecolor="#002060" strokeweight="2.5pt">
            <v:shadow color="#868686"/>
          </v:shape>
        </w:pict>
      </w:r>
      <w:r w:rsidRPr="00546B1C">
        <w:rPr>
          <w:bCs/>
          <w:color w:val="000000"/>
          <w:lang w:eastAsia="en-US"/>
        </w:rPr>
        <w:t>5) It is a bird. It has got a beak and wings.</w:t>
      </w:r>
    </w:p>
    <w:p w:rsidR="006C2980" w:rsidRDefault="006C2980" w:rsidP="006D5845">
      <w:pPr>
        <w:ind w:right="-709"/>
        <w:rPr>
          <w:rFonts w:ascii="Times New Roman" w:hAnsi="Times New Roman"/>
          <w:sz w:val="24"/>
          <w:szCs w:val="24"/>
        </w:rPr>
      </w:pPr>
    </w:p>
    <w:p w:rsidR="006C2980" w:rsidRDefault="006C2980" w:rsidP="006D5845">
      <w:pPr>
        <w:ind w:right="-709"/>
        <w:rPr>
          <w:rFonts w:ascii="Times New Roman" w:hAnsi="Times New Roman"/>
          <w:sz w:val="24"/>
          <w:szCs w:val="24"/>
        </w:rPr>
      </w:pPr>
    </w:p>
    <w:p w:rsidR="006C2980" w:rsidRPr="00D17D5D" w:rsidRDefault="006C2980" w:rsidP="004F5F00">
      <w:pPr>
        <w:pStyle w:val="ListParagraph"/>
        <w:numPr>
          <w:ilvl w:val="0"/>
          <w:numId w:val="41"/>
        </w:numPr>
        <w:spacing w:line="360" w:lineRule="auto"/>
        <w:ind w:left="425" w:right="-851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D17D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Fill In The Blanks With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“</w:t>
      </w:r>
      <w:r w:rsidRPr="00D17D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What Why Where How many How long How often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”.  ( Boşlukları  “</w:t>
      </w:r>
      <w:r w:rsidRPr="00D17D5D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What  Why  Where  How many  How long  How often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” ile doldurun)</w:t>
      </w:r>
    </w:p>
    <w:p w:rsidR="006C2980" w:rsidRPr="00D17D5D" w:rsidRDefault="006C2980" w:rsidP="00100D64">
      <w:pPr>
        <w:pStyle w:val="ListParagraph"/>
        <w:spacing w:after="0" w:line="360" w:lineRule="auto"/>
        <w:ind w:left="425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1. ……………………………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dogs are there in the garden?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  <w:t xml:space="preserve">     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- Two.</w:t>
      </w:r>
    </w:p>
    <w:p w:rsidR="006C2980" w:rsidRDefault="006C2980" w:rsidP="00100D64">
      <w:pPr>
        <w:spacing w:after="0" w:line="360" w:lineRule="auto"/>
        <w:ind w:left="36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2. …………………………… do they live?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  <w:t xml:space="preserve">                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- In forests.</w:t>
      </w:r>
    </w:p>
    <w:p w:rsidR="006C2980" w:rsidRPr="004F5F00" w:rsidRDefault="006C2980" w:rsidP="00100D64">
      <w:pPr>
        <w:spacing w:after="0" w:line="360" w:lineRule="auto"/>
        <w:ind w:left="360" w:right="-567"/>
        <w:rPr>
          <w:rFonts w:ascii="Times New Roman" w:hAnsi="Times New Roman"/>
          <w:bCs/>
          <w:color w:val="000000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3. ……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…… are they becoming endangered?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              </w:t>
      </w:r>
      <w:r w:rsidRPr="004F5F00">
        <w:rPr>
          <w:rFonts w:ascii="Times New Roman" w:hAnsi="Times New Roman"/>
          <w:bCs/>
          <w:color w:val="000000"/>
          <w:lang w:val="en-US"/>
        </w:rPr>
        <w:t>- Because of the global warming.</w:t>
      </w:r>
    </w:p>
    <w:p w:rsidR="006C2980" w:rsidRPr="00D17D5D" w:rsidRDefault="006C2980" w:rsidP="00100D64">
      <w:pPr>
        <w:spacing w:after="0" w:line="360" w:lineRule="auto"/>
        <w:ind w:left="36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4. ……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………………… does she come?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  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Often.</w:t>
      </w:r>
    </w:p>
    <w:p w:rsidR="006C2980" w:rsidRDefault="006C2980" w:rsidP="00100D64">
      <w:pPr>
        <w:spacing w:after="0" w:line="360" w:lineRule="auto"/>
        <w:ind w:left="36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5. ………………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……… is his name?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 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- His name is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Efe.</w:t>
      </w:r>
    </w:p>
    <w:p w:rsidR="006C2980" w:rsidRDefault="006C2980" w:rsidP="00100D64">
      <w:pPr>
        <w:spacing w:after="0" w:line="360" w:lineRule="auto"/>
        <w:ind w:left="360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6. …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…………………… do they live?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   </w:t>
      </w:r>
      <w:r w:rsidRPr="00D17D5D">
        <w:rPr>
          <w:rFonts w:ascii="Times New Roman" w:hAnsi="Times New Roman"/>
          <w:bCs/>
          <w:color w:val="000000"/>
          <w:sz w:val="24"/>
          <w:szCs w:val="24"/>
          <w:lang w:val="en-US"/>
        </w:rPr>
        <w:t>- For ten</w:t>
      </w:r>
      <w:r w:rsidRPr="004F5F00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years. </w:t>
      </w:r>
    </w:p>
    <w:p w:rsidR="006C2980" w:rsidRPr="00100D64" w:rsidRDefault="006C2980" w:rsidP="00100D64">
      <w:pPr>
        <w:pStyle w:val="NoSpacing"/>
        <w:numPr>
          <w:ilvl w:val="0"/>
          <w:numId w:val="41"/>
        </w:numPr>
        <w:spacing w:line="360" w:lineRule="auto"/>
        <w:ind w:left="426" w:right="-851"/>
        <w:rPr>
          <w:b/>
          <w:bCs/>
          <w:color w:val="000000"/>
          <w:sz w:val="22"/>
          <w:szCs w:val="22"/>
          <w:lang w:eastAsia="en-US"/>
        </w:rPr>
      </w:pPr>
      <w:r w:rsidRPr="00100D64">
        <w:rPr>
          <w:b/>
          <w:bCs/>
          <w:color w:val="000000"/>
          <w:sz w:val="22"/>
          <w:szCs w:val="22"/>
          <w:lang w:eastAsia="en-US"/>
        </w:rPr>
        <w:t>Fill in the blanks with should OR shouldn’t. ( Boşlukları should  ya da shouldn’t ile doldurun)</w:t>
      </w:r>
    </w:p>
    <w:p w:rsidR="006C2980" w:rsidRPr="004F5F00" w:rsidRDefault="006C2980" w:rsidP="00100D64">
      <w:pPr>
        <w:pStyle w:val="NoSpacing"/>
        <w:spacing w:line="276" w:lineRule="auto"/>
        <w:rPr>
          <w:bCs/>
          <w:color w:val="000000"/>
          <w:lang w:eastAsia="en-US"/>
        </w:rPr>
      </w:pPr>
      <w:r w:rsidRPr="004F5F00">
        <w:rPr>
          <w:bCs/>
          <w:color w:val="000000"/>
          <w:lang w:eastAsia="en-US"/>
        </w:rPr>
        <w:t xml:space="preserve">    1. Children </w:t>
      </w:r>
      <w:r>
        <w:rPr>
          <w:bCs/>
          <w:color w:val="000000"/>
          <w:lang w:eastAsia="en-US"/>
        </w:rPr>
        <w:t>…</w:t>
      </w:r>
      <w:r w:rsidRPr="004F5F00">
        <w:rPr>
          <w:bCs/>
          <w:color w:val="000000"/>
          <w:lang w:eastAsia="en-US"/>
        </w:rPr>
        <w:t>…………………… eat vegetables.</w:t>
      </w:r>
    </w:p>
    <w:p w:rsidR="006C2980" w:rsidRPr="004F5F00" w:rsidRDefault="006C2980" w:rsidP="00100D64">
      <w:pPr>
        <w:pStyle w:val="NoSpacing"/>
        <w:spacing w:line="276" w:lineRule="auto"/>
        <w:rPr>
          <w:bCs/>
          <w:color w:val="000000"/>
          <w:lang w:eastAsia="en-US"/>
        </w:rPr>
      </w:pPr>
      <w:r w:rsidRPr="004F5F00">
        <w:rPr>
          <w:bCs/>
          <w:color w:val="000000"/>
          <w:lang w:eastAsia="en-US"/>
        </w:rPr>
        <w:t xml:space="preserve">     2. They have a test tomorrow.</w:t>
      </w:r>
      <w:r>
        <w:rPr>
          <w:bCs/>
          <w:color w:val="000000"/>
          <w:lang w:eastAsia="en-US"/>
        </w:rPr>
        <w:t xml:space="preserve"> They </w:t>
      </w:r>
      <w:r w:rsidRPr="004F5F00">
        <w:rPr>
          <w:bCs/>
          <w:color w:val="000000"/>
          <w:lang w:eastAsia="en-US"/>
        </w:rPr>
        <w:t>………………… go to the cinema.</w:t>
      </w:r>
    </w:p>
    <w:p w:rsidR="006C2980" w:rsidRPr="004F5F00" w:rsidRDefault="006C2980" w:rsidP="00100D64">
      <w:pPr>
        <w:pStyle w:val="NoSpacing"/>
        <w:spacing w:line="276" w:lineRule="auto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3. You …</w:t>
      </w:r>
      <w:r w:rsidRPr="004F5F00">
        <w:rPr>
          <w:bCs/>
          <w:color w:val="000000"/>
          <w:lang w:eastAsia="en-US"/>
        </w:rPr>
        <w:t>…………………… play football in the street.</w:t>
      </w:r>
    </w:p>
    <w:p w:rsidR="006C2980" w:rsidRDefault="006C2980" w:rsidP="00100D64">
      <w:pPr>
        <w:pStyle w:val="NoSpacing"/>
        <w:spacing w:line="276" w:lineRule="auto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4. You…………</w:t>
      </w:r>
      <w:r w:rsidRPr="004F5F00">
        <w:rPr>
          <w:bCs/>
          <w:color w:val="000000"/>
          <w:lang w:eastAsia="en-US"/>
        </w:rPr>
        <w:t>… brush your teeth after every meal.</w:t>
      </w:r>
      <w:r>
        <w:rPr>
          <w:bCs/>
          <w:color w:val="000000"/>
          <w:lang w:eastAsia="en-US"/>
        </w:rPr>
        <w:br/>
        <w:t xml:space="preserve">     5.  She ……………. eat too much candies.</w:t>
      </w:r>
    </w:p>
    <w:p w:rsidR="006C2980" w:rsidRDefault="006C2980" w:rsidP="00100D64">
      <w:pPr>
        <w:pStyle w:val="NoSpacing"/>
        <w:spacing w:line="276" w:lineRule="auto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6.  We ………………. throw rubbish into bin.</w:t>
      </w:r>
    </w:p>
    <w:p w:rsidR="006C2980" w:rsidRDefault="006C2980" w:rsidP="004F5F00">
      <w:pPr>
        <w:pStyle w:val="NoSpacing"/>
        <w:numPr>
          <w:ilvl w:val="0"/>
          <w:numId w:val="41"/>
        </w:numPr>
        <w:spacing w:line="360" w:lineRule="auto"/>
        <w:ind w:left="426"/>
        <w:rPr>
          <w:b/>
          <w:bCs/>
          <w:color w:val="000000"/>
          <w:lang w:eastAsia="en-US"/>
        </w:rPr>
      </w:pPr>
      <w:r w:rsidRPr="004F5F00">
        <w:rPr>
          <w:b/>
          <w:bCs/>
          <w:color w:val="000000"/>
          <w:lang w:eastAsia="en-US"/>
        </w:rPr>
        <w:t xml:space="preserve">Choose the best answer. </w:t>
      </w:r>
    </w:p>
    <w:p w:rsidR="006C2980" w:rsidRDefault="006C2980" w:rsidP="00ED0540">
      <w:pPr>
        <w:pStyle w:val="NoSpacing"/>
        <w:numPr>
          <w:ilvl w:val="0"/>
          <w:numId w:val="45"/>
        </w:numPr>
        <w:spacing w:line="360" w:lineRule="auto"/>
        <w:rPr>
          <w:b/>
          <w:bCs/>
          <w:color w:val="000000"/>
          <w:lang w:eastAsia="en-US"/>
        </w:rPr>
        <w:sectPr w:rsidR="006C2980" w:rsidSect="00E540AF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:rsidR="006C2980" w:rsidRPr="00ED0540" w:rsidRDefault="006C2980" w:rsidP="00ED0540">
      <w:pPr>
        <w:pStyle w:val="NoSpacing"/>
        <w:numPr>
          <w:ilvl w:val="0"/>
          <w:numId w:val="45"/>
        </w:numPr>
        <w:spacing w:line="360" w:lineRule="auto"/>
        <w:rPr>
          <w:b/>
          <w:bCs/>
          <w:color w:val="000000"/>
          <w:lang w:eastAsia="en-US"/>
        </w:rPr>
      </w:pPr>
      <w:r w:rsidRPr="00ED0540">
        <w:rPr>
          <w:b/>
          <w:bCs/>
          <w:color w:val="000000"/>
          <w:lang w:eastAsia="en-US"/>
        </w:rPr>
        <w:t>Which animals are extinct now?</w:t>
      </w:r>
    </w:p>
    <w:p w:rsidR="006C2980" w:rsidRDefault="006C2980" w:rsidP="00ED0540">
      <w:pPr>
        <w:pStyle w:val="NoSpacing"/>
        <w:numPr>
          <w:ilvl w:val="0"/>
          <w:numId w:val="48"/>
        </w:numPr>
        <w:spacing w:line="360" w:lineRule="auto"/>
        <w:ind w:left="426" w:firstLine="0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Dinosaur         b) Wolf</w:t>
      </w:r>
      <w:r>
        <w:rPr>
          <w:bCs/>
          <w:color w:val="000000"/>
          <w:lang w:eastAsia="en-US"/>
        </w:rPr>
        <w:br/>
        <w:t>c)  Tiger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>d) Whale</w:t>
      </w:r>
    </w:p>
    <w:p w:rsidR="006C2980" w:rsidRPr="00ED0540" w:rsidRDefault="006C2980" w:rsidP="00ED0540">
      <w:pPr>
        <w:pStyle w:val="NoSpacing"/>
        <w:numPr>
          <w:ilvl w:val="0"/>
          <w:numId w:val="45"/>
        </w:numPr>
        <w:spacing w:line="360" w:lineRule="auto"/>
        <w:rPr>
          <w:b/>
          <w:bCs/>
          <w:color w:val="000000"/>
          <w:lang w:eastAsia="en-US"/>
        </w:rPr>
      </w:pPr>
      <w:r w:rsidRPr="00ED0540">
        <w:rPr>
          <w:b/>
          <w:bCs/>
          <w:noProof/>
          <w:color w:val="000000"/>
          <w:lang w:val="tr-TR"/>
        </w:rPr>
        <w:t>Halil Mutlu won 3 Olympic gold ………… in 1996, 2000, 2004.</w:t>
      </w:r>
    </w:p>
    <w:p w:rsidR="006C2980" w:rsidRDefault="006C2980" w:rsidP="00ED0540">
      <w:pPr>
        <w:pStyle w:val="NoSpacing"/>
        <w:spacing w:line="360" w:lineRule="auto"/>
        <w:ind w:left="426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a)spectators         b) medals</w:t>
      </w:r>
      <w:r>
        <w:rPr>
          <w:bCs/>
          <w:color w:val="000000"/>
          <w:lang w:eastAsia="en-US"/>
        </w:rPr>
        <w:br/>
        <w:t>c)  teams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>d) players</w:t>
      </w:r>
    </w:p>
    <w:p w:rsidR="006C2980" w:rsidRPr="00620EB9" w:rsidRDefault="006C2980" w:rsidP="00ED0540">
      <w:pPr>
        <w:pStyle w:val="NoSpacing"/>
        <w:spacing w:line="360" w:lineRule="auto"/>
        <w:rPr>
          <w:b/>
          <w:bCs/>
          <w:color w:val="000000"/>
          <w:lang w:eastAsia="en-US"/>
        </w:rPr>
      </w:pPr>
      <w:r w:rsidRPr="00620EB9">
        <w:rPr>
          <w:b/>
          <w:bCs/>
          <w:color w:val="000000"/>
          <w:lang w:eastAsia="en-US"/>
        </w:rPr>
        <w:t>3)  Hangisi yanlış eşleştirilmiştir?</w:t>
      </w:r>
    </w:p>
    <w:p w:rsidR="006C2980" w:rsidRDefault="006C2980" w:rsidP="00ED0540">
      <w:pPr>
        <w:pStyle w:val="NoSpacing"/>
        <w:spacing w:line="360" w:lineRule="auto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     a) Parachuting – Outdoor sports</w:t>
      </w:r>
      <w:r>
        <w:rPr>
          <w:bCs/>
          <w:color w:val="000000"/>
          <w:lang w:eastAsia="en-US"/>
        </w:rPr>
        <w:br/>
        <w:t xml:space="preserve">      b) Climbing – Outdoor sports</w:t>
      </w:r>
      <w:r>
        <w:rPr>
          <w:bCs/>
          <w:color w:val="000000"/>
          <w:lang w:eastAsia="en-US"/>
        </w:rPr>
        <w:br/>
        <w:t xml:space="preserve">      c) Gymnastics – Indoor sports</w:t>
      </w:r>
      <w:r>
        <w:rPr>
          <w:bCs/>
          <w:color w:val="000000"/>
          <w:lang w:eastAsia="en-US"/>
        </w:rPr>
        <w:br/>
        <w:t xml:space="preserve">      d) Skiing – Indoor sports</w:t>
      </w:r>
    </w:p>
    <w:p w:rsidR="006C2980" w:rsidRPr="00620EB9" w:rsidRDefault="006C2980" w:rsidP="00620EB9">
      <w:pPr>
        <w:pStyle w:val="NoSpacing"/>
        <w:spacing w:line="360" w:lineRule="auto"/>
        <w:ind w:right="-355"/>
        <w:rPr>
          <w:b/>
          <w:bCs/>
          <w:color w:val="000000"/>
          <w:lang w:eastAsia="en-US"/>
        </w:rPr>
      </w:pPr>
      <w:r w:rsidRPr="00620EB9">
        <w:rPr>
          <w:b/>
          <w:bCs/>
          <w:color w:val="000000"/>
          <w:lang w:eastAsia="en-US"/>
        </w:rPr>
        <w:t>4)  It is a very big animal. It is strong. It hasn’t got a trunk. It doesn’t live in the sea.</w:t>
      </w:r>
    </w:p>
    <w:p w:rsidR="006C2980" w:rsidRDefault="006C2980" w:rsidP="00620EB9">
      <w:pPr>
        <w:pStyle w:val="NoSpacing"/>
        <w:spacing w:line="360" w:lineRule="auto"/>
        <w:ind w:left="426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 Gorilla</w:t>
      </w:r>
      <w:r>
        <w:rPr>
          <w:bCs/>
          <w:color w:val="000000"/>
          <w:lang w:eastAsia="en-US"/>
        </w:rPr>
        <w:tab/>
        <w:t xml:space="preserve">            b) Elephant</w:t>
      </w:r>
      <w:r>
        <w:rPr>
          <w:bCs/>
          <w:color w:val="000000"/>
          <w:lang w:eastAsia="en-US"/>
        </w:rPr>
        <w:br/>
        <w:t>c)  Whale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>d) Dolphin</w:t>
      </w:r>
    </w:p>
    <w:p w:rsidR="006C2980" w:rsidRPr="00100D64" w:rsidRDefault="006C2980" w:rsidP="00100D6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5)  </w:t>
      </w:r>
      <w:r w:rsidRPr="00100D64">
        <w:rPr>
          <w:rFonts w:ascii="Times New Roman" w:hAnsi="Times New Roman"/>
          <w:b/>
          <w:sz w:val="24"/>
          <w:szCs w:val="24"/>
        </w:rPr>
        <w:t>Hangisi farklıdır?</w:t>
      </w:r>
    </w:p>
    <w:p w:rsidR="006C2980" w:rsidRDefault="006C2980" w:rsidP="00100D64">
      <w:pPr>
        <w:pStyle w:val="NoSpacing"/>
        <w:spacing w:line="360" w:lineRule="auto"/>
        <w:ind w:left="426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 football</w:t>
      </w:r>
      <w:r>
        <w:rPr>
          <w:bCs/>
          <w:color w:val="000000"/>
          <w:lang w:eastAsia="en-US"/>
        </w:rPr>
        <w:tab/>
        <w:t xml:space="preserve">    b) tennis</w:t>
      </w:r>
      <w:r>
        <w:rPr>
          <w:bCs/>
          <w:color w:val="000000"/>
          <w:lang w:eastAsia="en-US"/>
        </w:rPr>
        <w:br/>
        <w:t>c)  basketball</w:t>
      </w:r>
      <w:r>
        <w:rPr>
          <w:bCs/>
          <w:color w:val="000000"/>
          <w:lang w:eastAsia="en-US"/>
        </w:rPr>
        <w:tab/>
        <w:t xml:space="preserve">   d) skating</w:t>
      </w:r>
    </w:p>
    <w:p w:rsidR="006C2980" w:rsidRDefault="006C2980" w:rsidP="00620EB9">
      <w:pPr>
        <w:pStyle w:val="NoSpacing"/>
        <w:spacing w:line="360" w:lineRule="auto"/>
        <w:ind w:right="-1064"/>
        <w:rPr>
          <w:b/>
          <w:bCs/>
          <w:lang w:eastAsia="en-US"/>
        </w:rPr>
      </w:pPr>
      <w:r>
        <w:rPr>
          <w:b/>
          <w:bCs/>
          <w:color w:val="000000"/>
          <w:lang w:eastAsia="en-US"/>
        </w:rPr>
        <w:t>6</w:t>
      </w:r>
      <w:r w:rsidRPr="00620EB9">
        <w:rPr>
          <w:b/>
          <w:bCs/>
          <w:color w:val="000000"/>
          <w:lang w:eastAsia="en-US"/>
        </w:rPr>
        <w:t xml:space="preserve">) …….. </w:t>
      </w:r>
      <w:r w:rsidRPr="00620EB9">
        <w:rPr>
          <w:b/>
          <w:bCs/>
          <w:lang w:eastAsia="en-US"/>
        </w:rPr>
        <w:t>is a radio or television pro</w:t>
      </w:r>
      <w:r>
        <w:rPr>
          <w:b/>
          <w:bCs/>
          <w:lang w:eastAsia="en-US"/>
        </w:rPr>
        <w:t>gram completed for prizes</w:t>
      </w:r>
      <w:r w:rsidRPr="00620EB9">
        <w:rPr>
          <w:b/>
          <w:bCs/>
          <w:lang w:eastAsia="en-US"/>
        </w:rPr>
        <w:t xml:space="preserve"> by answering questions</w:t>
      </w:r>
      <w:r>
        <w:rPr>
          <w:b/>
          <w:bCs/>
          <w:lang w:eastAsia="en-US"/>
        </w:rPr>
        <w:t>.</w:t>
      </w:r>
    </w:p>
    <w:p w:rsidR="006C2980" w:rsidRDefault="006C2980" w:rsidP="00620EB9">
      <w:pPr>
        <w:pStyle w:val="NoSpacing"/>
        <w:spacing w:line="360" w:lineRule="auto"/>
        <w:ind w:left="426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 Documentary</w:t>
      </w:r>
      <w:r>
        <w:rPr>
          <w:bCs/>
          <w:color w:val="000000"/>
          <w:lang w:eastAsia="en-US"/>
        </w:rPr>
        <w:tab/>
        <w:t xml:space="preserve">    b) Quiz Show</w:t>
      </w:r>
      <w:r>
        <w:rPr>
          <w:bCs/>
          <w:color w:val="000000"/>
          <w:lang w:eastAsia="en-US"/>
        </w:rPr>
        <w:br/>
        <w:t>c)  News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 xml:space="preserve">    d) Reality Show</w:t>
      </w:r>
    </w:p>
    <w:p w:rsidR="006C2980" w:rsidRPr="00620EB9" w:rsidRDefault="006C2980" w:rsidP="00620EB9">
      <w:pPr>
        <w:pStyle w:val="NoSpacing"/>
        <w:spacing w:line="360" w:lineRule="auto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7</w:t>
      </w:r>
      <w:r w:rsidRPr="00620EB9">
        <w:rPr>
          <w:b/>
          <w:bCs/>
          <w:color w:val="000000"/>
          <w:lang w:eastAsia="en-US"/>
        </w:rPr>
        <w:t>)  I ….. watching TV to … to the radio.</w:t>
      </w:r>
    </w:p>
    <w:p w:rsidR="006C2980" w:rsidRDefault="006C2980" w:rsidP="00100D64">
      <w:pPr>
        <w:pStyle w:val="NoSpacing"/>
        <w:spacing w:line="360" w:lineRule="auto"/>
        <w:ind w:left="426" w:right="-355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 prefer/ listen</w:t>
      </w:r>
      <w:r>
        <w:rPr>
          <w:bCs/>
          <w:color w:val="000000"/>
          <w:lang w:eastAsia="en-US"/>
        </w:rPr>
        <w:tab/>
        <w:t xml:space="preserve">    b) prefer / listening</w:t>
      </w:r>
      <w:r>
        <w:rPr>
          <w:bCs/>
          <w:color w:val="000000"/>
          <w:lang w:eastAsia="en-US"/>
        </w:rPr>
        <w:br/>
        <w:t>c)  prefer/ listens     d) prefers/ listening</w:t>
      </w:r>
    </w:p>
    <w:p w:rsidR="006C2980" w:rsidRPr="00100D64" w:rsidRDefault="006C2980" w:rsidP="00100D64">
      <w:pPr>
        <w:pStyle w:val="NoSpacing"/>
        <w:spacing w:line="360" w:lineRule="auto"/>
        <w:ind w:left="-142" w:right="-781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8</w:t>
      </w:r>
      <w:r w:rsidRPr="009E1E54">
        <w:rPr>
          <w:b/>
        </w:rPr>
        <w:t xml:space="preserve">) You should wash your hands </w:t>
      </w:r>
      <w:r>
        <w:rPr>
          <w:b/>
          <w:bCs/>
          <w:u w:val="single"/>
        </w:rPr>
        <w:t xml:space="preserve">after </w:t>
      </w:r>
      <w:r w:rsidRPr="009E1E54">
        <w:rPr>
          <w:b/>
        </w:rPr>
        <w:t xml:space="preserve">you </w:t>
      </w:r>
      <w:r>
        <w:rPr>
          <w:b/>
        </w:rPr>
        <w:t xml:space="preserve">go to toilet. </w:t>
      </w:r>
    </w:p>
    <w:p w:rsidR="006C2980" w:rsidRPr="009E1E54" w:rsidRDefault="006C2980" w:rsidP="00100D6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pict>
          <v:shape id="Resim 3" o:spid="_x0000_s1053" type="#_x0000_t75" style="position:absolute;margin-left:174.4pt;margin-top:-.25pt;width:48.75pt;height:53.25pt;z-index:251670016;visibility:visible">
            <v:imagedata r:id="rId23" o:title=""/>
          </v:shape>
        </w:pict>
      </w:r>
      <w:r>
        <w:rPr>
          <w:noProof/>
          <w:lang w:val="tr-TR" w:eastAsia="tr-TR"/>
        </w:rPr>
        <w:pict>
          <v:shape id="Resim 6" o:spid="_x0000_s1054" type="#_x0000_t75" style="position:absolute;margin-left:124.15pt;margin-top:-.2pt;width:31.5pt;height:51pt;z-index:251673088;visibility:visible">
            <v:imagedata r:id="rId24" o:title=""/>
          </v:shape>
        </w:pict>
      </w:r>
      <w:r>
        <w:rPr>
          <w:noProof/>
          <w:lang w:val="tr-TR" w:eastAsia="tr-TR"/>
        </w:rPr>
        <w:pict>
          <v:shape id="Resim 5" o:spid="_x0000_s1055" type="#_x0000_t75" style="position:absolute;margin-left:62.65pt;margin-top:-.2pt;width:43.5pt;height:62.25pt;z-index:251672064;visibility:visible">
            <v:imagedata r:id="rId25" o:title=""/>
          </v:shape>
        </w:pict>
      </w:r>
      <w:r>
        <w:rPr>
          <w:noProof/>
          <w:lang w:val="tr-TR" w:eastAsia="tr-TR"/>
        </w:rPr>
        <w:pict>
          <v:shape id="Resim 4" o:spid="_x0000_s1056" type="#_x0000_t75" style="position:absolute;margin-left:11.65pt;margin-top:5.05pt;width:36.85pt;height:48pt;z-index:251671040;visibility:visible">
            <v:imagedata r:id="rId26" o:title=""/>
          </v:shape>
        </w:pict>
      </w:r>
    </w:p>
    <w:p w:rsidR="006C2980" w:rsidRPr="009E1E54" w:rsidRDefault="006C2980" w:rsidP="00100D64">
      <w:pPr>
        <w:spacing w:after="0"/>
        <w:rPr>
          <w:rFonts w:ascii="Times New Roman" w:hAnsi="Times New Roman"/>
          <w:sz w:val="24"/>
          <w:szCs w:val="24"/>
        </w:rPr>
      </w:pPr>
      <w:r w:rsidRPr="009E1E54">
        <w:rPr>
          <w:rFonts w:ascii="Times New Roman" w:hAnsi="Times New Roman"/>
          <w:sz w:val="24"/>
          <w:szCs w:val="24"/>
        </w:rPr>
        <w:t>a)               b)                c)              d)</w:t>
      </w:r>
    </w:p>
    <w:p w:rsidR="006C2980" w:rsidRDefault="006C2980" w:rsidP="00100D64">
      <w:pPr>
        <w:spacing w:after="0"/>
        <w:rPr>
          <w:rFonts w:ascii="Times New Roman" w:hAnsi="Times New Roman"/>
          <w:sz w:val="24"/>
          <w:szCs w:val="24"/>
        </w:rPr>
      </w:pPr>
    </w:p>
    <w:p w:rsidR="006C2980" w:rsidRDefault="006C2980" w:rsidP="00100D64">
      <w:pPr>
        <w:spacing w:after="0"/>
        <w:rPr>
          <w:rFonts w:ascii="Times New Roman" w:hAnsi="Times New Roman"/>
          <w:sz w:val="24"/>
          <w:szCs w:val="24"/>
        </w:rPr>
      </w:pPr>
    </w:p>
    <w:p w:rsidR="006C2980" w:rsidRPr="00100D64" w:rsidRDefault="006C2980" w:rsidP="00100D6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100D64">
        <w:rPr>
          <w:rFonts w:ascii="Times New Roman" w:hAnsi="Times New Roman"/>
          <w:b/>
          <w:sz w:val="24"/>
          <w:szCs w:val="24"/>
        </w:rPr>
        <w:t>) Hangisi farklıdır?</w:t>
      </w:r>
    </w:p>
    <w:p w:rsidR="006C2980" w:rsidRDefault="006C2980" w:rsidP="00100D64">
      <w:pPr>
        <w:pStyle w:val="NoSpacing"/>
        <w:spacing w:line="360" w:lineRule="auto"/>
        <w:ind w:left="426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a) tail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 xml:space="preserve">    b) beak</w:t>
      </w:r>
      <w:r>
        <w:rPr>
          <w:bCs/>
          <w:color w:val="000000"/>
          <w:lang w:eastAsia="en-US"/>
        </w:rPr>
        <w:br/>
        <w:t>c)  horn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 xml:space="preserve">    d) jungle</w:t>
      </w:r>
    </w:p>
    <w:p w:rsidR="006C2980" w:rsidRPr="00100D64" w:rsidRDefault="006C2980" w:rsidP="00100D6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10) </w:t>
      </w:r>
      <w:r w:rsidRPr="00100D64">
        <w:rPr>
          <w:rFonts w:ascii="Times New Roman" w:hAnsi="Times New Roman"/>
          <w:b/>
          <w:sz w:val="24"/>
          <w:szCs w:val="24"/>
        </w:rPr>
        <w:t>Hangisi farklıdır?</w:t>
      </w:r>
    </w:p>
    <w:p w:rsidR="006C2980" w:rsidRPr="00100D64" w:rsidRDefault="006C2980" w:rsidP="00100D64">
      <w:pPr>
        <w:pStyle w:val="NoSpacing"/>
        <w:spacing w:line="360" w:lineRule="auto"/>
        <w:ind w:left="426"/>
        <w:rPr>
          <w:bCs/>
          <w:color w:val="000000"/>
          <w:lang w:eastAsia="en-US"/>
        </w:rPr>
        <w:sectPr w:rsidR="006C2980" w:rsidRPr="00100D64" w:rsidSect="00100D64">
          <w:type w:val="continuous"/>
          <w:pgSz w:w="11906" w:h="16838"/>
          <w:pgMar w:top="1134" w:right="1417" w:bottom="568" w:left="1417" w:header="708" w:footer="708" w:gutter="0"/>
          <w:cols w:num="2" w:sep="1" w:space="709"/>
          <w:docGrid w:linePitch="360"/>
        </w:sectPr>
      </w:pPr>
      <w:r>
        <w:rPr>
          <w:bCs/>
          <w:color w:val="000000"/>
          <w:lang w:eastAsia="en-US"/>
        </w:rPr>
        <w:t>a) feather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 xml:space="preserve">    b) savannah</w:t>
      </w:r>
      <w:r>
        <w:rPr>
          <w:bCs/>
          <w:color w:val="000000"/>
          <w:lang w:eastAsia="en-US"/>
        </w:rPr>
        <w:br/>
        <w:t>c)  desert</w:t>
      </w:r>
      <w:r>
        <w:rPr>
          <w:bCs/>
          <w:color w:val="000000"/>
          <w:lang w:eastAsia="en-US"/>
        </w:rPr>
        <w:tab/>
      </w:r>
      <w:r>
        <w:rPr>
          <w:bCs/>
          <w:color w:val="000000"/>
          <w:lang w:eastAsia="en-US"/>
        </w:rPr>
        <w:tab/>
        <w:t xml:space="preserve">    d) forest</w:t>
      </w:r>
    </w:p>
    <w:p w:rsidR="006C2980" w:rsidRDefault="006C2980" w:rsidP="005C0CEA">
      <w:pPr>
        <w:ind w:right="-496"/>
      </w:pP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ab/>
        <w:t xml:space="preserve">(Her soru 2 puandır)v </w:t>
      </w:r>
      <w:hyperlink r:id="rId27" w:history="1">
        <w:r w:rsidRPr="00050207">
          <w:rPr>
            <w:rStyle w:val="Hyperlink"/>
          </w:rPr>
          <w:t>www.sorubak.com</w:t>
        </w:r>
      </w:hyperlink>
      <w:r>
        <w:t xml:space="preserve"> </w:t>
      </w:r>
    </w:p>
    <w:p w:rsidR="006C2980" w:rsidRPr="005C0CEA" w:rsidRDefault="006C2980" w:rsidP="00100D64">
      <w:pPr>
        <w:ind w:right="-283"/>
        <w:rPr>
          <w:rFonts w:ascii="Times New Roman" w:hAnsi="Times New Roman"/>
          <w:bCs/>
          <w:color w:val="000000"/>
          <w:sz w:val="24"/>
          <w:szCs w:val="24"/>
        </w:rPr>
      </w:pPr>
    </w:p>
    <w:sectPr w:rsidR="006C2980" w:rsidRPr="005C0CEA" w:rsidSect="00100D64">
      <w:type w:val="continuous"/>
      <w:pgSz w:w="11906" w:h="16838"/>
      <w:pgMar w:top="1134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980" w:rsidRDefault="006C2980" w:rsidP="00321F5E">
      <w:pPr>
        <w:spacing w:after="0" w:line="240" w:lineRule="auto"/>
      </w:pPr>
      <w:r>
        <w:separator/>
      </w:r>
    </w:p>
  </w:endnote>
  <w:endnote w:type="continuationSeparator" w:id="0">
    <w:p w:rsidR="006C2980" w:rsidRDefault="006C2980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980" w:rsidRDefault="006C2980" w:rsidP="00321F5E">
      <w:pPr>
        <w:spacing w:after="0" w:line="240" w:lineRule="auto"/>
      </w:pPr>
      <w:r>
        <w:separator/>
      </w:r>
    </w:p>
  </w:footnote>
  <w:footnote w:type="continuationSeparator" w:id="0">
    <w:p w:rsidR="006C2980" w:rsidRDefault="006C2980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5427"/>
    <w:multiLevelType w:val="hybridMultilevel"/>
    <w:tmpl w:val="EA0A21FC"/>
    <w:lvl w:ilvl="0" w:tplc="F28210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D77E82"/>
    <w:multiLevelType w:val="hybridMultilevel"/>
    <w:tmpl w:val="2BEC4792"/>
    <w:lvl w:ilvl="0" w:tplc="5D145E0A">
      <w:start w:val="1"/>
      <w:numFmt w:val="decimal"/>
      <w:lvlText w:val="%1)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2">
    <w:nsid w:val="0A214748"/>
    <w:multiLevelType w:val="hybridMultilevel"/>
    <w:tmpl w:val="3124965E"/>
    <w:lvl w:ilvl="0" w:tplc="FE42D5A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6E2BF6"/>
    <w:multiLevelType w:val="hybridMultilevel"/>
    <w:tmpl w:val="C0A4D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7A175C"/>
    <w:multiLevelType w:val="hybridMultilevel"/>
    <w:tmpl w:val="A89AB0FA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3E4596"/>
    <w:multiLevelType w:val="hybridMultilevel"/>
    <w:tmpl w:val="15CE04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67D18"/>
    <w:multiLevelType w:val="hybridMultilevel"/>
    <w:tmpl w:val="91EA33F0"/>
    <w:lvl w:ilvl="0" w:tplc="561251C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2">
    <w:nsid w:val="22E034E8"/>
    <w:multiLevelType w:val="hybridMultilevel"/>
    <w:tmpl w:val="CF4E81CE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308C25EB"/>
    <w:multiLevelType w:val="hybridMultilevel"/>
    <w:tmpl w:val="82D499A2"/>
    <w:lvl w:ilvl="0" w:tplc="DEF2A780">
      <w:start w:val="1"/>
      <w:numFmt w:val="lowerLetter"/>
      <w:lvlText w:val="%1)"/>
      <w:lvlJc w:val="left"/>
      <w:pPr>
        <w:ind w:left="43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5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35DC7B24"/>
    <w:multiLevelType w:val="hybridMultilevel"/>
    <w:tmpl w:val="C650881C"/>
    <w:lvl w:ilvl="0" w:tplc="561251C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7">
    <w:nsid w:val="36382EBA"/>
    <w:multiLevelType w:val="hybridMultilevel"/>
    <w:tmpl w:val="D794D586"/>
    <w:lvl w:ilvl="0" w:tplc="45DA362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8152B00"/>
    <w:multiLevelType w:val="hybridMultilevel"/>
    <w:tmpl w:val="95380B34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3D6B81"/>
    <w:multiLevelType w:val="hybridMultilevel"/>
    <w:tmpl w:val="1FE4B810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>
    <w:nsid w:val="578838F5"/>
    <w:multiLevelType w:val="hybridMultilevel"/>
    <w:tmpl w:val="0EBEE9E6"/>
    <w:lvl w:ilvl="0" w:tplc="E84C3D4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5A91252E"/>
    <w:multiLevelType w:val="hybridMultilevel"/>
    <w:tmpl w:val="298416CC"/>
    <w:lvl w:ilvl="0" w:tplc="811C801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5AD14B75"/>
    <w:multiLevelType w:val="hybridMultilevel"/>
    <w:tmpl w:val="E3A6DD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432F09"/>
    <w:multiLevelType w:val="hybridMultilevel"/>
    <w:tmpl w:val="5A5E610A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D7238A3"/>
    <w:multiLevelType w:val="hybridMultilevel"/>
    <w:tmpl w:val="4CB63EEE"/>
    <w:lvl w:ilvl="0" w:tplc="7E10CD7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110CB3"/>
    <w:multiLevelType w:val="hybridMultilevel"/>
    <w:tmpl w:val="C64CEC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7C1220"/>
    <w:multiLevelType w:val="hybridMultilevel"/>
    <w:tmpl w:val="1B562172"/>
    <w:lvl w:ilvl="0" w:tplc="8D7AF8A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926091"/>
    <w:multiLevelType w:val="hybridMultilevel"/>
    <w:tmpl w:val="703666D8"/>
    <w:lvl w:ilvl="0" w:tplc="F47A839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6E1C00A0"/>
    <w:multiLevelType w:val="hybridMultilevel"/>
    <w:tmpl w:val="3E5A6A4C"/>
    <w:lvl w:ilvl="0" w:tplc="247603E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6E8A6587"/>
    <w:multiLevelType w:val="hybridMultilevel"/>
    <w:tmpl w:val="8EA6F778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8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>
    <w:nsid w:val="74250432"/>
    <w:multiLevelType w:val="hybridMultilevel"/>
    <w:tmpl w:val="299A7BC2"/>
    <w:lvl w:ilvl="0" w:tplc="D88E789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556281F"/>
    <w:multiLevelType w:val="hybridMultilevel"/>
    <w:tmpl w:val="D3AE36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A73E94"/>
    <w:multiLevelType w:val="hybridMultilevel"/>
    <w:tmpl w:val="FCAC16F8"/>
    <w:lvl w:ilvl="0" w:tplc="1F484E5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3">
    <w:nsid w:val="76F56B11"/>
    <w:multiLevelType w:val="hybridMultilevel"/>
    <w:tmpl w:val="725CBCB0"/>
    <w:lvl w:ilvl="0" w:tplc="8D7AF8A8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89D7F2E"/>
    <w:multiLevelType w:val="hybridMultilevel"/>
    <w:tmpl w:val="0B1EEFDC"/>
    <w:lvl w:ilvl="0" w:tplc="B192CD9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6">
    <w:nsid w:val="7C3A1916"/>
    <w:multiLevelType w:val="hybridMultilevel"/>
    <w:tmpl w:val="FFECB0C0"/>
    <w:lvl w:ilvl="0" w:tplc="A03830F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7">
    <w:nsid w:val="7FCD3687"/>
    <w:multiLevelType w:val="hybridMultilevel"/>
    <w:tmpl w:val="349A44C0"/>
    <w:lvl w:ilvl="0" w:tplc="10503CF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13"/>
  </w:num>
  <w:num w:numId="5">
    <w:abstractNumId w:val="45"/>
  </w:num>
  <w:num w:numId="6">
    <w:abstractNumId w:val="39"/>
  </w:num>
  <w:num w:numId="7">
    <w:abstractNumId w:val="24"/>
  </w:num>
  <w:num w:numId="8">
    <w:abstractNumId w:val="3"/>
  </w:num>
  <w:num w:numId="9">
    <w:abstractNumId w:val="6"/>
  </w:num>
  <w:num w:numId="10">
    <w:abstractNumId w:val="47"/>
  </w:num>
  <w:num w:numId="11">
    <w:abstractNumId w:val="25"/>
  </w:num>
  <w:num w:numId="12">
    <w:abstractNumId w:val="15"/>
  </w:num>
  <w:num w:numId="13">
    <w:abstractNumId w:val="38"/>
  </w:num>
  <w:num w:numId="14">
    <w:abstractNumId w:val="22"/>
  </w:num>
  <w:num w:numId="15">
    <w:abstractNumId w:val="32"/>
  </w:num>
  <w:num w:numId="16">
    <w:abstractNumId w:val="21"/>
  </w:num>
  <w:num w:numId="17">
    <w:abstractNumId w:val="31"/>
  </w:num>
  <w:num w:numId="18">
    <w:abstractNumId w:val="46"/>
  </w:num>
  <w:num w:numId="19">
    <w:abstractNumId w:val="41"/>
  </w:num>
  <w:num w:numId="20">
    <w:abstractNumId w:val="18"/>
  </w:num>
  <w:num w:numId="21">
    <w:abstractNumId w:val="30"/>
  </w:num>
  <w:num w:numId="22">
    <w:abstractNumId w:val="10"/>
  </w:num>
  <w:num w:numId="23">
    <w:abstractNumId w:val="33"/>
  </w:num>
  <w:num w:numId="24">
    <w:abstractNumId w:val="43"/>
  </w:num>
  <w:num w:numId="25">
    <w:abstractNumId w:val="19"/>
  </w:num>
  <w:num w:numId="26">
    <w:abstractNumId w:val="2"/>
  </w:num>
  <w:num w:numId="27">
    <w:abstractNumId w:val="12"/>
  </w:num>
  <w:num w:numId="28">
    <w:abstractNumId w:val="16"/>
  </w:num>
  <w:num w:numId="29">
    <w:abstractNumId w:val="0"/>
  </w:num>
  <w:num w:numId="30">
    <w:abstractNumId w:val="8"/>
  </w:num>
  <w:num w:numId="31">
    <w:abstractNumId w:val="28"/>
  </w:num>
  <w:num w:numId="32">
    <w:abstractNumId w:val="4"/>
  </w:num>
  <w:num w:numId="33">
    <w:abstractNumId w:val="44"/>
  </w:num>
  <w:num w:numId="34">
    <w:abstractNumId w:val="17"/>
  </w:num>
  <w:num w:numId="35">
    <w:abstractNumId w:val="26"/>
  </w:num>
  <w:num w:numId="36">
    <w:abstractNumId w:val="37"/>
  </w:num>
  <w:num w:numId="37">
    <w:abstractNumId w:val="34"/>
  </w:num>
  <w:num w:numId="38">
    <w:abstractNumId w:val="40"/>
  </w:num>
  <w:num w:numId="39">
    <w:abstractNumId w:val="11"/>
  </w:num>
  <w:num w:numId="40">
    <w:abstractNumId w:val="14"/>
  </w:num>
  <w:num w:numId="41">
    <w:abstractNumId w:val="7"/>
  </w:num>
  <w:num w:numId="42">
    <w:abstractNumId w:val="36"/>
  </w:num>
  <w:num w:numId="43">
    <w:abstractNumId w:val="29"/>
  </w:num>
  <w:num w:numId="44">
    <w:abstractNumId w:val="5"/>
  </w:num>
  <w:num w:numId="45">
    <w:abstractNumId w:val="1"/>
  </w:num>
  <w:num w:numId="46">
    <w:abstractNumId w:val="27"/>
  </w:num>
  <w:num w:numId="47">
    <w:abstractNumId w:val="35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5F5B"/>
    <w:rsid w:val="000072A3"/>
    <w:rsid w:val="00015CEE"/>
    <w:rsid w:val="00050207"/>
    <w:rsid w:val="00060F67"/>
    <w:rsid w:val="00086A29"/>
    <w:rsid w:val="000A2A44"/>
    <w:rsid w:val="000B4463"/>
    <w:rsid w:val="000D3C5B"/>
    <w:rsid w:val="000F207C"/>
    <w:rsid w:val="00100D64"/>
    <w:rsid w:val="00194149"/>
    <w:rsid w:val="001A39E3"/>
    <w:rsid w:val="001B26D1"/>
    <w:rsid w:val="001D6C1E"/>
    <w:rsid w:val="001D715E"/>
    <w:rsid w:val="001E4A71"/>
    <w:rsid w:val="002034AB"/>
    <w:rsid w:val="002150B3"/>
    <w:rsid w:val="002347CD"/>
    <w:rsid w:val="002465E5"/>
    <w:rsid w:val="00266561"/>
    <w:rsid w:val="00270A19"/>
    <w:rsid w:val="00275ACF"/>
    <w:rsid w:val="00276471"/>
    <w:rsid w:val="002838CF"/>
    <w:rsid w:val="002971BC"/>
    <w:rsid w:val="002D3DB0"/>
    <w:rsid w:val="00321D50"/>
    <w:rsid w:val="00321F5E"/>
    <w:rsid w:val="00331AD5"/>
    <w:rsid w:val="003428D2"/>
    <w:rsid w:val="003460B7"/>
    <w:rsid w:val="00351BF1"/>
    <w:rsid w:val="00357B19"/>
    <w:rsid w:val="003724A9"/>
    <w:rsid w:val="003A4598"/>
    <w:rsid w:val="003A5115"/>
    <w:rsid w:val="003A6D69"/>
    <w:rsid w:val="003D035C"/>
    <w:rsid w:val="0040659C"/>
    <w:rsid w:val="0041146B"/>
    <w:rsid w:val="004538C3"/>
    <w:rsid w:val="0048267E"/>
    <w:rsid w:val="00495301"/>
    <w:rsid w:val="004A6A70"/>
    <w:rsid w:val="004B2E4E"/>
    <w:rsid w:val="004B5F5B"/>
    <w:rsid w:val="004C01F6"/>
    <w:rsid w:val="004F2136"/>
    <w:rsid w:val="004F5F00"/>
    <w:rsid w:val="00505AD2"/>
    <w:rsid w:val="00513DE9"/>
    <w:rsid w:val="0054603A"/>
    <w:rsid w:val="00546B1C"/>
    <w:rsid w:val="0055472B"/>
    <w:rsid w:val="005604F5"/>
    <w:rsid w:val="005638B2"/>
    <w:rsid w:val="005C0CEA"/>
    <w:rsid w:val="005E08CB"/>
    <w:rsid w:val="006061E7"/>
    <w:rsid w:val="00620EB9"/>
    <w:rsid w:val="006378D3"/>
    <w:rsid w:val="00640C6F"/>
    <w:rsid w:val="0066334B"/>
    <w:rsid w:val="00694943"/>
    <w:rsid w:val="006B5133"/>
    <w:rsid w:val="006C2980"/>
    <w:rsid w:val="006D5845"/>
    <w:rsid w:val="0073351E"/>
    <w:rsid w:val="00744097"/>
    <w:rsid w:val="007458C6"/>
    <w:rsid w:val="00746744"/>
    <w:rsid w:val="0075074E"/>
    <w:rsid w:val="00752F8C"/>
    <w:rsid w:val="00766A53"/>
    <w:rsid w:val="0077589E"/>
    <w:rsid w:val="007918F8"/>
    <w:rsid w:val="00791D88"/>
    <w:rsid w:val="007956CD"/>
    <w:rsid w:val="007B1A18"/>
    <w:rsid w:val="007C5AF8"/>
    <w:rsid w:val="007D220F"/>
    <w:rsid w:val="007F6D1B"/>
    <w:rsid w:val="00803282"/>
    <w:rsid w:val="00812976"/>
    <w:rsid w:val="00821458"/>
    <w:rsid w:val="00854FDE"/>
    <w:rsid w:val="00867990"/>
    <w:rsid w:val="008708BC"/>
    <w:rsid w:val="00880D81"/>
    <w:rsid w:val="00895D43"/>
    <w:rsid w:val="00897CC9"/>
    <w:rsid w:val="008B1C41"/>
    <w:rsid w:val="008B5F4F"/>
    <w:rsid w:val="008E4B08"/>
    <w:rsid w:val="00935890"/>
    <w:rsid w:val="00940C99"/>
    <w:rsid w:val="00950CD3"/>
    <w:rsid w:val="009775B2"/>
    <w:rsid w:val="00981BF4"/>
    <w:rsid w:val="0098324D"/>
    <w:rsid w:val="00987B00"/>
    <w:rsid w:val="009926C7"/>
    <w:rsid w:val="00997733"/>
    <w:rsid w:val="009B4B99"/>
    <w:rsid w:val="009B6C0C"/>
    <w:rsid w:val="009D4751"/>
    <w:rsid w:val="009D5C8E"/>
    <w:rsid w:val="009E1E54"/>
    <w:rsid w:val="009E476D"/>
    <w:rsid w:val="00A26670"/>
    <w:rsid w:val="00A67B2A"/>
    <w:rsid w:val="00A9285D"/>
    <w:rsid w:val="00AA710E"/>
    <w:rsid w:val="00AB295C"/>
    <w:rsid w:val="00AD3FFB"/>
    <w:rsid w:val="00AD5973"/>
    <w:rsid w:val="00AF1140"/>
    <w:rsid w:val="00AF435D"/>
    <w:rsid w:val="00B36A57"/>
    <w:rsid w:val="00B5600E"/>
    <w:rsid w:val="00B94D11"/>
    <w:rsid w:val="00BC0335"/>
    <w:rsid w:val="00BE1871"/>
    <w:rsid w:val="00BE1D05"/>
    <w:rsid w:val="00C01CB4"/>
    <w:rsid w:val="00C23AC4"/>
    <w:rsid w:val="00C26D8E"/>
    <w:rsid w:val="00C45541"/>
    <w:rsid w:val="00C60EDD"/>
    <w:rsid w:val="00C8580E"/>
    <w:rsid w:val="00CA150A"/>
    <w:rsid w:val="00CC1382"/>
    <w:rsid w:val="00CC789A"/>
    <w:rsid w:val="00CD32B2"/>
    <w:rsid w:val="00CE7DB3"/>
    <w:rsid w:val="00D17D5D"/>
    <w:rsid w:val="00D218B1"/>
    <w:rsid w:val="00D3088C"/>
    <w:rsid w:val="00E0391A"/>
    <w:rsid w:val="00E1186D"/>
    <w:rsid w:val="00E540AF"/>
    <w:rsid w:val="00E6236C"/>
    <w:rsid w:val="00E800D1"/>
    <w:rsid w:val="00EA3EC0"/>
    <w:rsid w:val="00EC234D"/>
    <w:rsid w:val="00ED0540"/>
    <w:rsid w:val="00ED4951"/>
    <w:rsid w:val="00ED4B07"/>
    <w:rsid w:val="00EF2557"/>
    <w:rsid w:val="00F05D67"/>
    <w:rsid w:val="00F24F92"/>
    <w:rsid w:val="00F27E5C"/>
    <w:rsid w:val="00F3336C"/>
    <w:rsid w:val="00F3672F"/>
    <w:rsid w:val="00F44ABE"/>
    <w:rsid w:val="00F5563E"/>
    <w:rsid w:val="00F60C7A"/>
    <w:rsid w:val="00F62AF4"/>
    <w:rsid w:val="00F728B4"/>
    <w:rsid w:val="00F73435"/>
    <w:rsid w:val="00F76D88"/>
    <w:rsid w:val="00F83FE1"/>
    <w:rsid w:val="00FB352B"/>
    <w:rsid w:val="00FB3AD1"/>
    <w:rsid w:val="00FC3038"/>
    <w:rsid w:val="00FE1CB4"/>
    <w:rsid w:val="00FE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5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5F5B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99"/>
    <w:rsid w:val="004B5F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1F5E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semiHidden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1F5E"/>
    <w:rPr>
      <w:rFonts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D5845"/>
    <w:rPr>
      <w:rFonts w:ascii="Times New Roman" w:hAnsi="Times New Roman" w:cs="Times New Roman"/>
      <w:sz w:val="24"/>
      <w:szCs w:val="24"/>
      <w:lang w:val="en-US" w:eastAsia="tr-TR" w:bidi="ar-SA"/>
    </w:rPr>
  </w:style>
  <w:style w:type="character" w:customStyle="1" w:styleId="A25">
    <w:name w:val="A2+5"/>
    <w:uiPriority w:val="99"/>
    <w:rsid w:val="00620EB9"/>
    <w:rPr>
      <w:color w:val="000000"/>
      <w:sz w:val="20"/>
    </w:rPr>
  </w:style>
  <w:style w:type="character" w:styleId="Hyperlink">
    <w:name w:val="Hyperlink"/>
    <w:basedOn w:val="DefaultParagraphFont"/>
    <w:uiPriority w:val="99"/>
    <w:rsid w:val="005C0C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3</Pages>
  <Words>574</Words>
  <Characters>3275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tuğba</dc:creator>
  <cp:keywords>www.sorubak.com</cp:keywords>
  <dc:description/>
  <cp:lastModifiedBy>edanur</cp:lastModifiedBy>
  <cp:revision>18</cp:revision>
  <cp:lastPrinted>2012-11-06T13:01:00Z</cp:lastPrinted>
  <dcterms:created xsi:type="dcterms:W3CDTF">2014-11-25T17:08:00Z</dcterms:created>
  <dcterms:modified xsi:type="dcterms:W3CDTF">2015-01-01T22:58:00Z</dcterms:modified>
</cp:coreProperties>
</file>