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1A2" w:rsidRDefault="007C71A2" w:rsidP="00A33B13">
      <w:pPr>
        <w:jc w:val="center"/>
        <w:rPr>
          <w:rFonts w:ascii="Cambria" w:hAnsi="Cambria"/>
          <w:b/>
          <w:sz w:val="24"/>
          <w:szCs w:val="24"/>
        </w:rPr>
      </w:pPr>
      <w:r w:rsidRPr="00061967">
        <w:rPr>
          <w:rFonts w:ascii="Cambria" w:hAnsi="Cambria"/>
          <w:b/>
          <w:sz w:val="24"/>
          <w:szCs w:val="24"/>
        </w:rPr>
        <w:t>2014-2015 SCHOOL YEAR</w:t>
      </w:r>
      <w:r w:rsidRPr="00061967">
        <w:rPr>
          <w:rFonts w:ascii="Cambria" w:hAnsi="Cambria"/>
          <w:b/>
          <w:sz w:val="24"/>
          <w:szCs w:val="24"/>
        </w:rPr>
        <w:br/>
        <w:t>FATİH SULTAN MEHMET O</w:t>
      </w:r>
      <w:r>
        <w:rPr>
          <w:rFonts w:ascii="Cambria" w:hAnsi="Cambria"/>
          <w:b/>
          <w:sz w:val="24"/>
          <w:szCs w:val="24"/>
        </w:rPr>
        <w:t>RTAOKULU 1st TERM 1st EXAM FOR 7</w:t>
      </w:r>
      <w:r w:rsidRPr="00061967">
        <w:rPr>
          <w:rFonts w:ascii="Cambria" w:hAnsi="Cambria"/>
          <w:b/>
          <w:sz w:val="24"/>
          <w:szCs w:val="24"/>
        </w:rPr>
        <w:t>th GRADES</w:t>
      </w:r>
    </w:p>
    <w:p w:rsidR="007C71A2" w:rsidRPr="00F1532D" w:rsidRDefault="007C71A2" w:rsidP="00695A35">
      <w:pPr>
        <w:rPr>
          <w:rFonts w:ascii="Cambria" w:hAnsi="Cambria"/>
          <w:sz w:val="24"/>
          <w:szCs w:val="24"/>
        </w:rPr>
      </w:pPr>
      <w:r w:rsidRPr="00061967">
        <w:rPr>
          <w:rFonts w:ascii="Cambria" w:hAnsi="Cambria"/>
          <w:sz w:val="24"/>
          <w:szCs w:val="24"/>
        </w:rPr>
        <w:t>NAME</w:t>
      </w:r>
      <w:r w:rsidRPr="00040C41">
        <w:rPr>
          <w:rFonts w:ascii="Cambria" w:hAnsi="Cambria"/>
          <w:sz w:val="24"/>
          <w:szCs w:val="24"/>
          <w:u w:val="single"/>
        </w:rPr>
        <w:t xml:space="preserve">_____________________________________  </w:t>
      </w:r>
      <w:r w:rsidRPr="00061967">
        <w:rPr>
          <w:rFonts w:ascii="Cambria" w:hAnsi="Cambria"/>
          <w:sz w:val="24"/>
          <w:szCs w:val="24"/>
        </w:rPr>
        <w:t xml:space="preserve">    CLASS</w:t>
      </w:r>
      <w:r w:rsidRPr="00040C41">
        <w:rPr>
          <w:rFonts w:ascii="Cambria" w:hAnsi="Cambria"/>
          <w:sz w:val="24"/>
          <w:szCs w:val="24"/>
          <w:u w:val="single"/>
        </w:rPr>
        <w:t xml:space="preserve">__________________  </w:t>
      </w:r>
      <w:r w:rsidRPr="00061967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</w:t>
      </w:r>
      <w:r w:rsidRPr="00061967">
        <w:rPr>
          <w:rFonts w:ascii="Cambria" w:hAnsi="Cambria"/>
          <w:sz w:val="24"/>
          <w:szCs w:val="24"/>
        </w:rPr>
        <w:t xml:space="preserve">  NO</w:t>
      </w:r>
      <w:r w:rsidRPr="00040C41">
        <w:rPr>
          <w:rFonts w:ascii="Cambria" w:hAnsi="Cambria"/>
          <w:sz w:val="24"/>
          <w:szCs w:val="24"/>
          <w:u w:val="single"/>
        </w:rPr>
        <w:t>_________________</w:t>
      </w:r>
    </w:p>
    <w:p w:rsidR="007C71A2" w:rsidRPr="002D244B" w:rsidRDefault="007C71A2" w:rsidP="00BE6A9B">
      <w:pPr>
        <w:spacing w:after="0" w:line="240" w:lineRule="atLeast"/>
        <w:ind w:left="284"/>
        <w:rPr>
          <w:rFonts w:ascii="Comic Sans MS" w:hAnsi="Comic Sans MS"/>
          <w:sz w:val="24"/>
          <w:szCs w:val="24"/>
        </w:rPr>
      </w:pPr>
      <w:r w:rsidRPr="00F1532D">
        <w:rPr>
          <w:rFonts w:ascii="Cambria" w:hAnsi="Cambria"/>
          <w:b/>
          <w:i/>
          <w:sz w:val="24"/>
        </w:rPr>
        <w:t>1.</w:t>
      </w:r>
      <w:r>
        <w:rPr>
          <w:rFonts w:ascii="Cambria" w:hAnsi="Cambria"/>
          <w:b/>
          <w:i/>
          <w:sz w:val="24"/>
        </w:rPr>
        <w:t xml:space="preserve"> Categorize the words.(10x2=20 points) </w:t>
      </w:r>
      <w:hyperlink r:id="rId4" w:history="1">
        <w:r w:rsidRPr="00907A27"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7C71A2" w:rsidRDefault="007C71A2" w:rsidP="00695A35">
      <w:pPr>
        <w:rPr>
          <w:rFonts w:ascii="Cambria" w:hAnsi="Cambria"/>
          <w:b/>
          <w:i/>
          <w:sz w:val="24"/>
        </w:rPr>
      </w:pPr>
    </w:p>
    <w:p w:rsidR="007C71A2" w:rsidRDefault="007C71A2">
      <w:r>
        <w:t>beautiful - clumsy - easygoing - short - forgetful - honest - selfish - slim - stubborn - overweight</w:t>
      </w:r>
    </w:p>
    <w:p w:rsidR="007C71A2" w:rsidRDefault="007C71A2">
      <w:r>
        <w:tab/>
      </w:r>
      <w:r w:rsidRPr="008A18DE"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67.25pt;height:88.5pt;visibility:visible">
            <v:imagedata r:id="rId5" o:title=""/>
          </v:shape>
        </w:pict>
      </w:r>
      <w:r>
        <w:tab/>
      </w:r>
      <w:r>
        <w:tab/>
      </w:r>
      <w:r>
        <w:tab/>
      </w:r>
      <w:r w:rsidRPr="008A18DE">
        <w:rPr>
          <w:noProof/>
          <w:lang w:val="tr-TR"/>
        </w:rPr>
        <w:pict>
          <v:shape id="Resim 2" o:spid="_x0000_i1026" type="#_x0000_t75" style="width:167.25pt;height:89.25pt;visibility:visible">
            <v:imagedata r:id="rId6" o:title=""/>
          </v:shape>
        </w:pict>
      </w:r>
    </w:p>
    <w:p w:rsidR="007C71A2" w:rsidRDefault="007C71A2"/>
    <w:p w:rsidR="007C71A2" w:rsidRDefault="007C71A2"/>
    <w:p w:rsidR="007C71A2" w:rsidRDefault="007C71A2" w:rsidP="00695A35">
      <w:pPr>
        <w:rPr>
          <w:rFonts w:ascii="Cambria" w:hAnsi="Cambria"/>
          <w:b/>
          <w:i/>
          <w:sz w:val="24"/>
        </w:rPr>
      </w:pPr>
      <w:r>
        <w:rPr>
          <w:rFonts w:ascii="Cambria" w:hAnsi="Cambria"/>
          <w:b/>
          <w:i/>
          <w:sz w:val="24"/>
        </w:rPr>
        <w:t>2</w:t>
      </w:r>
      <w:r w:rsidRPr="00F1532D">
        <w:rPr>
          <w:rFonts w:ascii="Cambria" w:hAnsi="Cambria"/>
          <w:b/>
          <w:i/>
          <w:sz w:val="24"/>
        </w:rPr>
        <w:t>.</w:t>
      </w:r>
      <w:r>
        <w:rPr>
          <w:rFonts w:ascii="Cambria" w:hAnsi="Cambria"/>
          <w:b/>
          <w:i/>
          <w:sz w:val="24"/>
        </w:rPr>
        <w:t xml:space="preserve"> Fill in the blanks using the words in brackets.(10x3=30 points)</w:t>
      </w:r>
    </w:p>
    <w:p w:rsidR="007C71A2" w:rsidRDefault="007C71A2">
      <w:r>
        <w:t>1. Sophie is</w:t>
      </w:r>
      <w:r w:rsidRPr="00F379B0">
        <w:rPr>
          <w:u w:val="single"/>
        </w:rPr>
        <w:t>________________________________________________</w:t>
      </w:r>
      <w:r>
        <w:rPr>
          <w:u w:val="single"/>
        </w:rPr>
        <w:t xml:space="preserve"> </w:t>
      </w:r>
      <w:r>
        <w:t>me. (slim)</w:t>
      </w:r>
    </w:p>
    <w:p w:rsidR="007C71A2" w:rsidRDefault="007C71A2">
      <w:r>
        <w:t xml:space="preserve">2.Sue is </w:t>
      </w:r>
      <w:r w:rsidRPr="00F379B0">
        <w:rPr>
          <w:u w:val="single"/>
        </w:rPr>
        <w:t>________________________________________________</w:t>
      </w:r>
      <w:r>
        <w:rPr>
          <w:u w:val="single"/>
        </w:rPr>
        <w:t xml:space="preserve"> </w:t>
      </w:r>
      <w:r>
        <w:t xml:space="preserve"> Linda. (beautiful)</w:t>
      </w:r>
    </w:p>
    <w:p w:rsidR="007C71A2" w:rsidRDefault="007C71A2">
      <w:r>
        <w:t xml:space="preserve">3. Tim is </w:t>
      </w:r>
      <w:r w:rsidRPr="00F379B0">
        <w:rPr>
          <w:u w:val="single"/>
        </w:rPr>
        <w:t>________________________________________________</w:t>
      </w:r>
      <w:r>
        <w:rPr>
          <w:u w:val="single"/>
        </w:rPr>
        <w:t xml:space="preserve"> </w:t>
      </w:r>
      <w:r>
        <w:t>Tom. (lazy)</w:t>
      </w:r>
    </w:p>
    <w:p w:rsidR="007C71A2" w:rsidRDefault="007C71A2">
      <w:r>
        <w:t xml:space="preserve">4. Living in a city is </w:t>
      </w:r>
      <w:r w:rsidRPr="00F379B0">
        <w:rPr>
          <w:u w:val="single"/>
        </w:rPr>
        <w:t>________________________________________________</w:t>
      </w:r>
      <w:r>
        <w:rPr>
          <w:u w:val="single"/>
        </w:rPr>
        <w:t xml:space="preserve"> </w:t>
      </w:r>
      <w:r>
        <w:t>living in a village. (difficult)</w:t>
      </w:r>
    </w:p>
    <w:p w:rsidR="007C71A2" w:rsidRDefault="007C71A2">
      <w:r>
        <w:t xml:space="preserve">5. Martha is </w:t>
      </w:r>
      <w:r w:rsidRPr="00F379B0">
        <w:rPr>
          <w:u w:val="single"/>
        </w:rPr>
        <w:t>________________________________________________</w:t>
      </w:r>
      <w:r>
        <w:rPr>
          <w:u w:val="single"/>
        </w:rPr>
        <w:t xml:space="preserve"> </w:t>
      </w:r>
      <w:r>
        <w:t xml:space="preserve"> Liz. (tall)</w:t>
      </w:r>
    </w:p>
    <w:p w:rsidR="007C71A2" w:rsidRDefault="007C71A2">
      <w:r>
        <w:t xml:space="preserve">6. Jim is </w:t>
      </w:r>
      <w:r w:rsidRPr="00F379B0">
        <w:rPr>
          <w:u w:val="single"/>
        </w:rPr>
        <w:t>________________________________________________</w:t>
      </w:r>
      <w:r>
        <w:t xml:space="preserve"> his sister. (outgoing)</w:t>
      </w:r>
    </w:p>
    <w:p w:rsidR="007C71A2" w:rsidRDefault="007C71A2">
      <w:r>
        <w:t xml:space="preserve">7. James is </w:t>
      </w:r>
      <w:r w:rsidRPr="00F379B0">
        <w:rPr>
          <w:u w:val="single"/>
        </w:rPr>
        <w:t>________________________________________________</w:t>
      </w:r>
      <w:r>
        <w:t xml:space="preserve"> Mark. (generous)</w:t>
      </w:r>
    </w:p>
    <w:p w:rsidR="007C71A2" w:rsidRDefault="007C71A2">
      <w:r>
        <w:t xml:space="preserve">8. My English is </w:t>
      </w:r>
      <w:r w:rsidRPr="00F379B0">
        <w:rPr>
          <w:u w:val="single"/>
        </w:rPr>
        <w:t>________________________________________________</w:t>
      </w:r>
      <w:r>
        <w:t xml:space="preserve"> John's English. (good)</w:t>
      </w:r>
    </w:p>
    <w:p w:rsidR="007C71A2" w:rsidRDefault="007C71A2">
      <w:r>
        <w:t xml:space="preserve">9. Jason is </w:t>
      </w:r>
      <w:r w:rsidRPr="00F379B0">
        <w:rPr>
          <w:u w:val="single"/>
        </w:rPr>
        <w:t>________________________________________________</w:t>
      </w:r>
      <w:r>
        <w:t xml:space="preserve"> his brother. (honest)</w:t>
      </w:r>
    </w:p>
    <w:p w:rsidR="007C71A2" w:rsidRDefault="007C71A2">
      <w:r>
        <w:t xml:space="preserve">10. My mother is </w:t>
      </w:r>
      <w:r w:rsidRPr="00F379B0">
        <w:rPr>
          <w:u w:val="single"/>
        </w:rPr>
        <w:t>_______________________________________________</w:t>
      </w:r>
      <w:r>
        <w:rPr>
          <w:u w:val="single"/>
        </w:rPr>
        <w:t xml:space="preserve"> </w:t>
      </w:r>
      <w:r>
        <w:t xml:space="preserve"> my father. (fat)</w:t>
      </w:r>
    </w:p>
    <w:p w:rsidR="007C71A2" w:rsidRDefault="007C71A2"/>
    <w:p w:rsidR="007C71A2" w:rsidRDefault="007C71A2"/>
    <w:p w:rsidR="007C71A2" w:rsidRDefault="007C71A2"/>
    <w:p w:rsidR="007C71A2" w:rsidRDefault="007C71A2"/>
    <w:p w:rsidR="007C71A2" w:rsidRDefault="007C71A2" w:rsidP="00AC5336">
      <w:pPr>
        <w:rPr>
          <w:rFonts w:ascii="Cambria" w:hAnsi="Cambria"/>
          <w:b/>
          <w:i/>
          <w:sz w:val="24"/>
        </w:rPr>
      </w:pPr>
    </w:p>
    <w:p w:rsidR="007C71A2" w:rsidRDefault="007C71A2" w:rsidP="00AC5336">
      <w:pPr>
        <w:rPr>
          <w:rFonts w:ascii="Cambria" w:hAnsi="Cambria"/>
          <w:b/>
          <w:i/>
          <w:sz w:val="24"/>
        </w:rPr>
      </w:pPr>
      <w:r>
        <w:rPr>
          <w:rFonts w:ascii="Cambria" w:hAnsi="Cambria"/>
          <w:b/>
          <w:i/>
          <w:sz w:val="24"/>
        </w:rPr>
        <w:t>3</w:t>
      </w:r>
      <w:r w:rsidRPr="00F1532D">
        <w:rPr>
          <w:rFonts w:ascii="Cambria" w:hAnsi="Cambria"/>
          <w:b/>
          <w:i/>
          <w:sz w:val="24"/>
        </w:rPr>
        <w:t>.</w:t>
      </w:r>
      <w:r>
        <w:rPr>
          <w:rFonts w:ascii="Cambria" w:hAnsi="Cambria"/>
          <w:b/>
          <w:i/>
          <w:sz w:val="24"/>
        </w:rPr>
        <w:t xml:space="preserve"> Fill in the blanks using </w:t>
      </w:r>
      <w:r w:rsidRPr="00E3078A">
        <w:rPr>
          <w:rFonts w:ascii="Cambria" w:hAnsi="Cambria"/>
          <w:b/>
          <w:i/>
          <w:sz w:val="24"/>
          <w:u w:val="single"/>
        </w:rPr>
        <w:t>am/is/are/was/were</w:t>
      </w:r>
      <w:r>
        <w:rPr>
          <w:rFonts w:ascii="Cambria" w:hAnsi="Cambria"/>
          <w:b/>
          <w:i/>
          <w:sz w:val="24"/>
        </w:rPr>
        <w:t>.(10x2=20 points)</w:t>
      </w:r>
    </w:p>
    <w:p w:rsidR="007C71A2" w:rsidRDefault="007C71A2">
      <w:r>
        <w:t xml:space="preserve">1. Jack </w:t>
      </w:r>
      <w:r w:rsidRPr="00F379B0">
        <w:rPr>
          <w:u w:val="single"/>
        </w:rPr>
        <w:t>_________</w:t>
      </w:r>
      <w:r>
        <w:rPr>
          <w:u w:val="single"/>
        </w:rPr>
        <w:t xml:space="preserve"> </w:t>
      </w:r>
      <w:r>
        <w:t xml:space="preserve"> a pilot in 1970.</w:t>
      </w:r>
    </w:p>
    <w:p w:rsidR="007C71A2" w:rsidRDefault="007C71A2">
      <w:r>
        <w:t xml:space="preserve">2. Tom </w:t>
      </w:r>
      <w:r w:rsidRPr="00F379B0">
        <w:rPr>
          <w:u w:val="single"/>
        </w:rPr>
        <w:t>_________</w:t>
      </w:r>
      <w:r>
        <w:t xml:space="preserve"> not at home yesterday.</w:t>
      </w:r>
    </w:p>
    <w:p w:rsidR="007C71A2" w:rsidRDefault="007C71A2">
      <w:r>
        <w:t xml:space="preserve">3. He </w:t>
      </w:r>
      <w:r w:rsidRPr="00F379B0">
        <w:rPr>
          <w:u w:val="single"/>
        </w:rPr>
        <w:t>_________</w:t>
      </w:r>
      <w:r>
        <w:t xml:space="preserve"> at home now.</w:t>
      </w:r>
    </w:p>
    <w:p w:rsidR="007C71A2" w:rsidRDefault="007C71A2">
      <w:r>
        <w:t xml:space="preserve">4. The weather </w:t>
      </w:r>
      <w:r w:rsidRPr="00F379B0">
        <w:rPr>
          <w:u w:val="single"/>
        </w:rPr>
        <w:t>_________</w:t>
      </w:r>
      <w:r>
        <w:t xml:space="preserve"> hot and sunny today.</w:t>
      </w:r>
    </w:p>
    <w:p w:rsidR="007C71A2" w:rsidRDefault="007C71A2">
      <w:r>
        <w:t xml:space="preserve">5. They </w:t>
      </w:r>
      <w:r w:rsidRPr="00F379B0">
        <w:rPr>
          <w:u w:val="single"/>
        </w:rPr>
        <w:t>_________</w:t>
      </w:r>
      <w:r>
        <w:t xml:space="preserve"> in </w:t>
      </w:r>
      <w:smartTag w:uri="urn:schemas-microsoft-com:office:smarttags" w:element="place">
        <w:smartTag w:uri="urn:schemas-microsoft-com:office:smarttags" w:element="City">
          <w:r>
            <w:t>Istanbul</w:t>
          </w:r>
        </w:smartTag>
      </w:smartTag>
      <w:r>
        <w:t xml:space="preserve"> last week.</w:t>
      </w:r>
    </w:p>
    <w:p w:rsidR="007C71A2" w:rsidRDefault="007C71A2">
      <w:r>
        <w:t xml:space="preserve">6. Sezen Aksu </w:t>
      </w:r>
      <w:r w:rsidRPr="00F379B0">
        <w:rPr>
          <w:u w:val="single"/>
        </w:rPr>
        <w:t>_________</w:t>
      </w:r>
      <w:r>
        <w:t xml:space="preserve">  singer.</w:t>
      </w:r>
    </w:p>
    <w:p w:rsidR="007C71A2" w:rsidRDefault="007C71A2">
      <w:r>
        <w:t xml:space="preserve">7. Marry </w:t>
      </w:r>
      <w:r w:rsidRPr="00F379B0">
        <w:rPr>
          <w:u w:val="single"/>
        </w:rPr>
        <w:t>_________</w:t>
      </w:r>
      <w:r>
        <w:t xml:space="preserve"> in her room and she is listening to music now.</w:t>
      </w:r>
    </w:p>
    <w:p w:rsidR="007C71A2" w:rsidRDefault="007C71A2">
      <w:r>
        <w:t xml:space="preserve">8. The film </w:t>
      </w:r>
      <w:r w:rsidRPr="00F379B0">
        <w:rPr>
          <w:u w:val="single"/>
        </w:rPr>
        <w:t>_________</w:t>
      </w:r>
      <w:r>
        <w:t xml:space="preserve"> really bad last night.</w:t>
      </w:r>
    </w:p>
    <w:p w:rsidR="007C71A2" w:rsidRDefault="007C71A2">
      <w:r>
        <w:t xml:space="preserve">9. My English </w:t>
      </w:r>
      <w:r w:rsidRPr="00F379B0">
        <w:rPr>
          <w:u w:val="single"/>
        </w:rPr>
        <w:t>_________</w:t>
      </w:r>
      <w:r>
        <w:t xml:space="preserve"> better than your English.</w:t>
      </w:r>
    </w:p>
    <w:p w:rsidR="007C71A2" w:rsidRDefault="007C71A2">
      <w:r>
        <w:t xml:space="preserve">10. Jane and James </w:t>
      </w:r>
      <w:r w:rsidRPr="00F379B0">
        <w:rPr>
          <w:u w:val="single"/>
        </w:rPr>
        <w:t>_________</w:t>
      </w:r>
      <w:r>
        <w:t xml:space="preserve"> at home yesterday.</w:t>
      </w:r>
    </w:p>
    <w:p w:rsidR="007C71A2" w:rsidRPr="00AC5336" w:rsidRDefault="007C71A2"/>
    <w:p w:rsidR="007C71A2" w:rsidRDefault="007C71A2">
      <w:pPr>
        <w:rPr>
          <w:rFonts w:ascii="Cambria" w:hAnsi="Cambria"/>
          <w:b/>
          <w:i/>
          <w:sz w:val="24"/>
        </w:rPr>
      </w:pPr>
      <w:r>
        <w:rPr>
          <w:rFonts w:ascii="Cambria" w:hAnsi="Cambria"/>
          <w:b/>
          <w:i/>
          <w:sz w:val="24"/>
        </w:rPr>
        <w:t>4</w:t>
      </w:r>
      <w:r w:rsidRPr="00F1532D">
        <w:rPr>
          <w:rFonts w:ascii="Cambria" w:hAnsi="Cambria"/>
          <w:b/>
          <w:i/>
          <w:sz w:val="24"/>
        </w:rPr>
        <w:t>.</w:t>
      </w:r>
      <w:r>
        <w:rPr>
          <w:rFonts w:ascii="Cambria" w:hAnsi="Cambria"/>
          <w:b/>
          <w:i/>
          <w:sz w:val="24"/>
        </w:rPr>
        <w:t xml:space="preserve"> Fill in the blanks using past forms of the verbs.(10x3=30 points)</w:t>
      </w:r>
    </w:p>
    <w:p w:rsidR="007C71A2" w:rsidRDefault="007C71A2">
      <w:r>
        <w:t xml:space="preserve">1. I </w:t>
      </w:r>
      <w:r w:rsidRPr="00F379B0">
        <w:rPr>
          <w:u w:val="single"/>
        </w:rPr>
        <w:t>____________</w:t>
      </w:r>
      <w:r>
        <w:rPr>
          <w:u w:val="single"/>
        </w:rPr>
        <w:t xml:space="preserve"> </w:t>
      </w:r>
      <w:r>
        <w:t xml:space="preserve"> (write) two e-mails last night.</w:t>
      </w:r>
    </w:p>
    <w:p w:rsidR="007C71A2" w:rsidRDefault="007C71A2">
      <w:r>
        <w:t xml:space="preserve">2. Peter and I </w:t>
      </w:r>
      <w:r w:rsidRPr="00F379B0">
        <w:rPr>
          <w:u w:val="single"/>
        </w:rPr>
        <w:t>____________</w:t>
      </w:r>
      <w:r>
        <w:t xml:space="preserve"> (play) tennis last Sunday.</w:t>
      </w:r>
    </w:p>
    <w:p w:rsidR="007C71A2" w:rsidRDefault="007C71A2">
      <w:r>
        <w:t xml:space="preserve">3. They </w:t>
      </w:r>
      <w:r w:rsidRPr="00F379B0">
        <w:rPr>
          <w:u w:val="single"/>
        </w:rPr>
        <w:t>____________</w:t>
      </w:r>
      <w:r>
        <w:t xml:space="preserve"> (move) to </w:t>
      </w:r>
      <w:smartTag w:uri="urn:schemas-microsoft-com:office:smarttags" w:element="place">
        <w:smartTag w:uri="urn:schemas-microsoft-com:office:smarttags" w:element="City">
          <w:r>
            <w:t>Izmir</w:t>
          </w:r>
        </w:smartTag>
      </w:smartTag>
      <w:r>
        <w:t xml:space="preserve"> two years ago.</w:t>
      </w:r>
    </w:p>
    <w:p w:rsidR="007C71A2" w:rsidRDefault="007C71A2">
      <w:r>
        <w:t xml:space="preserve">4. Ezgi </w:t>
      </w:r>
      <w:r w:rsidRPr="00F379B0">
        <w:rPr>
          <w:u w:val="single"/>
        </w:rPr>
        <w:t>____________</w:t>
      </w:r>
      <w:r>
        <w:t xml:space="preserve"> (study) English in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 xml:space="preserve"> last summer.</w:t>
      </w:r>
    </w:p>
    <w:p w:rsidR="007C71A2" w:rsidRDefault="007C71A2">
      <w:r>
        <w:t xml:space="preserve">5. We </w:t>
      </w:r>
      <w:r w:rsidRPr="00F379B0">
        <w:rPr>
          <w:u w:val="single"/>
        </w:rPr>
        <w:t>____________</w:t>
      </w:r>
      <w:r>
        <w:t xml:space="preserve"> (live) in </w:t>
      </w:r>
      <w:smartTag w:uri="urn:schemas-microsoft-com:office:smarttags" w:element="place">
        <w:smartTag w:uri="urn:schemas-microsoft-com:office:smarttags" w:element="City">
          <w:r>
            <w:t>Istanbul</w:t>
          </w:r>
        </w:smartTag>
      </w:smartTag>
      <w:r>
        <w:t xml:space="preserve">. </w:t>
      </w:r>
    </w:p>
    <w:p w:rsidR="007C71A2" w:rsidRDefault="007C71A2">
      <w:r>
        <w:t xml:space="preserve">6.We </w:t>
      </w:r>
      <w:r w:rsidRPr="00F379B0">
        <w:rPr>
          <w:u w:val="single"/>
        </w:rPr>
        <w:t>____________</w:t>
      </w:r>
      <w:r>
        <w:t xml:space="preserve"> (go) to cinema yesterday.</w:t>
      </w:r>
    </w:p>
    <w:p w:rsidR="007C71A2" w:rsidRDefault="007C71A2">
      <w:r>
        <w:t xml:space="preserve">7. I </w:t>
      </w:r>
      <w:r w:rsidRPr="00F379B0">
        <w:rPr>
          <w:u w:val="single"/>
        </w:rPr>
        <w:t>____________</w:t>
      </w:r>
      <w:r>
        <w:t xml:space="preserve"> (do) my homework last night.</w:t>
      </w:r>
    </w:p>
    <w:p w:rsidR="007C71A2" w:rsidRDefault="007C71A2">
      <w:r>
        <w:t xml:space="preserve">8. She </w:t>
      </w:r>
      <w:r w:rsidRPr="00F379B0">
        <w:rPr>
          <w:u w:val="single"/>
        </w:rPr>
        <w:t>____________</w:t>
      </w:r>
      <w:r>
        <w:rPr>
          <w:u w:val="single"/>
        </w:rPr>
        <w:t xml:space="preserve"> </w:t>
      </w:r>
      <w:r>
        <w:t>(stay) home last weekend.</w:t>
      </w:r>
    </w:p>
    <w:p w:rsidR="007C71A2" w:rsidRDefault="007C71A2">
      <w:r>
        <w:t xml:space="preserve">9. I </w:t>
      </w:r>
      <w:r w:rsidRPr="00F379B0">
        <w:rPr>
          <w:u w:val="single"/>
        </w:rPr>
        <w:t>____________</w:t>
      </w:r>
      <w:r>
        <w:t xml:space="preserve"> (read) that book last year.</w:t>
      </w:r>
    </w:p>
    <w:p w:rsidR="007C71A2" w:rsidRDefault="007C71A2">
      <w:r>
        <w:t xml:space="preserve">10. We </w:t>
      </w:r>
      <w:r w:rsidRPr="00F379B0">
        <w:rPr>
          <w:u w:val="single"/>
        </w:rPr>
        <w:t>____________</w:t>
      </w:r>
      <w:r>
        <w:t xml:space="preserve"> (celebrated) my birthday last Tuesday.</w:t>
      </w:r>
    </w:p>
    <w:p w:rsidR="007C71A2" w:rsidRPr="00FC1DC4" w:rsidRDefault="007C71A2" w:rsidP="00FC1DC4">
      <w:pPr>
        <w:rPr>
          <w:sz w:val="32"/>
          <w:szCs w:val="32"/>
        </w:rPr>
      </w:pPr>
      <w:r>
        <w:rPr>
          <w:rFonts w:cs="Calibri"/>
          <w:b/>
          <w:sz w:val="32"/>
          <w:szCs w:val="32"/>
        </w:rPr>
        <w:t>G</w:t>
      </w:r>
      <w:r w:rsidRPr="00FC1DC4">
        <w:rPr>
          <w:rFonts w:cs="Calibri"/>
          <w:b/>
          <w:sz w:val="32"/>
          <w:szCs w:val="32"/>
        </w:rPr>
        <w:t>ood Luck!!!!!</w:t>
      </w:r>
      <w:r w:rsidRPr="00FC1DC4">
        <w:rPr>
          <w:rFonts w:cs="Calibri"/>
          <w:b/>
          <w:sz w:val="32"/>
          <w:szCs w:val="32"/>
        </w:rPr>
        <w:tab/>
      </w:r>
      <w:r w:rsidRPr="00FC1DC4">
        <w:rPr>
          <w:rFonts w:cs="Calibri"/>
          <w:b/>
          <w:sz w:val="32"/>
          <w:szCs w:val="32"/>
        </w:rPr>
        <w:tab/>
      </w:r>
      <w:r w:rsidRPr="00FC1DC4">
        <w:rPr>
          <w:rFonts w:cs="Calibri"/>
          <w:b/>
          <w:sz w:val="32"/>
          <w:szCs w:val="32"/>
        </w:rPr>
        <w:tab/>
      </w:r>
      <w:r w:rsidRPr="00FC1DC4">
        <w:rPr>
          <w:rFonts w:cs="Calibri"/>
          <w:b/>
          <w:sz w:val="32"/>
          <w:szCs w:val="32"/>
        </w:rPr>
        <w:tab/>
      </w:r>
      <w:r w:rsidRPr="00FC1DC4">
        <w:rPr>
          <w:rFonts w:cs="Calibri"/>
          <w:b/>
          <w:sz w:val="32"/>
          <w:szCs w:val="32"/>
        </w:rPr>
        <w:tab/>
      </w:r>
      <w:r w:rsidRPr="00FC1DC4">
        <w:rPr>
          <w:rFonts w:cs="Calibri"/>
          <w:b/>
          <w:sz w:val="32"/>
          <w:szCs w:val="32"/>
        </w:rPr>
        <w:tab/>
      </w:r>
      <w:r w:rsidRPr="00FC1DC4">
        <w:rPr>
          <w:rFonts w:cs="Calibri"/>
          <w:b/>
          <w:sz w:val="32"/>
          <w:szCs w:val="32"/>
        </w:rPr>
        <w:tab/>
      </w:r>
      <w:r w:rsidRPr="00FC1DC4">
        <w:rPr>
          <w:rFonts w:cs="Calibri"/>
          <w:b/>
          <w:sz w:val="32"/>
          <w:szCs w:val="32"/>
        </w:rPr>
        <w:tab/>
      </w:r>
      <w:r w:rsidRPr="00FC1DC4">
        <w:rPr>
          <w:rFonts w:ascii="Cambria" w:hAnsi="Cambria" w:cs="Calibri"/>
          <w:sz w:val="32"/>
          <w:szCs w:val="32"/>
        </w:rPr>
        <w:t>Fırat ÇELİK</w:t>
      </w:r>
      <w:r w:rsidRPr="00FC1DC4">
        <w:rPr>
          <w:rFonts w:ascii="Cambria" w:hAnsi="Cambria" w:cs="Calibri"/>
          <w:sz w:val="32"/>
          <w:szCs w:val="32"/>
        </w:rPr>
        <w:tab/>
      </w:r>
      <w:r w:rsidRPr="00FC1DC4">
        <w:rPr>
          <w:rFonts w:ascii="Cambria" w:hAnsi="Cambria" w:cs="Calibri"/>
          <w:sz w:val="32"/>
          <w:szCs w:val="32"/>
        </w:rPr>
        <w:tab/>
      </w:r>
      <w:r w:rsidRPr="00FC1DC4">
        <w:rPr>
          <w:rFonts w:ascii="Cambria" w:hAnsi="Cambria" w:cs="Calibri"/>
          <w:sz w:val="32"/>
          <w:szCs w:val="32"/>
        </w:rPr>
        <w:tab/>
      </w:r>
      <w:r w:rsidRPr="00FC1DC4">
        <w:rPr>
          <w:rFonts w:ascii="Cambria" w:hAnsi="Cambria" w:cs="Calibri"/>
          <w:sz w:val="32"/>
          <w:szCs w:val="32"/>
        </w:rPr>
        <w:tab/>
      </w:r>
      <w:r w:rsidRPr="00FC1DC4">
        <w:rPr>
          <w:rFonts w:ascii="Cambria" w:hAnsi="Cambria" w:cs="Calibri"/>
          <w:sz w:val="32"/>
          <w:szCs w:val="32"/>
        </w:rPr>
        <w:tab/>
      </w:r>
      <w:r w:rsidRPr="00FC1DC4">
        <w:rPr>
          <w:rFonts w:ascii="Cambria" w:hAnsi="Cambria" w:cs="Calibri"/>
          <w:sz w:val="32"/>
          <w:szCs w:val="32"/>
        </w:rPr>
        <w:tab/>
      </w:r>
      <w:r w:rsidRPr="00FC1DC4">
        <w:rPr>
          <w:rFonts w:ascii="Cambria" w:hAnsi="Cambria" w:cs="Calibri"/>
          <w:sz w:val="32"/>
          <w:szCs w:val="32"/>
        </w:rPr>
        <w:tab/>
      </w:r>
      <w:r w:rsidRPr="00FC1DC4">
        <w:rPr>
          <w:rFonts w:ascii="Cambria" w:hAnsi="Cambria" w:cs="Calibri"/>
          <w:sz w:val="32"/>
          <w:szCs w:val="32"/>
        </w:rPr>
        <w:tab/>
        <w:t>English Language Teacher</w:t>
      </w:r>
    </w:p>
    <w:sectPr w:rsidR="007C71A2" w:rsidRPr="00FC1DC4" w:rsidSect="00312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B13"/>
    <w:rsid w:val="00040C41"/>
    <w:rsid w:val="000551F7"/>
    <w:rsid w:val="00061967"/>
    <w:rsid w:val="000B17AA"/>
    <w:rsid w:val="000B5204"/>
    <w:rsid w:val="001F0362"/>
    <w:rsid w:val="002D244B"/>
    <w:rsid w:val="003123A5"/>
    <w:rsid w:val="00695A35"/>
    <w:rsid w:val="007345A3"/>
    <w:rsid w:val="007C71A2"/>
    <w:rsid w:val="007F7BF1"/>
    <w:rsid w:val="00807874"/>
    <w:rsid w:val="008A18DE"/>
    <w:rsid w:val="00907A27"/>
    <w:rsid w:val="0094628B"/>
    <w:rsid w:val="00A33B13"/>
    <w:rsid w:val="00A4554F"/>
    <w:rsid w:val="00AC5336"/>
    <w:rsid w:val="00BE6A9B"/>
    <w:rsid w:val="00CF7B74"/>
    <w:rsid w:val="00E3078A"/>
    <w:rsid w:val="00E81A01"/>
    <w:rsid w:val="00EB2BC3"/>
    <w:rsid w:val="00F1532D"/>
    <w:rsid w:val="00F379B0"/>
    <w:rsid w:val="00F6036B"/>
    <w:rsid w:val="00FC1DC4"/>
    <w:rsid w:val="00FC5C8F"/>
    <w:rsid w:val="00FE1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B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9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5A35"/>
    <w:rPr>
      <w:rFonts w:ascii="Tahom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rsid w:val="00BE6A9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533</TotalTime>
  <Pages>2</Pages>
  <Words>360</Words>
  <Characters>2052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F8</dc:creator>
  <cp:keywords/>
  <dc:description/>
  <cp:lastModifiedBy>edanur</cp:lastModifiedBy>
  <cp:revision>16</cp:revision>
  <dcterms:created xsi:type="dcterms:W3CDTF">2014-11-02T10:32:00Z</dcterms:created>
  <dcterms:modified xsi:type="dcterms:W3CDTF">2014-11-03T18:39:00Z</dcterms:modified>
</cp:coreProperties>
</file>