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C5" w:rsidRDefault="002956C5" w:rsidP="007462FE">
      <w:r>
        <w:t>Name :                                                                            FEVZİPAŞA ORTA OKULU</w:t>
      </w:r>
    </w:p>
    <w:p w:rsidR="002956C5" w:rsidRDefault="002956C5" w:rsidP="007462FE">
      <w:r>
        <w:t>Number :                                      2014-2015 EĞİTİM ÖĞRETİM YILI İNGİLİZCE DERSİ 1.DÖNEM 2</w:t>
      </w:r>
      <w:bookmarkStart w:id="0" w:name="_GoBack"/>
      <w:bookmarkEnd w:id="0"/>
      <w:r>
        <w:t>.YAZILISI</w:t>
      </w:r>
    </w:p>
    <w:p w:rsidR="002956C5" w:rsidRPr="00EA2D4D" w:rsidRDefault="002956C5" w:rsidP="007462FE">
      <w:pPr>
        <w:tabs>
          <w:tab w:val="left" w:pos="-567"/>
        </w:tabs>
        <w:ind w:right="-142"/>
        <w:rPr>
          <w:rFonts w:ascii="Comic Sans MS" w:hAnsi="Comic Sans MS"/>
          <w:i/>
          <w:sz w:val="20"/>
          <w:szCs w:val="20"/>
          <w:u w:val="single"/>
        </w:rPr>
      </w:pPr>
      <w:r>
        <w:rPr>
          <w:noProof/>
          <w:lang w:eastAsia="tr-TR"/>
        </w:rPr>
        <w:pict>
          <v:roundrect id="Metin Kutusu 9" o:spid="_x0000_s1026" style="position:absolute;margin-left:10.55pt;margin-top:18.8pt;width:106.5pt;height:116.25pt;z-index:25164953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" strokeweight="1pt">
            <v:stroke joinstyle="miter"/>
            <v:textbox>
              <w:txbxContent>
                <w:p w:rsidR="002956C5" w:rsidRPr="007462FE" w:rsidRDefault="002956C5" w:rsidP="007462FE">
                  <w:pPr>
                    <w:pStyle w:val="NoSpacing"/>
                  </w:pPr>
                  <w:r>
                    <w:t>a)</w:t>
                  </w:r>
                  <w:r w:rsidRPr="007462FE">
                    <w:t xml:space="preserve"> athletics  </w:t>
                  </w:r>
                </w:p>
                <w:p w:rsidR="002956C5" w:rsidRPr="007462FE" w:rsidRDefault="002956C5" w:rsidP="007462FE">
                  <w:pPr>
                    <w:pStyle w:val="NoSpacing"/>
                  </w:pPr>
                  <w:r>
                    <w:t>b)</w:t>
                  </w:r>
                  <w:r w:rsidRPr="007462FE">
                    <w:t xml:space="preserve"> scuba-diving</w:t>
                  </w:r>
                </w:p>
                <w:p w:rsidR="002956C5" w:rsidRPr="007462FE" w:rsidRDefault="002956C5" w:rsidP="007462FE">
                  <w:pPr>
                    <w:pStyle w:val="NoSpacing"/>
                  </w:pPr>
                  <w:r>
                    <w:t xml:space="preserve">c) </w:t>
                  </w:r>
                  <w:r w:rsidRPr="007462FE">
                    <w:t xml:space="preserve">snowboarding   </w:t>
                  </w:r>
                </w:p>
                <w:p w:rsidR="002956C5" w:rsidRPr="007462FE" w:rsidRDefault="002956C5" w:rsidP="007462FE">
                  <w:pPr>
                    <w:pStyle w:val="NoSpacing"/>
                  </w:pPr>
                  <w:r>
                    <w:t xml:space="preserve">d) </w:t>
                  </w:r>
                  <w:r w:rsidRPr="007462FE">
                    <w:t xml:space="preserve">parachuting </w:t>
                  </w:r>
                </w:p>
                <w:p w:rsidR="002956C5" w:rsidRDefault="002956C5" w:rsidP="007462FE">
                  <w:pPr>
                    <w:pStyle w:val="NoSpacing"/>
                  </w:pPr>
                  <w:r>
                    <w:t>e) climbing</w:t>
                  </w:r>
                </w:p>
                <w:p w:rsidR="002956C5" w:rsidRDefault="002956C5" w:rsidP="007462FE">
                  <w:pPr>
                    <w:pStyle w:val="NoSpacing"/>
                  </w:pPr>
                  <w:r>
                    <w:t xml:space="preserve">f) </w:t>
                  </w:r>
                  <w:r w:rsidRPr="007462FE">
                    <w:t>rollerblading</w:t>
                  </w:r>
                </w:p>
                <w:p w:rsidR="002956C5" w:rsidRPr="007462FE" w:rsidRDefault="002956C5" w:rsidP="007462FE">
                  <w:pPr>
                    <w:pStyle w:val="NoSpacing"/>
                  </w:pPr>
                  <w:r>
                    <w:t>g) swimming</w:t>
                  </w:r>
                </w:p>
                <w:p w:rsidR="002956C5" w:rsidRDefault="002956C5" w:rsidP="007462FE"/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oval id="Oval 2" o:spid="_x0000_s1027" style="position:absolute;margin-left:475.5pt;margin-top:17pt;width:27pt;height:21.7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9.05pt;margin-top:22.55pt;width:54.25pt;height:57pt;z-index:251666944;visibility:visible">
            <v:imagedata r:id="rId5" o:title=""/>
          </v:shape>
        </w:pict>
      </w:r>
      <w:r>
        <w:rPr>
          <w:noProof/>
          <w:lang w:eastAsia="tr-TR"/>
        </w:rPr>
        <w:pict>
          <v:shape id="Resim 6" o:spid="_x0000_s1029" type="#_x0000_t75" alt="https://encrypted-tbn0.gstatic.com/images?q=tbn:ANd9GcQ_d1Tn6pecdmn6Iw8SS_38CBFJF-9SiLYd3w7B6Bo41HynteJH" style="position:absolute;margin-left:334.9pt;margin-top:18.4pt;width:1in;height:55.5pt;z-index:251646464;visibility:visible">
            <v:imagedata r:id="rId6" o:title=""/>
          </v:shape>
        </w:pict>
      </w:r>
      <w:r>
        <w:rPr>
          <w:noProof/>
          <w:lang w:eastAsia="tr-TR"/>
        </w:rPr>
        <w:pict>
          <v:shape id="Resim 5" o:spid="_x0000_s1030" type="#_x0000_t75" alt="https://encrypted-tbn3.gstatic.com/images?q=tbn:ANd9GcR56Yhwp9GnW2vSHqSrkP4GvE_HomQvcwtHM4NGN8NJQQbdP8rJ" style="position:absolute;margin-left:221.65pt;margin-top:20.65pt;width:69.75pt;height:68.25pt;z-index:251645440;visibility:visible">
            <v:imagedata r:id="rId7" o:title=""/>
          </v:shape>
        </w:pict>
      </w:r>
      <w:r>
        <w:rPr>
          <w:rFonts w:ascii="Comic Sans MS" w:hAnsi="Comic Sans MS"/>
          <w:sz w:val="20"/>
          <w:szCs w:val="20"/>
          <w:u w:val="single"/>
        </w:rPr>
        <w:t xml:space="preserve">A) </w:t>
      </w:r>
      <w:r w:rsidRPr="00EA2D4D">
        <w:rPr>
          <w:rFonts w:ascii="Comic Sans MS" w:hAnsi="Comic Sans MS"/>
          <w:sz w:val="20"/>
          <w:szCs w:val="20"/>
          <w:u w:val="single"/>
        </w:rPr>
        <w:t>Match The Sports With The Correct Pictures. (</w:t>
      </w:r>
      <w:r w:rsidRPr="00EA2D4D">
        <w:rPr>
          <w:rFonts w:ascii="Comic Sans MS" w:hAnsi="Comic Sans MS"/>
          <w:i/>
          <w:sz w:val="20"/>
          <w:szCs w:val="20"/>
          <w:u w:val="single"/>
        </w:rPr>
        <w:t>Sporları Doğru Resimlerle Eşleştirin)</w:t>
      </w:r>
      <w:r w:rsidRPr="00EA2D4D">
        <w:rPr>
          <w:rFonts w:ascii="Comic Sans MS" w:hAnsi="Comic Sans MS"/>
          <w:noProof/>
          <w:sz w:val="20"/>
          <w:szCs w:val="20"/>
          <w:u w:val="single"/>
          <w:lang w:eastAsia="tr-TR"/>
        </w:rPr>
        <w:t xml:space="preserve"> </w:t>
      </w:r>
      <w:r>
        <w:rPr>
          <w:rFonts w:ascii="Comic Sans MS" w:hAnsi="Comic Sans MS"/>
          <w:noProof/>
          <w:sz w:val="20"/>
          <w:szCs w:val="20"/>
          <w:u w:val="single"/>
          <w:lang w:eastAsia="tr-TR"/>
        </w:rPr>
        <w:t>(14)</w:t>
      </w:r>
    </w:p>
    <w:p w:rsidR="002956C5" w:rsidRDefault="002956C5" w:rsidP="007462FE">
      <w:pPr>
        <w:ind w:left="-851" w:right="-567"/>
        <w:rPr>
          <w:rFonts w:ascii="Comic Sans MS" w:hAnsi="Comic Sans MS"/>
          <w:i/>
          <w:sz w:val="20"/>
          <w:szCs w:val="20"/>
        </w:rPr>
      </w:pPr>
      <w:r>
        <w:rPr>
          <w:noProof/>
          <w:lang w:eastAsia="tr-TR"/>
        </w:rPr>
        <w:pict>
          <v:oval id="Oval 12" o:spid="_x0000_s1031" style="position:absolute;left:0;text-align:left;margin-left:381pt;margin-top:15.4pt;width:27pt;height:21.7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vQk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" strokeweight="1pt">
            <v:stroke joinstyle="miter"/>
          </v:oval>
        </w:pict>
      </w:r>
      <w:r>
        <w:rPr>
          <w:noProof/>
          <w:lang w:eastAsia="tr-TR"/>
        </w:rPr>
        <w:pict>
          <v:oval id="Oval 13" o:spid="_x0000_s1032" style="position:absolute;left:0;text-align:left;margin-left:0;margin-top:1.15pt;width:27pt;height:21.75pt;z-index:251653632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14" o:spid="_x0000_s1033" style="position:absolute;left:0;text-align:left;margin-left:175.5pt;margin-top:1.15pt;width:27pt;height:21.7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6cZ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" strokeweight="1pt">
            <v:stroke joinstyle="miter"/>
          </v:oval>
        </w:pict>
      </w:r>
      <w:r>
        <w:rPr>
          <w:noProof/>
          <w:lang w:eastAsia="tr-TR"/>
        </w:rPr>
        <w:pict>
          <v:shape id="Resim 4" o:spid="_x0000_s1034" type="#_x0000_t75" alt="https://encrypted-tbn2.gstatic.com/images?q=tbn:ANd9GcTcTCn8dF67mPwQXMikHloM_s9rHZCIK3oMlnlEJz4tY1qtIGDGow" style="position:absolute;left:0;text-align:left;margin-left:133.9pt;margin-top:1.4pt;width:60pt;height:55.5pt;z-index:251644416;visibility:visible">
            <v:imagedata r:id="rId8" o:title=""/>
          </v:shape>
        </w:pict>
      </w:r>
    </w:p>
    <w:p w:rsidR="002956C5" w:rsidRDefault="002956C5" w:rsidP="007462FE">
      <w:pPr>
        <w:ind w:left="-851" w:right="-567"/>
        <w:rPr>
          <w:rFonts w:ascii="Comic Sans MS" w:hAnsi="Comic Sans MS"/>
          <w:i/>
          <w:sz w:val="20"/>
          <w:szCs w:val="20"/>
        </w:rPr>
      </w:pPr>
      <w:r>
        <w:rPr>
          <w:noProof/>
          <w:lang w:eastAsia="tr-TR"/>
        </w:rPr>
        <w:pict>
          <v:shape id="Resim 7" o:spid="_x0000_s1035" type="#_x0000_t75" alt="https://encrypted-tbn0.gstatic.com/images?q=tbn:ANd9GcRcIBK1BtCduifFgePwDkBl05GrflRUNUkUAptuZqErh-P-dhSieA" style="position:absolute;left:0;text-align:left;margin-left:267.8pt;margin-top:17.75pt;width:105pt;height:52.5pt;z-index:251647488;visibility:visible">
            <v:imagedata r:id="rId9" o:title="" croptop="5825f" cropbottom="8738f" cropleft="2849f" cropright="5698f"/>
          </v:shape>
        </w:pict>
      </w:r>
    </w:p>
    <w:p w:rsidR="002956C5" w:rsidRDefault="002956C5" w:rsidP="007462FE">
      <w:pPr>
        <w:ind w:left="-851" w:right="-567"/>
        <w:rPr>
          <w:rFonts w:ascii="Comic Sans MS" w:hAnsi="Comic Sans MS"/>
          <w:i/>
          <w:sz w:val="20"/>
          <w:szCs w:val="20"/>
        </w:rPr>
      </w:pPr>
      <w:r>
        <w:rPr>
          <w:noProof/>
          <w:lang w:eastAsia="tr-TR"/>
        </w:rPr>
        <w:pict>
          <v:shape id="_x0000_s1036" type="#_x0000_t75" style="position:absolute;left:0;text-align:left;margin-left:483.5pt;margin-top:4.45pt;width:61.25pt;height:39.75pt;z-index:251668992;visibility:visible;mso-position-horizontal-relative:margin">
            <v:imagedata r:id="rId10" o:title=""/>
            <w10:wrap anchorx="margin"/>
          </v:shape>
        </w:pict>
      </w:r>
      <w:r>
        <w:rPr>
          <w:noProof/>
          <w:lang w:eastAsia="tr-TR"/>
        </w:rPr>
        <w:pict>
          <v:oval id="Oval 11" o:spid="_x0000_s1037" style="position:absolute;left:0;text-align:left;margin-left:282.75pt;margin-top:22.55pt;width:27pt;height:21.7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" strokeweight="1pt">
            <v:stroke joinstyle="miter"/>
          </v:oval>
        </w:pict>
      </w:r>
      <w:r>
        <w:rPr>
          <w:noProof/>
          <w:lang w:eastAsia="tr-TR"/>
        </w:rPr>
        <w:pict>
          <v:shape id="Resim 8" o:spid="_x0000_s1038" type="#_x0000_t75" alt="https://encrypted-tbn2.gstatic.com/images?q=tbn:ANd9GcT8EP5lDouOUIowH3-vq7lHNOatzHikdkreDVDo_uRWOWGLkvT9Dg" style="position:absolute;left:0;text-align:left;margin-left:156.4pt;margin-top:10.55pt;width:64.5pt;height:48pt;z-index:251648512;visibility:visible">
            <v:imagedata r:id="rId11" o:title=""/>
          </v:shape>
        </w:pict>
      </w:r>
      <w:r>
        <w:rPr>
          <w:noProof/>
          <w:lang w:eastAsia="tr-TR"/>
        </w:rPr>
        <w:pict>
          <v:oval id="Oval 10" o:spid="_x0000_s1039" style="position:absolute;left:0;text-align:left;margin-left:154.5pt;margin-top:15.1pt;width:27pt;height:21.7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jow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" strokeweight="1pt">
            <v:stroke joinstyle="miter"/>
          </v:oval>
        </w:pict>
      </w:r>
    </w:p>
    <w:p w:rsidR="002956C5" w:rsidRDefault="002956C5" w:rsidP="00EA2D4D">
      <w:pPr>
        <w:ind w:right="-567"/>
        <w:rPr>
          <w:rFonts w:ascii="Comic Sans MS" w:hAnsi="Comic Sans MS"/>
          <w:i/>
          <w:sz w:val="20"/>
          <w:szCs w:val="20"/>
        </w:rPr>
      </w:pPr>
      <w:r>
        <w:rPr>
          <w:noProof/>
          <w:lang w:eastAsia="tr-TR"/>
        </w:rPr>
        <w:pict>
          <v:oval id="Oval 15" o:spid="_x0000_s1040" style="position:absolute;margin-left:455.25pt;margin-top:.9pt;width:27pt;height:21.75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" fillcolor="window" strokecolor="windowText" strokeweight="1pt">
            <v:stroke joinstyle="miter"/>
          </v:oval>
        </w:pict>
      </w:r>
    </w:p>
    <w:p w:rsidR="002956C5" w:rsidRPr="00EA2D4D" w:rsidRDefault="002956C5" w:rsidP="00EA2D4D">
      <w:pPr>
        <w:ind w:right="-567"/>
        <w:rPr>
          <w:rFonts w:ascii="Comic Sans MS" w:hAnsi="Comic Sans MS"/>
          <w:sz w:val="20"/>
          <w:szCs w:val="20"/>
        </w:rPr>
      </w:pPr>
    </w:p>
    <w:p w:rsidR="002956C5" w:rsidRPr="007462FE" w:rsidRDefault="002956C5" w:rsidP="007462FE">
      <w:pPr>
        <w:pStyle w:val="NoSpacing"/>
        <w:spacing w:line="276" w:lineRule="auto"/>
        <w:rPr>
          <w:u w:val="single"/>
          <w:lang w:val="en-US" w:eastAsia="tr-TR"/>
        </w:rPr>
      </w:pPr>
      <w:r>
        <w:rPr>
          <w:u w:val="single"/>
          <w:lang w:val="en-US" w:eastAsia="tr-TR"/>
        </w:rPr>
        <w:t xml:space="preserve">B) </w:t>
      </w:r>
      <w:r w:rsidRPr="007462FE">
        <w:rPr>
          <w:u w:val="single"/>
          <w:lang w:val="en-US" w:eastAsia="tr-TR"/>
        </w:rPr>
        <w:t>Circle The Correct One.</w:t>
      </w:r>
      <w:r w:rsidRPr="007462FE">
        <w:rPr>
          <w:rFonts w:ascii="Arial" w:hAnsi="Arial"/>
          <w:u w:val="single"/>
          <w:lang w:val="en-US" w:eastAsia="tr-TR"/>
        </w:rPr>
        <w:t xml:space="preserve"> </w:t>
      </w:r>
      <w:r w:rsidRPr="007462FE">
        <w:rPr>
          <w:u w:val="single"/>
          <w:lang w:val="en-US" w:eastAsia="tr-TR"/>
        </w:rPr>
        <w:t>(Doğru Olanı Yuvarlak içine Alalım)</w:t>
      </w:r>
      <w:r>
        <w:rPr>
          <w:u w:val="single"/>
          <w:lang w:val="en-US" w:eastAsia="tr-TR"/>
        </w:rPr>
        <w:t xml:space="preserve"> (12)</w:t>
      </w:r>
    </w:p>
    <w:p w:rsidR="002956C5" w:rsidRPr="007462FE" w:rsidRDefault="002956C5" w:rsidP="007462FE">
      <w:pPr>
        <w:pStyle w:val="NoSpacing"/>
        <w:spacing w:line="276" w:lineRule="auto"/>
      </w:pPr>
      <w:r w:rsidRPr="007462FE">
        <w:rPr>
          <w:b/>
        </w:rPr>
        <w:t>1)</w:t>
      </w:r>
      <w:r w:rsidRPr="007462FE">
        <w:t xml:space="preserve"> I  </w:t>
      </w:r>
      <w:r w:rsidRPr="007462FE">
        <w:rPr>
          <w:b/>
        </w:rPr>
        <w:t>saw   /  seed</w:t>
      </w:r>
      <w:r w:rsidRPr="007462FE">
        <w:t xml:space="preserve">   (see) my friend last week.</w:t>
      </w:r>
    </w:p>
    <w:p w:rsidR="002956C5" w:rsidRPr="007462FE" w:rsidRDefault="002956C5" w:rsidP="007462FE">
      <w:pPr>
        <w:pStyle w:val="NoSpacing"/>
        <w:spacing w:line="276" w:lineRule="auto"/>
      </w:pPr>
      <w:r w:rsidRPr="007462FE">
        <w:rPr>
          <w:b/>
        </w:rPr>
        <w:t>2)</w:t>
      </w:r>
      <w:r w:rsidRPr="007462FE">
        <w:t xml:space="preserve"> We didn’t</w:t>
      </w:r>
      <w:r>
        <w:t xml:space="preserve">  </w:t>
      </w:r>
      <w:r w:rsidRPr="007462FE">
        <w:t xml:space="preserve"> </w:t>
      </w:r>
      <w:r w:rsidRPr="007462FE">
        <w:rPr>
          <w:b/>
        </w:rPr>
        <w:t>live   /   lived</w:t>
      </w:r>
      <w:r w:rsidRPr="007462FE">
        <w:t xml:space="preserve"> (not live) in İstanbul.</w:t>
      </w:r>
    </w:p>
    <w:p w:rsidR="002956C5" w:rsidRPr="007462FE" w:rsidRDefault="002956C5" w:rsidP="007462FE">
      <w:pPr>
        <w:pStyle w:val="NoSpacing"/>
        <w:spacing w:line="276" w:lineRule="auto"/>
        <w:rPr>
          <w:b/>
        </w:rPr>
      </w:pPr>
      <w:r w:rsidRPr="007462FE">
        <w:rPr>
          <w:b/>
        </w:rPr>
        <w:t>3)</w:t>
      </w:r>
      <w:r w:rsidRPr="007462FE">
        <w:t xml:space="preserve"> Did  you  </w:t>
      </w:r>
      <w:r w:rsidRPr="007462FE">
        <w:rPr>
          <w:b/>
        </w:rPr>
        <w:t>went  /    go</w:t>
      </w:r>
      <w:r w:rsidRPr="007462FE">
        <w:t xml:space="preserve"> (go) to the cinema ?</w:t>
      </w:r>
    </w:p>
    <w:p w:rsidR="002956C5" w:rsidRPr="007462FE" w:rsidRDefault="002956C5" w:rsidP="007462FE">
      <w:pPr>
        <w:pStyle w:val="NoSpacing"/>
        <w:spacing w:line="276" w:lineRule="auto"/>
        <w:rPr>
          <w:b/>
        </w:rPr>
      </w:pPr>
      <w:r w:rsidRPr="007462FE">
        <w:rPr>
          <w:b/>
        </w:rPr>
        <w:t>4)</w:t>
      </w:r>
      <w:r w:rsidRPr="007462FE">
        <w:t xml:space="preserve">We  </w:t>
      </w:r>
      <w:r w:rsidRPr="007462FE">
        <w:rPr>
          <w:b/>
        </w:rPr>
        <w:t xml:space="preserve">played  /  plays </w:t>
      </w:r>
      <w:r w:rsidRPr="007462FE">
        <w:t xml:space="preserve"> (play) football last Saturday .</w:t>
      </w:r>
    </w:p>
    <w:p w:rsidR="002956C5" w:rsidRPr="007462FE" w:rsidRDefault="002956C5" w:rsidP="007462FE">
      <w:pPr>
        <w:pStyle w:val="NoSpacing"/>
        <w:spacing w:line="276" w:lineRule="auto"/>
        <w:rPr>
          <w:b/>
        </w:rPr>
      </w:pPr>
      <w:r w:rsidRPr="007462FE">
        <w:rPr>
          <w:b/>
        </w:rPr>
        <w:t>5)</w:t>
      </w:r>
      <w:r w:rsidRPr="007462FE">
        <w:t xml:space="preserve"> Peter didn’t   </w:t>
      </w:r>
      <w:r w:rsidRPr="007462FE">
        <w:rPr>
          <w:b/>
        </w:rPr>
        <w:t>use /  used</w:t>
      </w:r>
      <w:r w:rsidRPr="007462FE">
        <w:t xml:space="preserve"> (not use) computer yesterday. </w:t>
      </w:r>
    </w:p>
    <w:p w:rsidR="002956C5" w:rsidRPr="007462FE" w:rsidRDefault="002956C5" w:rsidP="007462FE">
      <w:pPr>
        <w:pStyle w:val="NoSpacing"/>
        <w:spacing w:line="276" w:lineRule="auto"/>
        <w:rPr>
          <w:b/>
        </w:rPr>
      </w:pPr>
      <w:r w:rsidRPr="007462FE">
        <w:rPr>
          <w:b/>
        </w:rPr>
        <w:t>6)</w:t>
      </w:r>
      <w:r w:rsidRPr="007462FE">
        <w:t xml:space="preserve"> Did  he   </w:t>
      </w:r>
      <w:r w:rsidRPr="007462FE">
        <w:rPr>
          <w:b/>
        </w:rPr>
        <w:t>climb / climbed</w:t>
      </w:r>
      <w:r w:rsidRPr="007462FE">
        <w:t xml:space="preserve"> (climb) a high mountain? </w:t>
      </w:r>
    </w:p>
    <w:p w:rsidR="002956C5" w:rsidRDefault="002956C5" w:rsidP="00EA2D4D">
      <w:pPr>
        <w:pStyle w:val="NoSpacing"/>
        <w:rPr>
          <w:sz w:val="24"/>
          <w:u w:val="single"/>
        </w:rPr>
      </w:pPr>
    </w:p>
    <w:p w:rsidR="002956C5" w:rsidRDefault="002956C5" w:rsidP="00EA2D4D">
      <w:pPr>
        <w:pStyle w:val="NoSpacing"/>
        <w:rPr>
          <w:sz w:val="24"/>
          <w:u w:val="single"/>
        </w:rPr>
      </w:pPr>
      <w:r>
        <w:rPr>
          <w:sz w:val="24"/>
          <w:u w:val="single"/>
        </w:rPr>
        <w:t xml:space="preserve">C) </w:t>
      </w:r>
      <w:r w:rsidRPr="00EA2D4D">
        <w:rPr>
          <w:sz w:val="24"/>
          <w:u w:val="single"/>
        </w:rPr>
        <w:t>Look At The Table And Read The Sentences.Write “T” (True) or “F” (False).</w:t>
      </w:r>
      <w:r>
        <w:rPr>
          <w:sz w:val="24"/>
          <w:u w:val="single"/>
        </w:rPr>
        <w:t xml:space="preserve">  (16)</w:t>
      </w:r>
    </w:p>
    <w:p w:rsidR="002956C5" w:rsidRPr="00EA2D4D" w:rsidRDefault="002956C5" w:rsidP="00EA2D4D">
      <w:pPr>
        <w:pStyle w:val="NoSpacing"/>
        <w:rPr>
          <w:sz w:val="24"/>
          <w:u w:val="single"/>
        </w:rPr>
      </w:pPr>
    </w:p>
    <w:tbl>
      <w:tblPr>
        <w:tblW w:w="0" w:type="auto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8"/>
        <w:gridCol w:w="1696"/>
        <w:gridCol w:w="1696"/>
        <w:gridCol w:w="1696"/>
        <w:gridCol w:w="1830"/>
      </w:tblGrid>
      <w:tr w:rsidR="002956C5" w:rsidRPr="00974A54" w:rsidTr="00974A54">
        <w:trPr>
          <w:trHeight w:val="279"/>
        </w:trPr>
        <w:tc>
          <w:tcPr>
            <w:tcW w:w="1628" w:type="dxa"/>
          </w:tcPr>
          <w:p w:rsidR="002956C5" w:rsidRPr="00974A54" w:rsidRDefault="002956C5" w:rsidP="00974A54">
            <w:pPr>
              <w:spacing w:after="0" w:line="240" w:lineRule="auto"/>
              <w:ind w:firstLine="851"/>
            </w:pP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</w:pPr>
            <w:r w:rsidRPr="00974A54">
              <w:t>play tennis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</w:pPr>
            <w:r w:rsidRPr="00974A54">
              <w:t>play volleyball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</w:pPr>
            <w:r w:rsidRPr="00974A54">
              <w:t>swim</w:t>
            </w:r>
          </w:p>
        </w:tc>
        <w:tc>
          <w:tcPr>
            <w:tcW w:w="1830" w:type="dxa"/>
          </w:tcPr>
          <w:p w:rsidR="002956C5" w:rsidRPr="00974A54" w:rsidRDefault="002956C5" w:rsidP="00974A54">
            <w:pPr>
              <w:spacing w:after="0" w:line="240" w:lineRule="auto"/>
            </w:pPr>
            <w:r w:rsidRPr="00974A54">
              <w:t>ride a motorbike</w:t>
            </w:r>
          </w:p>
        </w:tc>
      </w:tr>
      <w:tr w:rsidR="002956C5" w:rsidRPr="00974A54" w:rsidTr="00974A54">
        <w:trPr>
          <w:trHeight w:val="279"/>
        </w:trPr>
        <w:tc>
          <w:tcPr>
            <w:tcW w:w="1628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t>Deniz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830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2956C5" w:rsidRPr="00974A54" w:rsidTr="00974A54">
        <w:trPr>
          <w:trHeight w:val="263"/>
        </w:trPr>
        <w:tc>
          <w:tcPr>
            <w:tcW w:w="1628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t>Naz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830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956C5" w:rsidRPr="00974A54" w:rsidTr="00974A54">
        <w:trPr>
          <w:trHeight w:val="279"/>
        </w:trPr>
        <w:tc>
          <w:tcPr>
            <w:tcW w:w="1628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t>Kenan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830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2956C5" w:rsidRPr="00974A54" w:rsidTr="00974A54">
        <w:trPr>
          <w:trHeight w:val="279"/>
        </w:trPr>
        <w:tc>
          <w:tcPr>
            <w:tcW w:w="1628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t>İpek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  <w:r w:rsidRPr="00974A54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830" w:type="dxa"/>
          </w:tcPr>
          <w:p w:rsidR="002956C5" w:rsidRPr="00974A54" w:rsidRDefault="002956C5" w:rsidP="00974A54">
            <w:pPr>
              <w:spacing w:after="0" w:line="240" w:lineRule="auto"/>
              <w:jc w:val="center"/>
            </w:pPr>
            <w:r w:rsidRPr="00974A54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2956C5" w:rsidRPr="000B4D5B" w:rsidRDefault="002956C5" w:rsidP="007462FE">
      <w:pPr>
        <w:autoSpaceDE w:val="0"/>
        <w:autoSpaceDN w:val="0"/>
        <w:adjustRightInd w:val="0"/>
        <w:spacing w:after="0" w:line="240" w:lineRule="auto"/>
        <w:ind w:right="-710" w:firstLine="851"/>
        <w:rPr>
          <w:rFonts w:ascii="Helvatica" w:hAnsi="Helvatica" w:cs="Helvatica"/>
          <w:color w:val="000000"/>
          <w:sz w:val="18"/>
          <w:szCs w:val="18"/>
        </w:rPr>
      </w:pPr>
      <w:r w:rsidRPr="000B4D5B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never : 0 sometimes: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 xml:space="preserve">often: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 xml:space="preserve">usually: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 xml:space="preserve">always: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</w:p>
    <w:p w:rsidR="002956C5" w:rsidRPr="000B4D5B" w:rsidRDefault="002956C5" w:rsidP="007462FE">
      <w:pPr>
        <w:autoSpaceDE w:val="0"/>
        <w:autoSpaceDN w:val="0"/>
        <w:adjustRightInd w:val="0"/>
        <w:spacing w:after="0" w:line="240" w:lineRule="auto"/>
        <w:ind w:firstLine="851"/>
        <w:rPr>
          <w:rFonts w:ascii="Helvatica" w:hAnsi="Helvatica" w:cs="Helvatica"/>
          <w:color w:val="000000"/>
          <w:sz w:val="20"/>
          <w:szCs w:val="20"/>
        </w:rPr>
      </w:pPr>
    </w:p>
    <w:p w:rsidR="002956C5" w:rsidRPr="000B4D5B" w:rsidRDefault="002956C5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>Naz and İpek never ride a motorbike.    _________</w:t>
      </w:r>
      <w:r>
        <w:rPr>
          <w:rFonts w:ascii="Helvatica" w:hAnsi="Helvatica" w:cs="Helvatica"/>
          <w:color w:val="000000"/>
          <w:sz w:val="20"/>
          <w:szCs w:val="20"/>
        </w:rPr>
        <w:t xml:space="preserve">                </w:t>
      </w:r>
      <w:r w:rsidRPr="000B4D5B">
        <w:rPr>
          <w:rFonts w:ascii="Helvatica" w:hAnsi="Helvatica" w:cs="Helvatica"/>
          <w:color w:val="000000"/>
          <w:sz w:val="20"/>
          <w:szCs w:val="20"/>
        </w:rPr>
        <w:t xml:space="preserve">İpek always plays tennis. 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</w:p>
    <w:p w:rsidR="002956C5" w:rsidRPr="000B4D5B" w:rsidRDefault="002956C5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Kenan always plays tennis. </w:t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  <w:r w:rsidRPr="00EA2D4D">
        <w:rPr>
          <w:rFonts w:ascii="Helvatica" w:hAnsi="Helvatica" w:cs="Helvatica"/>
          <w:color w:val="000000"/>
          <w:sz w:val="20"/>
          <w:szCs w:val="20"/>
        </w:rPr>
        <w:t xml:space="preserve"> </w:t>
      </w:r>
      <w:r>
        <w:rPr>
          <w:rFonts w:ascii="Helvatica" w:hAnsi="Helvatica" w:cs="Helvatica"/>
          <w:color w:val="000000"/>
          <w:sz w:val="20"/>
          <w:szCs w:val="20"/>
        </w:rPr>
        <w:t xml:space="preserve">                    </w:t>
      </w:r>
      <w:r w:rsidRPr="000B4D5B">
        <w:rPr>
          <w:rFonts w:ascii="Helvatica" w:hAnsi="Helvatica" w:cs="Helvatica"/>
          <w:color w:val="000000"/>
          <w:sz w:val="20"/>
          <w:szCs w:val="20"/>
        </w:rPr>
        <w:t>Naz sometimes plays volleyball.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 xml:space="preserve"> _________</w:t>
      </w:r>
    </w:p>
    <w:p w:rsidR="002956C5" w:rsidRPr="000B4D5B" w:rsidRDefault="002956C5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Deniz sometimes swims. 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  <w:r w:rsidRPr="00EA2D4D">
        <w:rPr>
          <w:rFonts w:ascii="Helvatica" w:hAnsi="Helvatica" w:cs="Helvatica"/>
          <w:color w:val="000000"/>
          <w:sz w:val="20"/>
          <w:szCs w:val="20"/>
        </w:rPr>
        <w:t xml:space="preserve"> </w:t>
      </w:r>
      <w:r>
        <w:rPr>
          <w:rFonts w:ascii="Helvatica" w:hAnsi="Helvatica" w:cs="Helvatica"/>
          <w:color w:val="000000"/>
          <w:sz w:val="20"/>
          <w:szCs w:val="20"/>
        </w:rPr>
        <w:t xml:space="preserve">                    </w:t>
      </w:r>
      <w:r w:rsidRPr="000B4D5B">
        <w:rPr>
          <w:rFonts w:ascii="Helvatica" w:hAnsi="Helvatica" w:cs="Helvatica"/>
          <w:color w:val="000000"/>
          <w:sz w:val="20"/>
          <w:szCs w:val="20"/>
        </w:rPr>
        <w:t xml:space="preserve">Kenan always rides a motorbike. 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</w:p>
    <w:p w:rsidR="002956C5" w:rsidRPr="000B4D5B" w:rsidRDefault="002956C5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Naz often swims. 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  <w:r>
        <w:rPr>
          <w:rFonts w:ascii="Helvatica" w:hAnsi="Helvatica" w:cs="Helvatica"/>
          <w:color w:val="000000"/>
          <w:sz w:val="20"/>
          <w:szCs w:val="20"/>
        </w:rPr>
        <w:t xml:space="preserve">                    </w:t>
      </w:r>
      <w:r w:rsidRPr="00EA2D4D">
        <w:rPr>
          <w:rFonts w:ascii="Helvatica" w:hAnsi="Helvatica" w:cs="Helvatica"/>
          <w:color w:val="000000"/>
          <w:sz w:val="20"/>
          <w:szCs w:val="20"/>
        </w:rPr>
        <w:t xml:space="preserve"> </w:t>
      </w:r>
      <w:r w:rsidRPr="000B4D5B">
        <w:rPr>
          <w:rFonts w:ascii="Helvatica" w:hAnsi="Helvatica" w:cs="Helvatica"/>
          <w:color w:val="000000"/>
          <w:sz w:val="20"/>
          <w:szCs w:val="20"/>
        </w:rPr>
        <w:t>İpek and Deniz usually play volleyball.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 xml:space="preserve"> _________</w:t>
      </w:r>
    </w:p>
    <w:p w:rsidR="002956C5" w:rsidRDefault="002956C5" w:rsidP="002E52F0">
      <w:pPr>
        <w:pStyle w:val="NoSpacing"/>
        <w:spacing w:line="360" w:lineRule="auto"/>
        <w:rPr>
          <w:u w:val="single"/>
          <w:lang w:val="en-US" w:eastAsia="tr-TR"/>
        </w:rPr>
      </w:pPr>
    </w:p>
    <w:p w:rsidR="002956C5" w:rsidRPr="002E52F0" w:rsidRDefault="002956C5" w:rsidP="002E52F0">
      <w:pPr>
        <w:pStyle w:val="NoSpacing"/>
        <w:spacing w:line="360" w:lineRule="auto"/>
        <w:rPr>
          <w:i/>
          <w:u w:val="single"/>
        </w:rPr>
      </w:pPr>
      <w:r w:rsidRPr="00EA2D4D">
        <w:rPr>
          <w:u w:val="single"/>
          <w:lang w:val="en-US" w:eastAsia="tr-TR"/>
        </w:rPr>
        <w:t>Fill in the blanks with the comparative form (-er than / more ….</w:t>
      </w:r>
      <w:r>
        <w:rPr>
          <w:u w:val="single"/>
          <w:lang w:val="en-US" w:eastAsia="tr-TR"/>
        </w:rPr>
        <w:t>. than) of the given adjectives (22)</w:t>
      </w:r>
    </w:p>
    <w:p w:rsidR="002956C5" w:rsidRPr="00EA2D4D" w:rsidRDefault="002956C5" w:rsidP="002E52F0">
      <w:pPr>
        <w:pStyle w:val="NoSpacing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1.  Eating junk food is  …………………………………………………than  eating vegetables.(bad)</w:t>
      </w:r>
    </w:p>
    <w:p w:rsidR="002956C5" w:rsidRPr="00EA2D4D" w:rsidRDefault="002956C5" w:rsidP="002E52F0">
      <w:pPr>
        <w:pStyle w:val="NoSpacing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2.  Learning Chinese is ……………………………………………………… than  learning English. (difficult)</w:t>
      </w:r>
    </w:p>
    <w:p w:rsidR="002956C5" w:rsidRPr="00EA2D4D" w:rsidRDefault="002956C5" w:rsidP="002E52F0">
      <w:pPr>
        <w:pStyle w:val="NoSpacing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3.  İstanbul is  ……………………………………………………… than Antalya. (crowded)</w:t>
      </w:r>
    </w:p>
    <w:p w:rsidR="002956C5" w:rsidRPr="00EA2D4D" w:rsidRDefault="002956C5" w:rsidP="002E52F0">
      <w:pPr>
        <w:pStyle w:val="NoSpacing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4.  Today traffic  is ………………………………………………than yesterday. (busy)</w:t>
      </w:r>
    </w:p>
    <w:p w:rsidR="002956C5" w:rsidRPr="00EA2D4D" w:rsidRDefault="002956C5" w:rsidP="002E52F0">
      <w:pPr>
        <w:pStyle w:val="NoSpacing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5.  An armchair is ……………………………………………………. than a chair. (comfortable)</w:t>
      </w:r>
    </w:p>
    <w:p w:rsidR="002956C5" w:rsidRPr="00EA2D4D" w:rsidRDefault="002956C5" w:rsidP="002E52F0">
      <w:pPr>
        <w:pStyle w:val="NoSpacing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6.  Kızılırmak is  …………………………………………………….. than Manavgat River. ( large )</w:t>
      </w:r>
    </w:p>
    <w:p w:rsidR="002956C5" w:rsidRPr="00EA2D4D" w:rsidRDefault="002956C5" w:rsidP="002E52F0">
      <w:pPr>
        <w:pStyle w:val="NoSpacing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7.  The weather today is ……………………………………………….than the weather yesterday. (good)</w:t>
      </w:r>
    </w:p>
    <w:p w:rsidR="002956C5" w:rsidRPr="00EA2D4D" w:rsidRDefault="002956C5" w:rsidP="002E52F0">
      <w:pPr>
        <w:pStyle w:val="NoSpacing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8.  Nur  is ……………………………………………………………………..than  Ivana . (fat)</w:t>
      </w:r>
    </w:p>
    <w:p w:rsidR="002956C5" w:rsidRPr="00EA2D4D" w:rsidRDefault="002956C5" w:rsidP="002E52F0">
      <w:pPr>
        <w:pStyle w:val="NoSpacing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9.  Ferrari is …………………………………………………………….. than Renault. (expensive) </w:t>
      </w:r>
    </w:p>
    <w:p w:rsidR="002956C5" w:rsidRPr="00EA2D4D" w:rsidRDefault="002956C5" w:rsidP="002E52F0">
      <w:pPr>
        <w:pStyle w:val="NoSpacing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10. Cheetah is …………………………………………………………...than  Lion. (fast)</w:t>
      </w:r>
    </w:p>
    <w:p w:rsidR="002956C5" w:rsidRPr="00EA2D4D" w:rsidRDefault="002956C5" w:rsidP="002E52F0">
      <w:pPr>
        <w:pStyle w:val="NoSpacing"/>
        <w:spacing w:line="360" w:lineRule="auto"/>
        <w:rPr>
          <w:sz w:val="20"/>
          <w:szCs w:val="20"/>
          <w:lang w:val="en-US" w:eastAsia="tr-TR"/>
        </w:rPr>
      </w:pPr>
      <w:r>
        <w:rPr>
          <w:lang w:eastAsia="tr-TR"/>
        </w:rPr>
        <w:t xml:space="preserve">11) </w:t>
      </w:r>
      <w:r w:rsidRPr="00EA2D4D">
        <w:rPr>
          <w:lang w:eastAsia="tr-TR"/>
        </w:rPr>
        <w:t xml:space="preserve">My shoes are   </w:t>
      </w:r>
      <w:r w:rsidRPr="00EA2D4D">
        <w:rPr>
          <w:i/>
          <w:lang w:eastAsia="tr-TR"/>
        </w:rPr>
        <w:t>…………………………………………………………..</w:t>
      </w:r>
      <w:r w:rsidRPr="00EA2D4D">
        <w:rPr>
          <w:lang w:eastAsia="tr-TR"/>
        </w:rPr>
        <w:t xml:space="preserve">than yours. (big)  </w:t>
      </w:r>
    </w:p>
    <w:p w:rsidR="002956C5" w:rsidRPr="00EA2D4D" w:rsidRDefault="002956C5" w:rsidP="00EA2D4D">
      <w:pPr>
        <w:pStyle w:val="NoSpacing"/>
        <w:rPr>
          <w:rFonts w:cs="TimesNewRoman"/>
          <w:sz w:val="20"/>
          <w:szCs w:val="20"/>
          <w:lang w:val="en-US" w:eastAsia="tr-TR"/>
        </w:rPr>
      </w:pPr>
    </w:p>
    <w:p w:rsidR="002956C5" w:rsidRDefault="002956C5" w:rsidP="002E52F0">
      <w:pPr>
        <w:autoSpaceDE w:val="0"/>
        <w:autoSpaceDN w:val="0"/>
        <w:adjustRightInd w:val="0"/>
        <w:spacing w:after="0" w:line="360" w:lineRule="auto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autoSpaceDE w:val="0"/>
        <w:autoSpaceDN w:val="0"/>
        <w:adjustRightInd w:val="0"/>
        <w:spacing w:after="0" w:line="360" w:lineRule="auto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autoSpaceDE w:val="0"/>
        <w:autoSpaceDN w:val="0"/>
        <w:adjustRightInd w:val="0"/>
        <w:spacing w:after="0" w:line="360" w:lineRule="auto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AD4AFF">
      <w:pPr>
        <w:jc w:val="both"/>
        <w:rPr>
          <w:rFonts w:ascii="Comic Sans MS" w:hAnsi="Comic Sans MS"/>
          <w:b/>
          <w:sz w:val="18"/>
          <w:szCs w:val="18"/>
        </w:rPr>
        <w:sectPr w:rsidR="002956C5" w:rsidSect="007462FE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:rsidR="002956C5" w:rsidRPr="002E52F0" w:rsidRDefault="002956C5" w:rsidP="00AD4AFF">
      <w:pPr>
        <w:pStyle w:val="NoSpacing"/>
        <w:rPr>
          <w:u w:val="single"/>
        </w:rPr>
      </w:pPr>
      <w:r w:rsidRPr="002E52F0">
        <w:rPr>
          <w:u w:val="single"/>
        </w:rPr>
        <w:t xml:space="preserve">G) Choose The Correct </w:t>
      </w:r>
      <w:r>
        <w:rPr>
          <w:u w:val="single"/>
        </w:rPr>
        <w:t xml:space="preserve">One (36) </w:t>
      </w:r>
    </w:p>
    <w:p w:rsidR="002956C5" w:rsidRPr="00A557F0" w:rsidRDefault="002956C5" w:rsidP="00AD4AFF">
      <w:pPr>
        <w:pStyle w:val="NoSpacing"/>
        <w:rPr>
          <w:rFonts w:cs="YSKZIE+Chalkduster"/>
          <w:color w:val="000000"/>
        </w:rPr>
      </w:pPr>
      <w:r>
        <w:rPr>
          <w:noProof/>
          <w:lang w:eastAsia="tr-TR"/>
        </w:rPr>
        <w:pict>
          <v:shape id="Resim 26" o:spid="_x0000_s1041" type="#_x0000_t75" alt="https://encrypted-tbn3.gstatic.com/images?q=tbn:ANd9GcSJECGWufPENZTG9YeJ2jDrxuyQlVJ0OG31Ud0erEaN2qHsQ5gM4Q" style="position:absolute;margin-left:209.25pt;margin-top:2.3pt;width:45.4pt;height:65.95pt;z-index:251655680;visibility:visible">
            <v:imagedata r:id="rId12" o:title=""/>
          </v:shape>
        </w:pict>
      </w:r>
    </w:p>
    <w:p w:rsidR="002956C5" w:rsidRPr="00A557F0" w:rsidRDefault="002956C5" w:rsidP="00AD4AFF">
      <w:pPr>
        <w:pStyle w:val="NoSpacing"/>
        <w:rPr>
          <w:rFonts w:cs="Chalkboard"/>
          <w:color w:val="000000"/>
        </w:rPr>
      </w:pPr>
      <w:r>
        <w:rPr>
          <w:rFonts w:cs="Chalkboard"/>
          <w:color w:val="000000"/>
        </w:rPr>
        <w:t xml:space="preserve">1) </w:t>
      </w:r>
      <w:r w:rsidRPr="00A557F0">
        <w:rPr>
          <w:rFonts w:cs="Chalkboard"/>
          <w:color w:val="000000"/>
        </w:rPr>
        <w:t xml:space="preserve">What kind of sports does </w:t>
      </w:r>
    </w:p>
    <w:p w:rsidR="002956C5" w:rsidRDefault="002956C5" w:rsidP="00AD4AFF">
      <w:pPr>
        <w:pStyle w:val="NoSpacing"/>
        <w:rPr>
          <w:rFonts w:cs="Chalkboard"/>
          <w:color w:val="000000"/>
        </w:rPr>
      </w:pPr>
      <w:r w:rsidRPr="00A557F0">
        <w:rPr>
          <w:rFonts w:cs="Chalkboard"/>
          <w:color w:val="000000"/>
        </w:rPr>
        <w:t>Serena Williams do?</w:t>
      </w:r>
    </w:p>
    <w:p w:rsidR="002956C5" w:rsidRPr="00A557F0" w:rsidRDefault="002956C5" w:rsidP="00AD4AFF">
      <w:pPr>
        <w:pStyle w:val="NoSpacing"/>
        <w:rPr>
          <w:rFonts w:cs="Chalkboard"/>
          <w:color w:val="000000"/>
        </w:rPr>
      </w:pPr>
    </w:p>
    <w:p w:rsidR="002956C5" w:rsidRPr="00A557F0" w:rsidRDefault="002956C5" w:rsidP="00AD4AFF">
      <w:pPr>
        <w:pStyle w:val="NoSpacing"/>
        <w:rPr>
          <w:rFonts w:cs="Chalkboard"/>
          <w:color w:val="000000"/>
        </w:rPr>
      </w:pPr>
      <w:r w:rsidRPr="00A557F0">
        <w:rPr>
          <w:rFonts w:cs="Chalkboard"/>
          <w:color w:val="000000"/>
        </w:rPr>
        <w:t xml:space="preserve"> a) Volleyball </w:t>
      </w:r>
      <w:r>
        <w:rPr>
          <w:rFonts w:cs="Chalkboard"/>
          <w:color w:val="000000"/>
        </w:rPr>
        <w:t xml:space="preserve">          </w:t>
      </w:r>
      <w:r w:rsidRPr="00A557F0">
        <w:rPr>
          <w:rFonts w:cs="Chalkboard"/>
          <w:color w:val="000000"/>
        </w:rPr>
        <w:t xml:space="preserve">  c) Table tennis</w:t>
      </w:r>
    </w:p>
    <w:p w:rsidR="002956C5" w:rsidRPr="00A557F0" w:rsidRDefault="002956C5" w:rsidP="00AD4AFF">
      <w:pPr>
        <w:pStyle w:val="NoSpacing"/>
        <w:rPr>
          <w:rFonts w:cs="Chalkboard"/>
          <w:color w:val="000000"/>
        </w:rPr>
      </w:pPr>
      <w:r>
        <w:rPr>
          <w:rFonts w:cs="Chalkboard"/>
          <w:color w:val="000000"/>
        </w:rPr>
        <w:t xml:space="preserve"> </w:t>
      </w:r>
      <w:r w:rsidRPr="00A557F0">
        <w:rPr>
          <w:rFonts w:cs="Chalkboard"/>
          <w:color w:val="000000"/>
        </w:rPr>
        <w:t xml:space="preserve">b) Tennis   </w:t>
      </w:r>
      <w:r>
        <w:rPr>
          <w:rFonts w:cs="Chalkboard"/>
          <w:color w:val="000000"/>
        </w:rPr>
        <w:t xml:space="preserve">    </w:t>
      </w:r>
      <w:r w:rsidRPr="00A557F0">
        <w:rPr>
          <w:rFonts w:cs="Chalkboard"/>
          <w:color w:val="000000"/>
        </w:rPr>
        <w:t xml:space="preserve">  </w:t>
      </w:r>
      <w:r>
        <w:rPr>
          <w:rFonts w:cs="Chalkboard"/>
          <w:color w:val="000000"/>
        </w:rPr>
        <w:t xml:space="preserve">       </w:t>
      </w:r>
      <w:r w:rsidRPr="00A557F0">
        <w:rPr>
          <w:rFonts w:cs="Chalkboard"/>
          <w:color w:val="000000"/>
        </w:rPr>
        <w:t xml:space="preserve"> d) Basketball</w:t>
      </w:r>
    </w:p>
    <w:p w:rsidR="002956C5" w:rsidRDefault="002956C5" w:rsidP="00D90000">
      <w:pPr>
        <w:pStyle w:val="NoSpacing"/>
      </w:pPr>
    </w:p>
    <w:p w:rsidR="002956C5" w:rsidRPr="008B5F4F" w:rsidRDefault="002956C5" w:rsidP="00D90000">
      <w:pPr>
        <w:pStyle w:val="NoSpacing"/>
      </w:pPr>
      <w:r>
        <w:t xml:space="preserve">2) </w:t>
      </w:r>
      <w:r w:rsidRPr="008B5F4F">
        <w:t xml:space="preserve">Which one is a </w:t>
      </w:r>
      <w:r>
        <w:t>reptile</w:t>
      </w:r>
      <w:r w:rsidRPr="008B5F4F">
        <w:t>?</w:t>
      </w:r>
    </w:p>
    <w:p w:rsidR="002956C5" w:rsidRDefault="002956C5" w:rsidP="00D90000">
      <w:pPr>
        <w:pStyle w:val="NoSpacing"/>
      </w:pPr>
    </w:p>
    <w:p w:rsidR="002956C5" w:rsidRPr="00BC5285" w:rsidRDefault="002956C5" w:rsidP="00D90000">
      <w:pPr>
        <w:pStyle w:val="NoSpacing"/>
      </w:pPr>
      <w:r w:rsidRPr="008B5F4F">
        <w:t>a)</w:t>
      </w:r>
      <w:r>
        <w:t xml:space="preserve">  tiger    b) elephant     c) wolf</w:t>
      </w:r>
      <w:r>
        <w:tab/>
        <w:t xml:space="preserve">      d) crocodile</w:t>
      </w:r>
      <w:r>
        <w:rPr>
          <w:rFonts w:ascii="Helvatica" w:hAnsi="Helvatica" w:cs="Helvatica"/>
          <w:color w:val="000000"/>
          <w:sz w:val="20"/>
          <w:szCs w:val="20"/>
        </w:rPr>
        <w:t xml:space="preserve">   </w:t>
      </w:r>
    </w:p>
    <w:p w:rsidR="002956C5" w:rsidRPr="00A557F0" w:rsidRDefault="002956C5" w:rsidP="00AD4AFF">
      <w:pPr>
        <w:pStyle w:val="NoSpacing"/>
        <w:rPr>
          <w:rFonts w:cs="Chalkboard"/>
          <w:color w:val="000000"/>
        </w:rPr>
      </w:pPr>
    </w:p>
    <w:p w:rsidR="002956C5" w:rsidRPr="00A557F0" w:rsidRDefault="002956C5" w:rsidP="00AD4AFF">
      <w:pPr>
        <w:pStyle w:val="NoSpacing"/>
      </w:pPr>
      <w:r w:rsidRPr="00A557F0">
        <w:t xml:space="preserve">3) Eşleştirmelerden Hangisi </w:t>
      </w:r>
      <w:r w:rsidRPr="00A557F0">
        <w:rPr>
          <w:i/>
          <w:u w:val="single"/>
        </w:rPr>
        <w:t>Yanlıştır</w:t>
      </w:r>
      <w:r w:rsidRPr="00A557F0">
        <w:t>?</w:t>
      </w:r>
    </w:p>
    <w:p w:rsidR="002956C5" w:rsidRPr="00A557F0" w:rsidRDefault="002956C5" w:rsidP="00AD4AFF">
      <w:pPr>
        <w:pStyle w:val="NoSpacing"/>
      </w:pPr>
      <w:r w:rsidRPr="00A557F0">
        <w:t xml:space="preserve"> a) Indoor sports =    gymnastics       </w:t>
      </w:r>
    </w:p>
    <w:p w:rsidR="002956C5" w:rsidRPr="00A557F0" w:rsidRDefault="002956C5" w:rsidP="00AD4AFF">
      <w:pPr>
        <w:pStyle w:val="NoSpacing"/>
      </w:pPr>
      <w:r w:rsidRPr="00A557F0">
        <w:t xml:space="preserve"> b) </w:t>
      </w:r>
      <w:r>
        <w:t>Outdoor sports  = football</w:t>
      </w:r>
      <w:r w:rsidRPr="00A557F0">
        <w:t xml:space="preserve">    </w:t>
      </w:r>
    </w:p>
    <w:p w:rsidR="002956C5" w:rsidRPr="00A557F0" w:rsidRDefault="002956C5" w:rsidP="00AD4AFF">
      <w:pPr>
        <w:pStyle w:val="NoSpacing"/>
      </w:pPr>
      <w:r w:rsidRPr="00A557F0">
        <w:t xml:space="preserve"> c) Individual sports =  volleyball    </w:t>
      </w:r>
    </w:p>
    <w:p w:rsidR="002956C5" w:rsidRPr="00A557F0" w:rsidRDefault="002956C5" w:rsidP="00AD4AFF">
      <w:pPr>
        <w:pStyle w:val="NoSpacing"/>
      </w:pPr>
      <w:r w:rsidRPr="00A557F0">
        <w:t xml:space="preserve"> d) Team sports = basketball    </w:t>
      </w:r>
    </w:p>
    <w:p w:rsidR="002956C5" w:rsidRPr="00A557F0" w:rsidRDefault="002956C5" w:rsidP="00AD4AFF">
      <w:pPr>
        <w:pStyle w:val="NoSpacing"/>
      </w:pPr>
      <w:r w:rsidRPr="00A557F0">
        <w:t xml:space="preserve"> </w:t>
      </w:r>
    </w:p>
    <w:p w:rsidR="002956C5" w:rsidRPr="00A557F0" w:rsidRDefault="002956C5" w:rsidP="00AD4AFF">
      <w:pPr>
        <w:pStyle w:val="NoSpacing"/>
      </w:pPr>
      <w:r w:rsidRPr="00A557F0">
        <w:rPr>
          <w:lang w:eastAsia="tr-TR"/>
        </w:rPr>
        <w:t xml:space="preserve">4)  Ali </w:t>
      </w:r>
      <w:r>
        <w:rPr>
          <w:lang w:eastAsia="tr-TR"/>
        </w:rPr>
        <w:t xml:space="preserve">  </w:t>
      </w:r>
      <w:r w:rsidRPr="00A557F0">
        <w:rPr>
          <w:lang w:eastAsia="tr-TR"/>
        </w:rPr>
        <w:t xml:space="preserve">: </w:t>
      </w:r>
      <w:r w:rsidRPr="00A557F0">
        <w:rPr>
          <w:u w:val="single"/>
        </w:rPr>
        <w:t>How often</w:t>
      </w:r>
      <w:r w:rsidRPr="00A557F0">
        <w:t xml:space="preserve"> does Neymar train?</w:t>
      </w:r>
    </w:p>
    <w:p w:rsidR="002956C5" w:rsidRPr="00A557F0" w:rsidRDefault="002956C5" w:rsidP="00AD4AFF">
      <w:pPr>
        <w:pStyle w:val="NoSpacing"/>
      </w:pPr>
      <w:r w:rsidRPr="00A557F0">
        <w:rPr>
          <w:lang w:eastAsia="tr-TR"/>
        </w:rPr>
        <w:t>Koray :</w:t>
      </w:r>
      <w:r w:rsidRPr="00A557F0">
        <w:t xml:space="preserve">  He trains ____________. </w:t>
      </w:r>
    </w:p>
    <w:p w:rsidR="002956C5" w:rsidRPr="00A557F0" w:rsidRDefault="002956C5" w:rsidP="00AD4AFF">
      <w:pPr>
        <w:pStyle w:val="NoSpacing"/>
      </w:pPr>
      <w:r w:rsidRPr="00A557F0">
        <w:t xml:space="preserve"> </w:t>
      </w:r>
    </w:p>
    <w:p w:rsidR="002956C5" w:rsidRPr="00A557F0" w:rsidRDefault="002956C5" w:rsidP="00AD4AFF">
      <w:pPr>
        <w:pStyle w:val="NoSpacing"/>
      </w:pPr>
      <w:r w:rsidRPr="00A557F0">
        <w:t xml:space="preserve"> a) last week               c) five days in a week            </w:t>
      </w:r>
    </w:p>
    <w:p w:rsidR="002956C5" w:rsidRDefault="002956C5" w:rsidP="00AD4AFF">
      <w:pPr>
        <w:pStyle w:val="NoSpacing"/>
      </w:pPr>
      <w:r w:rsidRPr="00A557F0">
        <w:t xml:space="preserve"> b) in Barcelona        </w:t>
      </w:r>
      <w:r>
        <w:t xml:space="preserve">    </w:t>
      </w:r>
      <w:r w:rsidRPr="00A557F0">
        <w:t xml:space="preserve">d) tomorrow </w:t>
      </w:r>
    </w:p>
    <w:p w:rsidR="002956C5" w:rsidRPr="00A557F0" w:rsidRDefault="002956C5" w:rsidP="00AD4AFF">
      <w:pPr>
        <w:pStyle w:val="NoSpacing"/>
      </w:pPr>
    </w:p>
    <w:p w:rsidR="002956C5" w:rsidRPr="008B5F4F" w:rsidRDefault="002956C5" w:rsidP="00E113B5">
      <w:pPr>
        <w:pStyle w:val="NoSpacing"/>
      </w:pPr>
      <w:r w:rsidRPr="00A557F0">
        <w:t xml:space="preserve">5) </w:t>
      </w:r>
      <w:r w:rsidRPr="008B5F4F">
        <w:t xml:space="preserve">Which one </w:t>
      </w:r>
      <w:r>
        <w:t>lives in arctic</w:t>
      </w:r>
      <w:r w:rsidRPr="008B5F4F">
        <w:t>?</w:t>
      </w:r>
    </w:p>
    <w:p w:rsidR="002956C5" w:rsidRPr="00E113B5" w:rsidRDefault="002956C5" w:rsidP="00AD4AFF">
      <w:pPr>
        <w:pStyle w:val="NoSpacing"/>
      </w:pPr>
      <w:r w:rsidRPr="008B5F4F">
        <w:t>a)</w:t>
      </w:r>
      <w:r>
        <w:t xml:space="preserve">  penguin</w:t>
      </w:r>
      <w:r w:rsidRPr="008B5F4F">
        <w:tab/>
        <w:t xml:space="preserve">b) </w:t>
      </w:r>
      <w:r>
        <w:t>horse         c) giraffe</w:t>
      </w:r>
      <w:r>
        <w:tab/>
        <w:t xml:space="preserve">       </w:t>
      </w:r>
      <w:r w:rsidRPr="008B5F4F">
        <w:t xml:space="preserve">d) </w:t>
      </w:r>
      <w:r>
        <w:t>hippo</w:t>
      </w:r>
      <w:r>
        <w:br/>
      </w:r>
    </w:p>
    <w:p w:rsidR="002956C5" w:rsidRPr="00A557F0" w:rsidRDefault="002956C5" w:rsidP="00AD4AFF">
      <w:pPr>
        <w:pStyle w:val="NoSpacing"/>
        <w:rPr>
          <w:rFonts w:cs="Arial"/>
          <w:lang w:val="en-US"/>
        </w:rPr>
      </w:pPr>
      <w:r w:rsidRPr="00A557F0">
        <w:rPr>
          <w:rFonts w:cs="Arial"/>
          <w:bCs/>
          <w:lang w:val="en-US"/>
        </w:rPr>
        <w:t>6)</w:t>
      </w:r>
      <w:r w:rsidRPr="00A557F0">
        <w:rPr>
          <w:rFonts w:cs="Arial"/>
          <w:lang w:val="en-US"/>
        </w:rPr>
        <w:t xml:space="preserve"> My father </w:t>
      </w:r>
      <w:r w:rsidRPr="002D13DE">
        <w:rPr>
          <w:rFonts w:cs="Arial"/>
          <w:i/>
          <w:u w:val="single"/>
          <w:lang w:val="en-US"/>
        </w:rPr>
        <w:t>went</w:t>
      </w:r>
      <w:r w:rsidRPr="00A557F0">
        <w:rPr>
          <w:rFonts w:cs="Arial"/>
          <w:lang w:val="en-US"/>
        </w:rPr>
        <w:t xml:space="preserve"> to work …………</w:t>
      </w:r>
      <w:r>
        <w:rPr>
          <w:rFonts w:cs="Arial"/>
          <w:lang w:val="en-US"/>
        </w:rPr>
        <w:t>….</w:t>
      </w:r>
      <w:r w:rsidRPr="00A557F0">
        <w:rPr>
          <w:rFonts w:cs="Arial"/>
          <w:lang w:val="en-US"/>
        </w:rPr>
        <w:t>….</w:t>
      </w:r>
    </w:p>
    <w:p w:rsidR="002956C5" w:rsidRPr="00A557F0" w:rsidRDefault="002956C5" w:rsidP="00AD4AFF">
      <w:pPr>
        <w:pStyle w:val="NoSpacing"/>
        <w:rPr>
          <w:rFonts w:cs="Arial"/>
          <w:bCs/>
          <w:lang w:val="en-US"/>
        </w:rPr>
      </w:pPr>
      <w:r w:rsidRPr="00A557F0">
        <w:rPr>
          <w:rFonts w:cs="Arial"/>
          <w:bCs/>
          <w:lang w:val="en-US"/>
        </w:rPr>
        <w:t xml:space="preserve">     a) two hours ago       c) next week</w:t>
      </w:r>
      <w:r w:rsidRPr="00A557F0">
        <w:rPr>
          <w:rFonts w:cs="Arial"/>
          <w:bCs/>
          <w:lang w:val="en-US"/>
        </w:rPr>
        <w:tab/>
        <w:t xml:space="preserve">    </w:t>
      </w:r>
    </w:p>
    <w:p w:rsidR="002956C5" w:rsidRPr="00A557F0" w:rsidRDefault="002956C5" w:rsidP="00AD4AFF">
      <w:pPr>
        <w:pStyle w:val="NoSpacing"/>
        <w:rPr>
          <w:rFonts w:cs="Arial"/>
          <w:lang w:val="en-US"/>
        </w:rPr>
      </w:pPr>
      <w:r w:rsidRPr="00A557F0">
        <w:rPr>
          <w:rFonts w:cs="Arial"/>
          <w:bCs/>
          <w:lang w:val="en-US"/>
        </w:rPr>
        <w:t xml:space="preserve">     b)</w:t>
      </w:r>
      <w:r>
        <w:rPr>
          <w:rFonts w:cs="Arial"/>
          <w:lang w:val="en-US"/>
        </w:rPr>
        <w:t xml:space="preserve"> now                        </w:t>
      </w:r>
      <w:r w:rsidRPr="00A557F0">
        <w:rPr>
          <w:rFonts w:cs="Arial"/>
          <w:bCs/>
          <w:lang w:val="en-US"/>
        </w:rPr>
        <w:t>d) tomorrow</w:t>
      </w:r>
      <w:r w:rsidRPr="00A557F0">
        <w:rPr>
          <w:rFonts w:cs="Arial"/>
          <w:lang w:val="en-US"/>
        </w:rPr>
        <w:t xml:space="preserve"> </w:t>
      </w:r>
    </w:p>
    <w:p w:rsidR="002956C5" w:rsidRPr="000B4D5B" w:rsidRDefault="002956C5" w:rsidP="00AD4AFF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Pr="00D90000" w:rsidRDefault="002956C5" w:rsidP="00AD4AFF">
      <w:pPr>
        <w:pStyle w:val="NoSpacing"/>
        <w:rPr>
          <w:noProof/>
          <w:lang w:eastAsia="tr-TR"/>
        </w:rPr>
      </w:pPr>
      <w:r w:rsidRPr="00D90000">
        <w:rPr>
          <w:noProof/>
          <w:lang w:eastAsia="tr-TR"/>
        </w:rPr>
        <w:t xml:space="preserve">7) Tarihlerin okunuşu hangi şıkta </w:t>
      </w:r>
      <w:r w:rsidRPr="00D90000">
        <w:rPr>
          <w:i/>
          <w:noProof/>
          <w:u w:val="single"/>
          <w:lang w:eastAsia="tr-TR"/>
        </w:rPr>
        <w:t>yanlış</w:t>
      </w:r>
      <w:r w:rsidRPr="00D90000">
        <w:rPr>
          <w:noProof/>
          <w:lang w:eastAsia="tr-TR"/>
        </w:rPr>
        <w:t xml:space="preserve"> verilmiştir?</w:t>
      </w:r>
    </w:p>
    <w:p w:rsidR="002956C5" w:rsidRPr="00D90000" w:rsidRDefault="002956C5" w:rsidP="00AD4AFF">
      <w:pPr>
        <w:pStyle w:val="NoSpacing"/>
      </w:pPr>
      <w:r w:rsidRPr="00D90000">
        <w:t xml:space="preserve"> a) 23rd April =    the twenty third of April       </w:t>
      </w:r>
    </w:p>
    <w:p w:rsidR="002956C5" w:rsidRPr="00D90000" w:rsidRDefault="002956C5" w:rsidP="00AD4AFF">
      <w:pPr>
        <w:pStyle w:val="NoSpacing"/>
      </w:pPr>
      <w:r w:rsidRPr="00D90000">
        <w:t xml:space="preserve"> b) 31st May  = the  thirty onest of May       </w:t>
      </w:r>
    </w:p>
    <w:p w:rsidR="002956C5" w:rsidRPr="00D90000" w:rsidRDefault="002956C5" w:rsidP="00AD4AFF">
      <w:pPr>
        <w:pStyle w:val="NoSpacing"/>
      </w:pPr>
      <w:r w:rsidRPr="00D90000">
        <w:t xml:space="preserve"> c) 12th March =  the twelfth  of March</w:t>
      </w:r>
    </w:p>
    <w:p w:rsidR="002956C5" w:rsidRPr="00A557F0" w:rsidRDefault="002956C5" w:rsidP="00AD4AFF">
      <w:pPr>
        <w:pStyle w:val="NoSpacing"/>
      </w:pPr>
      <w:r w:rsidRPr="00D90000">
        <w:t xml:space="preserve"> d) 20th January = the twentieth of January</w:t>
      </w:r>
      <w:r w:rsidRPr="00A557F0">
        <w:t xml:space="preserve">    </w:t>
      </w:r>
    </w:p>
    <w:p w:rsidR="002956C5" w:rsidRPr="00A557F0" w:rsidRDefault="002956C5" w:rsidP="00AD4AFF">
      <w:pPr>
        <w:pStyle w:val="NoSpacing"/>
      </w:pPr>
    </w:p>
    <w:p w:rsidR="002956C5" w:rsidRPr="00A557F0" w:rsidRDefault="002956C5" w:rsidP="00AD4AFF">
      <w:pPr>
        <w:pStyle w:val="NoSpacing"/>
        <w:rPr>
          <w:rFonts w:cs="Arial"/>
          <w:bCs/>
          <w:lang w:val="en-US"/>
        </w:rPr>
      </w:pPr>
      <w:r w:rsidRPr="00A557F0">
        <w:rPr>
          <w:rFonts w:cs="Arial"/>
          <w:b/>
          <w:bCs/>
          <w:lang w:val="en-US"/>
        </w:rPr>
        <w:t>8)</w:t>
      </w:r>
      <w:r w:rsidRPr="00A557F0">
        <w:rPr>
          <w:rFonts w:cs="Arial"/>
          <w:bCs/>
          <w:lang w:val="en-US"/>
        </w:rPr>
        <w:t xml:space="preserve"> Resim ve kelime eşleşmelerinden </w:t>
      </w:r>
      <w:r w:rsidRPr="00A557F0">
        <w:rPr>
          <w:rFonts w:cs="Arial"/>
          <w:b/>
          <w:bCs/>
          <w:i/>
          <w:u w:val="single"/>
          <w:lang w:val="en-US"/>
        </w:rPr>
        <w:t>yanlış</w:t>
      </w:r>
      <w:r>
        <w:rPr>
          <w:rFonts w:cs="Arial"/>
          <w:bCs/>
          <w:lang w:val="en-US"/>
        </w:rPr>
        <w:t xml:space="preserve"> olanı</w:t>
      </w:r>
      <w:r w:rsidRPr="00A557F0">
        <w:rPr>
          <w:rFonts w:cs="Arial"/>
          <w:bCs/>
          <w:lang w:val="en-US"/>
        </w:rPr>
        <w:t>işaretleyiniz.</w:t>
      </w:r>
    </w:p>
    <w:p w:rsidR="002956C5" w:rsidRPr="00A557F0" w:rsidRDefault="002956C5" w:rsidP="00AD4AFF">
      <w:pPr>
        <w:pStyle w:val="NoSpacing"/>
        <w:rPr>
          <w:rFonts w:cs="Arial"/>
          <w:b/>
          <w:bCs/>
          <w:lang w:val="en-US"/>
        </w:rPr>
      </w:pPr>
      <w:r>
        <w:rPr>
          <w:noProof/>
          <w:lang w:eastAsia="tr-TR"/>
        </w:rPr>
        <w:pict>
          <v:shape id="Resim 28" o:spid="_x0000_s1042" type="#_x0000_t75" style="position:absolute;margin-left:12.35pt;margin-top:1.85pt;width:89.25pt;height:42.75pt;z-index:-251656704;visibility:visible">
            <v:imagedata r:id="rId13" o:title=""/>
          </v:shape>
        </w:pict>
      </w:r>
      <w:r>
        <w:rPr>
          <w:noProof/>
          <w:lang w:eastAsia="tr-TR"/>
        </w:rPr>
        <w:pict>
          <v:shape id="Resim 27" o:spid="_x0000_s1043" type="#_x0000_t75" style="position:absolute;margin-left:166.55pt;margin-top:.65pt;width:83.25pt;height:42.75pt;z-index:-251659776;visibility:visible">
            <v:imagedata r:id="rId14" o:title=""/>
          </v:shape>
        </w:pict>
      </w:r>
      <w:r w:rsidRPr="00A557F0">
        <w:rPr>
          <w:rFonts w:cs="Arial"/>
          <w:b/>
          <w:bCs/>
          <w:lang w:val="en-US"/>
        </w:rPr>
        <w:t>a)</w:t>
      </w:r>
      <w:r w:rsidRPr="00A557F0">
        <w:rPr>
          <w:rFonts w:cs="Arial"/>
          <w:bCs/>
          <w:lang w:val="en-US"/>
        </w:rPr>
        <w:t xml:space="preserve">                                        </w:t>
      </w:r>
      <w:r w:rsidRPr="00A557F0">
        <w:rPr>
          <w:rFonts w:cs="Arial"/>
          <w:b/>
          <w:bCs/>
          <w:lang w:val="en-US"/>
        </w:rPr>
        <w:t>c)</w:t>
      </w:r>
    </w:p>
    <w:p w:rsidR="002956C5" w:rsidRPr="00A557F0" w:rsidRDefault="002956C5" w:rsidP="00AD4AFF">
      <w:pPr>
        <w:pStyle w:val="NoSpacing"/>
        <w:rPr>
          <w:rFonts w:cs="Arial"/>
          <w:bCs/>
          <w:lang w:val="en-US"/>
        </w:rPr>
      </w:pPr>
    </w:p>
    <w:p w:rsidR="002956C5" w:rsidRPr="00A557F0" w:rsidRDefault="002956C5" w:rsidP="00AD4AFF">
      <w:pPr>
        <w:pStyle w:val="NoSpacing"/>
        <w:rPr>
          <w:rFonts w:cs="Arial"/>
          <w:bCs/>
          <w:lang w:val="en-US"/>
        </w:rPr>
      </w:pPr>
    </w:p>
    <w:p w:rsidR="002956C5" w:rsidRDefault="002956C5" w:rsidP="00AD4AFF">
      <w:pPr>
        <w:pStyle w:val="NoSpacing"/>
        <w:rPr>
          <w:rFonts w:cs="Arial"/>
          <w:b/>
          <w:bCs/>
          <w:lang w:val="en-U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44" type="#_x0000_t202" style="position:absolute;margin-left:23.25pt;margin-top:.45pt;width:68.25pt;height:21.7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" stroked="f">
            <v:textbox inset="0,0,0,0">
              <w:txbxContent>
                <w:p w:rsidR="002956C5" w:rsidRPr="00E633D5" w:rsidRDefault="002956C5" w:rsidP="00E113B5">
                  <w:pPr>
                    <w:pStyle w:val="Caption"/>
                    <w:jc w:val="center"/>
                    <w:rPr>
                      <w:rFonts w:ascii="Comic Sans MS" w:hAnsi="Comic Sans MS" w:cs="Helvatica"/>
                      <w:noProof/>
                      <w:color w:val="000000"/>
                      <w:sz w:val="24"/>
                      <w:szCs w:val="24"/>
                    </w:rPr>
                  </w:pPr>
                  <w:r w:rsidRPr="00E633D5">
                    <w:rPr>
                      <w:rFonts w:ascii="Comic Sans MS" w:hAnsi="Comic Sans MS"/>
                      <w:color w:val="auto"/>
                      <w:sz w:val="24"/>
                      <w:szCs w:val="24"/>
                    </w:rPr>
                    <w:t>spectators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3" o:spid="_x0000_s1045" type="#_x0000_t202" style="position:absolute;margin-left:132.05pt;margin-top:.45pt;width:63pt;height:19.2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" stroked="f">
            <v:textbox inset="0,0,0,0">
              <w:txbxContent>
                <w:p w:rsidR="002956C5" w:rsidRPr="00E633D5" w:rsidRDefault="002956C5" w:rsidP="00E113B5">
                  <w:pPr>
                    <w:pStyle w:val="Caption"/>
                    <w:jc w:val="center"/>
                    <w:rPr>
                      <w:rFonts w:ascii="Comic Sans MS" w:hAnsi="Comic Sans MS" w:cs="Helvatica"/>
                      <w:noProof/>
                      <w:color w:val="000000"/>
                      <w:sz w:val="24"/>
                      <w:szCs w:val="24"/>
                    </w:rPr>
                  </w:pPr>
                  <w:r w:rsidRPr="00E633D5">
                    <w:rPr>
                      <w:rFonts w:ascii="Comic Sans MS" w:hAnsi="Comic Sans MS"/>
                      <w:color w:val="auto"/>
                      <w:sz w:val="24"/>
                      <w:szCs w:val="24"/>
                    </w:rPr>
                    <w:t>equipment</w:t>
                  </w:r>
                </w:p>
              </w:txbxContent>
            </v:textbox>
          </v:shape>
        </w:pict>
      </w:r>
    </w:p>
    <w:p w:rsidR="002956C5" w:rsidRDefault="002956C5" w:rsidP="00AD4AFF">
      <w:pPr>
        <w:pStyle w:val="NoSpacing"/>
        <w:rPr>
          <w:rFonts w:cs="Arial"/>
          <w:b/>
          <w:bCs/>
          <w:lang w:val="en-US"/>
        </w:rPr>
      </w:pPr>
    </w:p>
    <w:p w:rsidR="002956C5" w:rsidRPr="00A557F0" w:rsidRDefault="002956C5" w:rsidP="00AD4AFF">
      <w:pPr>
        <w:pStyle w:val="NoSpacing"/>
        <w:rPr>
          <w:rFonts w:cs="Arial"/>
          <w:b/>
          <w:bCs/>
          <w:lang w:val="en-US"/>
        </w:rPr>
      </w:pPr>
      <w:r>
        <w:rPr>
          <w:noProof/>
          <w:lang w:eastAsia="tr-TR"/>
        </w:rPr>
        <w:pict>
          <v:shape id="Resim 30" o:spid="_x0000_s1046" type="#_x0000_t75" style="position:absolute;margin-left:147.1pt;margin-top:.7pt;width:38.25pt;height:35.8pt;z-index:-251658752;visibility:visible">
            <v:imagedata r:id="rId15" o:title=""/>
          </v:shape>
        </w:pict>
      </w:r>
      <w:r>
        <w:rPr>
          <w:noProof/>
          <w:lang w:eastAsia="tr-TR"/>
        </w:rPr>
        <w:pict>
          <v:shape id="Resim 29" o:spid="_x0000_s1047" type="#_x0000_t75" style="position:absolute;margin-left:21.05pt;margin-top:.7pt;width:58.5pt;height:34.25pt;z-index:-251657728;visibility:visible">
            <v:imagedata r:id="rId16" o:title=""/>
          </v:shape>
        </w:pict>
      </w:r>
      <w:r w:rsidRPr="00A557F0">
        <w:rPr>
          <w:rFonts w:cs="Arial"/>
          <w:b/>
          <w:bCs/>
          <w:lang w:val="en-US"/>
        </w:rPr>
        <w:t>b)</w:t>
      </w:r>
      <w:r w:rsidRPr="00A557F0">
        <w:rPr>
          <w:rFonts w:cs="Arial"/>
          <w:bCs/>
          <w:lang w:val="en-US"/>
        </w:rPr>
        <w:t xml:space="preserve">                                         </w:t>
      </w:r>
      <w:r w:rsidRPr="00A557F0">
        <w:rPr>
          <w:rFonts w:cs="Arial"/>
          <w:b/>
          <w:bCs/>
          <w:lang w:val="en-US"/>
        </w:rPr>
        <w:t>d)</w:t>
      </w:r>
    </w:p>
    <w:p w:rsidR="002956C5" w:rsidRPr="00A557F0" w:rsidRDefault="002956C5" w:rsidP="00AD4AFF">
      <w:pPr>
        <w:pStyle w:val="NoSpacing"/>
        <w:rPr>
          <w:b/>
          <w:noProof/>
          <w:lang w:eastAsia="tr-TR"/>
        </w:rPr>
      </w:pPr>
      <w:r>
        <w:rPr>
          <w:noProof/>
          <w:lang w:eastAsia="tr-TR"/>
        </w:rPr>
        <w:pict>
          <v:shape id="Metin Kutusu 25" o:spid="_x0000_s1048" type="#_x0000_t202" style="position:absolute;margin-left:186.05pt;margin-top:1.9pt;width:33.75pt;height:21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" stroked="f">
            <v:textbox inset="0,0,0,0">
              <w:txbxContent>
                <w:p w:rsidR="002956C5" w:rsidRPr="00E633D5" w:rsidRDefault="002956C5" w:rsidP="00E113B5">
                  <w:pPr>
                    <w:pStyle w:val="Caption"/>
                    <w:jc w:val="center"/>
                    <w:rPr>
                      <w:rFonts w:ascii="Comic Sans MS" w:hAnsi="Comic Sans MS" w:cs="Helvatica"/>
                      <w:noProof/>
                      <w:color w:val="auto"/>
                      <w:sz w:val="28"/>
                      <w:szCs w:val="28"/>
                    </w:rPr>
                  </w:pPr>
                  <w:r w:rsidRPr="00E633D5">
                    <w:rPr>
                      <w:rFonts w:ascii="Comic Sans MS" w:hAnsi="Comic Sans MS"/>
                      <w:color w:val="auto"/>
                      <w:sz w:val="28"/>
                      <w:szCs w:val="28"/>
                    </w:rPr>
                    <w:t>cup</w:t>
                  </w:r>
                </w:p>
              </w:txbxContent>
            </v:textbox>
          </v:shape>
        </w:pict>
      </w:r>
    </w:p>
    <w:p w:rsidR="002956C5" w:rsidRPr="00A557F0" w:rsidRDefault="002956C5" w:rsidP="00AD4AFF">
      <w:pPr>
        <w:pStyle w:val="NoSpacing"/>
        <w:rPr>
          <w:b/>
          <w:noProof/>
          <w:lang w:eastAsia="tr-TR"/>
        </w:rPr>
      </w:pPr>
      <w:r>
        <w:rPr>
          <w:noProof/>
          <w:lang w:eastAsia="tr-TR"/>
        </w:rPr>
        <w:pict>
          <v:shape id="Metin Kutusu 24" o:spid="_x0000_s1049" type="#_x0000_t202" style="position:absolute;margin-left:27.75pt;margin-top:11.35pt;width:54.75pt;height:18.7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" stroked="f">
            <v:textbox inset="0,0,0,0">
              <w:txbxContent>
                <w:p w:rsidR="002956C5" w:rsidRPr="00E633D5" w:rsidRDefault="002956C5" w:rsidP="00AD4AFF">
                  <w:pPr>
                    <w:pStyle w:val="Caption"/>
                    <w:rPr>
                      <w:rFonts w:ascii="Comic Sans MS" w:hAnsi="Comic Sans MS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</w:rPr>
                    <w:t xml:space="preserve">       </w:t>
                  </w:r>
                  <w:r w:rsidRPr="00E633D5">
                    <w:rPr>
                      <w:rFonts w:ascii="Comic Sans MS" w:hAnsi="Comic Sans MS"/>
                      <w:color w:val="auto"/>
                      <w:sz w:val="24"/>
                      <w:szCs w:val="24"/>
                    </w:rPr>
                    <w:t>team</w:t>
                  </w:r>
                </w:p>
              </w:txbxContent>
            </v:textbox>
          </v:shape>
        </w:pict>
      </w:r>
    </w:p>
    <w:p w:rsidR="002956C5" w:rsidRPr="00A557F0" w:rsidRDefault="002956C5" w:rsidP="00AD4AFF">
      <w:pPr>
        <w:pStyle w:val="NoSpacing"/>
        <w:rPr>
          <w:b/>
          <w:noProof/>
          <w:lang w:eastAsia="tr-TR"/>
        </w:rPr>
      </w:pPr>
    </w:p>
    <w:p w:rsidR="002956C5" w:rsidRDefault="002956C5" w:rsidP="00AD4AFF">
      <w:pPr>
        <w:pStyle w:val="NoSpacing"/>
        <w:rPr>
          <w:b/>
          <w:noProof/>
          <w:lang w:eastAsia="tr-TR"/>
        </w:rPr>
      </w:pPr>
    </w:p>
    <w:p w:rsidR="002956C5" w:rsidRPr="008B5F4F" w:rsidRDefault="002956C5" w:rsidP="00E113B5">
      <w:pPr>
        <w:pStyle w:val="NoSpacing"/>
      </w:pPr>
      <w:r>
        <w:t>9) Which one lives in desert</w:t>
      </w:r>
      <w:r w:rsidRPr="008B5F4F">
        <w:t>?</w:t>
      </w:r>
    </w:p>
    <w:p w:rsidR="002956C5" w:rsidRDefault="002956C5" w:rsidP="00E113B5">
      <w:pPr>
        <w:pStyle w:val="NoSpacing"/>
      </w:pPr>
      <w:r w:rsidRPr="008B5F4F">
        <w:t>a)</w:t>
      </w:r>
      <w:r>
        <w:t xml:space="preserve">  tiger</w:t>
      </w:r>
      <w:r>
        <w:tab/>
        <w:t xml:space="preserve">            b) camel          c) wolf  </w:t>
      </w:r>
      <w:r>
        <w:tab/>
        <w:t xml:space="preserve">  d) elephant</w:t>
      </w:r>
    </w:p>
    <w:p w:rsidR="002956C5" w:rsidRDefault="002956C5" w:rsidP="00AD4AFF">
      <w:pPr>
        <w:pStyle w:val="NoSpacing"/>
        <w:rPr>
          <w:b/>
          <w:noProof/>
          <w:lang w:eastAsia="tr-TR"/>
        </w:rPr>
      </w:pPr>
    </w:p>
    <w:p w:rsidR="002956C5" w:rsidRPr="008B5F4F" w:rsidRDefault="002956C5" w:rsidP="00E113B5">
      <w:pPr>
        <w:pStyle w:val="NoSpacing"/>
      </w:pPr>
      <w:r>
        <w:t>10 ) Giraffe is .................... than lizard.</w:t>
      </w:r>
    </w:p>
    <w:p w:rsidR="002956C5" w:rsidRDefault="002956C5" w:rsidP="00E113B5">
      <w:pPr>
        <w:pStyle w:val="NoSpacing"/>
      </w:pPr>
      <w:r w:rsidRPr="008B5F4F">
        <w:t>a)</w:t>
      </w:r>
      <w:r>
        <w:t xml:space="preserve">  shorter</w:t>
      </w:r>
      <w:r>
        <w:tab/>
        <w:t>b) lighter         c) taller</w:t>
      </w:r>
      <w:r>
        <w:tab/>
        <w:t xml:space="preserve">       d) happier</w:t>
      </w:r>
    </w:p>
    <w:p w:rsidR="002956C5" w:rsidRDefault="002956C5" w:rsidP="00AD4AFF">
      <w:pPr>
        <w:pStyle w:val="NoSpacing"/>
        <w:rPr>
          <w:b/>
          <w:noProof/>
          <w:lang w:eastAsia="tr-TR"/>
        </w:rPr>
      </w:pPr>
    </w:p>
    <w:p w:rsidR="002956C5" w:rsidRPr="008B5F4F" w:rsidRDefault="002956C5" w:rsidP="00E113B5">
      <w:pPr>
        <w:pStyle w:val="NoSpacing"/>
      </w:pPr>
      <w:r>
        <w:t xml:space="preserve">11) </w:t>
      </w:r>
      <w:r w:rsidRPr="008B5F4F">
        <w:t xml:space="preserve">Which one is a </w:t>
      </w:r>
      <w:r>
        <w:t>carnivore</w:t>
      </w:r>
      <w:r w:rsidRPr="008B5F4F">
        <w:t>?</w:t>
      </w:r>
    </w:p>
    <w:p w:rsidR="002956C5" w:rsidRDefault="002956C5" w:rsidP="00E113B5">
      <w:pPr>
        <w:pStyle w:val="NoSpacing"/>
      </w:pPr>
      <w:r w:rsidRPr="008B5F4F">
        <w:t>a)</w:t>
      </w:r>
      <w:r>
        <w:t xml:space="preserve">  camel</w:t>
      </w:r>
      <w:r>
        <w:tab/>
        <w:t>b) elephant               c) wolf</w:t>
      </w:r>
      <w:r>
        <w:tab/>
        <w:t>d) zebra</w:t>
      </w:r>
    </w:p>
    <w:p w:rsidR="002956C5" w:rsidRDefault="002956C5" w:rsidP="00AD4AFF">
      <w:pPr>
        <w:pStyle w:val="NoSpacing"/>
        <w:rPr>
          <w:b/>
          <w:noProof/>
          <w:lang w:eastAsia="tr-TR"/>
        </w:rPr>
      </w:pPr>
    </w:p>
    <w:p w:rsidR="002956C5" w:rsidRPr="008B5F4F" w:rsidRDefault="002956C5" w:rsidP="00E113B5">
      <w:pPr>
        <w:pStyle w:val="NoSpacing"/>
      </w:pPr>
      <w:r>
        <w:t xml:space="preserve">12) </w:t>
      </w:r>
      <w:r w:rsidRPr="008B5F4F">
        <w:t>Which one is a herbivore?</w:t>
      </w:r>
    </w:p>
    <w:p w:rsidR="002956C5" w:rsidRDefault="002956C5" w:rsidP="00E113B5">
      <w:pPr>
        <w:pStyle w:val="NoSpacing"/>
      </w:pPr>
      <w:r w:rsidRPr="008B5F4F">
        <w:t>a)</w:t>
      </w:r>
      <w:r>
        <w:t xml:space="preserve">  tiger </w:t>
      </w:r>
      <w:r>
        <w:tab/>
        <w:t>b) elephant              c) wolf         d) crocodile</w:t>
      </w:r>
    </w:p>
    <w:p w:rsidR="002956C5" w:rsidRDefault="002956C5" w:rsidP="00AD4AFF">
      <w:pPr>
        <w:pStyle w:val="NoSpacing"/>
        <w:rPr>
          <w:b/>
          <w:noProof/>
          <w:lang w:eastAsia="tr-TR"/>
        </w:rPr>
      </w:pPr>
    </w:p>
    <w:p w:rsidR="002956C5" w:rsidRDefault="002956C5" w:rsidP="00AD4AFF">
      <w:pPr>
        <w:pStyle w:val="NoSpacing"/>
        <w:rPr>
          <w:b/>
          <w:noProof/>
          <w:lang w:eastAsia="tr-TR"/>
        </w:rPr>
      </w:pPr>
    </w:p>
    <w:p w:rsidR="002956C5" w:rsidRDefault="002956C5" w:rsidP="00AD4AFF">
      <w:pPr>
        <w:pStyle w:val="NoSpacing"/>
        <w:rPr>
          <w:b/>
          <w:noProof/>
          <w:lang w:eastAsia="tr-TR"/>
        </w:rPr>
      </w:pPr>
    </w:p>
    <w:p w:rsidR="002956C5" w:rsidRPr="00A557F0" w:rsidRDefault="002956C5" w:rsidP="00AD4AFF">
      <w:pPr>
        <w:pStyle w:val="NoSpacing"/>
        <w:rPr>
          <w:rFonts w:cs="Arial"/>
          <w:b/>
          <w:lang w:val="en-US"/>
        </w:rPr>
      </w:pPr>
      <w:r>
        <w:rPr>
          <w:noProof/>
          <w:lang w:eastAsia="tr-TR"/>
        </w:rPr>
        <w:pict>
          <v:shape id="Resim 31" o:spid="_x0000_s1050" type="#_x0000_t75" alt="http://3.bp.blogspot.com/-6Mn6A9ZjgKU/TxinZ6_aOtI/AAAAAAAAAa8/VTYPxwBN3xs/s1600/33411912.jpg" style="position:absolute;margin-left:19.1pt;margin-top:.2pt;width:145.5pt;height:68.75pt;z-index:-251651584;visibility:visible">
            <v:imagedata r:id="rId17" o:title=""/>
          </v:shape>
        </w:pict>
      </w:r>
      <w:r>
        <w:rPr>
          <w:b/>
          <w:noProof/>
          <w:lang w:eastAsia="tr-TR"/>
        </w:rPr>
        <w:t>13</w:t>
      </w:r>
      <w:r w:rsidRPr="00A557F0">
        <w:rPr>
          <w:b/>
          <w:noProof/>
          <w:lang w:eastAsia="tr-TR"/>
        </w:rPr>
        <w:t>)</w:t>
      </w:r>
      <w:r w:rsidRPr="00A557F0">
        <w:rPr>
          <w:rFonts w:cs="Arial"/>
          <w:b/>
          <w:lang w:val="en-US"/>
        </w:rPr>
        <w:t xml:space="preserve"> </w:t>
      </w:r>
    </w:p>
    <w:p w:rsidR="002956C5" w:rsidRPr="00A557F0" w:rsidRDefault="002956C5" w:rsidP="00AD4AFF">
      <w:pPr>
        <w:pStyle w:val="NoSpacing"/>
        <w:rPr>
          <w:rFonts w:cs="Arial"/>
          <w:b/>
          <w:lang w:val="en-US"/>
        </w:rPr>
      </w:pPr>
    </w:p>
    <w:p w:rsidR="002956C5" w:rsidRPr="00A557F0" w:rsidRDefault="002956C5" w:rsidP="00AD4AFF">
      <w:pPr>
        <w:pStyle w:val="NoSpacing"/>
        <w:rPr>
          <w:rFonts w:cs="Arial"/>
          <w:b/>
          <w:lang w:val="en-US"/>
        </w:rPr>
      </w:pPr>
    </w:p>
    <w:p w:rsidR="002956C5" w:rsidRPr="00A557F0" w:rsidRDefault="002956C5" w:rsidP="00AD4AFF">
      <w:pPr>
        <w:pStyle w:val="NoSpacing"/>
        <w:rPr>
          <w:rFonts w:cs="Arial"/>
          <w:b/>
          <w:lang w:val="en-US"/>
        </w:rPr>
      </w:pPr>
    </w:p>
    <w:p w:rsidR="002956C5" w:rsidRPr="00A557F0" w:rsidRDefault="002956C5" w:rsidP="00AD4AFF">
      <w:pPr>
        <w:pStyle w:val="NoSpacing"/>
        <w:rPr>
          <w:rFonts w:cs="Arial"/>
          <w:b/>
          <w:lang w:val="en-US"/>
        </w:rPr>
      </w:pPr>
    </w:p>
    <w:p w:rsidR="002956C5" w:rsidRPr="00A557F0" w:rsidRDefault="002956C5" w:rsidP="00AD4AFF">
      <w:pPr>
        <w:pStyle w:val="NoSpacing"/>
        <w:rPr>
          <w:rFonts w:cs="Arial"/>
          <w:b/>
          <w:lang w:val="en-US"/>
        </w:rPr>
      </w:pPr>
      <w:r w:rsidRPr="00A557F0">
        <w:rPr>
          <w:rFonts w:cs="Arial"/>
          <w:b/>
          <w:lang w:val="en-US"/>
        </w:rPr>
        <w:t>You : What happened last week ?</w:t>
      </w:r>
    </w:p>
    <w:p w:rsidR="002956C5" w:rsidRPr="00A557F0" w:rsidRDefault="002956C5" w:rsidP="00AD4AFF">
      <w:pPr>
        <w:pStyle w:val="NoSpacing"/>
        <w:rPr>
          <w:rFonts w:cs="Arial"/>
          <w:b/>
          <w:lang w:val="en-US"/>
        </w:rPr>
      </w:pPr>
      <w:r w:rsidRPr="00A557F0">
        <w:rPr>
          <w:rFonts w:cs="Arial"/>
          <w:b/>
          <w:lang w:val="en-US"/>
        </w:rPr>
        <w:t>Alex : ……………………………………. .</w:t>
      </w:r>
    </w:p>
    <w:p w:rsidR="002956C5" w:rsidRPr="00BC77EA" w:rsidRDefault="002956C5" w:rsidP="00AD4AFF">
      <w:pPr>
        <w:pStyle w:val="NoSpacing"/>
      </w:pPr>
      <w:r w:rsidRPr="00A557F0">
        <w:rPr>
          <w:rFonts w:cs="Arial"/>
          <w:b/>
          <w:lang w:val="en-US"/>
        </w:rPr>
        <w:t xml:space="preserve">  </w:t>
      </w:r>
      <w:r w:rsidRPr="00A557F0">
        <w:rPr>
          <w:b/>
        </w:rPr>
        <w:t>a)</w:t>
      </w:r>
      <w:r w:rsidRPr="00A557F0">
        <w:t xml:space="preserve"> </w:t>
      </w:r>
      <w:r w:rsidRPr="00BC77EA">
        <w:t xml:space="preserve">My father washed his car last week.       </w:t>
      </w:r>
    </w:p>
    <w:p w:rsidR="002956C5" w:rsidRPr="00BC77EA" w:rsidRDefault="002956C5" w:rsidP="00AD4AFF">
      <w:pPr>
        <w:pStyle w:val="NoSpacing"/>
      </w:pPr>
      <w:r w:rsidRPr="00BC77EA">
        <w:t xml:space="preserve">  </w:t>
      </w:r>
      <w:r w:rsidRPr="00BC77EA">
        <w:rPr>
          <w:b/>
        </w:rPr>
        <w:t>b)</w:t>
      </w:r>
      <w:r w:rsidRPr="00BC77EA">
        <w:t xml:space="preserve"> My father had an accident last week.       </w:t>
      </w:r>
    </w:p>
    <w:p w:rsidR="002956C5" w:rsidRPr="00BC77EA" w:rsidRDefault="002956C5" w:rsidP="00AD4AFF">
      <w:pPr>
        <w:pStyle w:val="NoSpacing"/>
      </w:pPr>
      <w:r w:rsidRPr="00BC77EA">
        <w:rPr>
          <w:b/>
        </w:rPr>
        <w:t xml:space="preserve">  c)</w:t>
      </w:r>
      <w:r w:rsidRPr="00BC77EA">
        <w:t xml:space="preserve"> My father cooked dinner last week.    </w:t>
      </w:r>
    </w:p>
    <w:p w:rsidR="002956C5" w:rsidRPr="00A557F0" w:rsidRDefault="002956C5" w:rsidP="00AD4AFF">
      <w:pPr>
        <w:pStyle w:val="NoSpacing"/>
      </w:pPr>
      <w:r w:rsidRPr="00BC77EA">
        <w:t xml:space="preserve">  </w:t>
      </w:r>
      <w:r w:rsidRPr="00BC77EA">
        <w:rPr>
          <w:b/>
        </w:rPr>
        <w:t>d)</w:t>
      </w:r>
      <w:r w:rsidRPr="00BC77EA">
        <w:t xml:space="preserve"> My father played table tennis  last week</w:t>
      </w:r>
      <w:r w:rsidRPr="00A557F0">
        <w:t xml:space="preserve">.    </w:t>
      </w:r>
    </w:p>
    <w:p w:rsidR="002956C5" w:rsidRPr="00A557F0" w:rsidRDefault="002956C5" w:rsidP="00AD4AFF">
      <w:pPr>
        <w:pStyle w:val="NoSpacing"/>
        <w:rPr>
          <w:rFonts w:cs="Arial"/>
          <w:b/>
          <w:lang w:val="en-US"/>
        </w:rPr>
      </w:pPr>
    </w:p>
    <w:p w:rsidR="002956C5" w:rsidRPr="00A557F0" w:rsidRDefault="002956C5" w:rsidP="00AD4AFF">
      <w:pPr>
        <w:pStyle w:val="NoSpacing"/>
        <w:rPr>
          <w:b/>
        </w:rPr>
      </w:pPr>
      <w:r>
        <w:rPr>
          <w:b/>
        </w:rPr>
        <w:t>14</w:t>
      </w:r>
      <w:r w:rsidRPr="00A557F0">
        <w:rPr>
          <w:b/>
        </w:rPr>
        <w:t xml:space="preserve">) </w:t>
      </w:r>
      <w:r w:rsidRPr="00A557F0">
        <w:t xml:space="preserve">  </w:t>
      </w:r>
      <w:r w:rsidRPr="00A557F0">
        <w:rPr>
          <w:b/>
        </w:rPr>
        <w:t xml:space="preserve">What does he </w:t>
      </w:r>
      <w:r w:rsidRPr="00A557F0">
        <w:rPr>
          <w:b/>
          <w:i/>
          <w:u w:val="single"/>
        </w:rPr>
        <w:t>look like</w:t>
      </w:r>
      <w:r w:rsidRPr="00A557F0">
        <w:rPr>
          <w:b/>
        </w:rPr>
        <w:t xml:space="preserve"> ?   </w:t>
      </w:r>
    </w:p>
    <w:p w:rsidR="002956C5" w:rsidRPr="00A557F0" w:rsidRDefault="002956C5" w:rsidP="00AD4AFF">
      <w:pPr>
        <w:pStyle w:val="NoSpacing"/>
      </w:pPr>
      <w:r>
        <w:rPr>
          <w:noProof/>
          <w:lang w:eastAsia="tr-TR"/>
        </w:rPr>
        <w:pict>
          <v:shape id="Resim 32" o:spid="_x0000_s1051" type="#_x0000_t75" alt="http://parkbenchchiropractic.com/frederickdc/wp-content/uploads/2011/01/clip-art-of-fat-man-running.jpg" style="position:absolute;margin-left:144.35pt;margin-top:7.1pt;width:80.25pt;height:75.75pt;z-index:251665920;visibility:visible">
            <v:imagedata r:id="rId18" o:title=""/>
          </v:shape>
        </w:pict>
      </w:r>
      <w:r w:rsidRPr="00A557F0">
        <w:t xml:space="preserve"> </w:t>
      </w:r>
    </w:p>
    <w:p w:rsidR="002956C5" w:rsidRPr="00A557F0" w:rsidRDefault="002956C5" w:rsidP="00AD4AFF">
      <w:pPr>
        <w:pStyle w:val="NoSpacing"/>
      </w:pPr>
      <w:r w:rsidRPr="00A557F0">
        <w:t xml:space="preserve"> </w:t>
      </w:r>
      <w:r w:rsidRPr="00A557F0">
        <w:rPr>
          <w:b/>
        </w:rPr>
        <w:t>a)</w:t>
      </w:r>
      <w:r w:rsidRPr="00A557F0">
        <w:t xml:space="preserve"> He is forgetful.          </w:t>
      </w:r>
    </w:p>
    <w:p w:rsidR="002956C5" w:rsidRPr="00A557F0" w:rsidRDefault="002956C5" w:rsidP="00AD4AFF">
      <w:pPr>
        <w:pStyle w:val="NoSpacing"/>
      </w:pPr>
      <w:r w:rsidRPr="00A557F0">
        <w:t xml:space="preserve"> </w:t>
      </w:r>
      <w:r w:rsidRPr="00A557F0">
        <w:rPr>
          <w:b/>
        </w:rPr>
        <w:t>b)</w:t>
      </w:r>
      <w:r w:rsidRPr="00A557F0">
        <w:t xml:space="preserve"> He is selfish.       </w:t>
      </w:r>
    </w:p>
    <w:p w:rsidR="002956C5" w:rsidRPr="00A557F0" w:rsidRDefault="002956C5" w:rsidP="00AD4AFF">
      <w:pPr>
        <w:pStyle w:val="NoSpacing"/>
      </w:pPr>
      <w:r w:rsidRPr="00A557F0">
        <w:t xml:space="preserve"> </w:t>
      </w:r>
      <w:r w:rsidRPr="00A557F0">
        <w:rPr>
          <w:b/>
        </w:rPr>
        <w:t>c)</w:t>
      </w:r>
      <w:r>
        <w:t xml:space="preserve"> He is overweight.</w:t>
      </w:r>
      <w:r w:rsidRPr="00A557F0">
        <w:t xml:space="preserve">     </w:t>
      </w:r>
    </w:p>
    <w:p w:rsidR="002956C5" w:rsidRPr="00A557F0" w:rsidRDefault="002956C5" w:rsidP="00AD4AFF">
      <w:pPr>
        <w:pStyle w:val="NoSpacing"/>
      </w:pPr>
      <w:r w:rsidRPr="00A557F0">
        <w:t xml:space="preserve"> </w:t>
      </w:r>
      <w:r w:rsidRPr="00A557F0">
        <w:rPr>
          <w:b/>
        </w:rPr>
        <w:t>d)</w:t>
      </w:r>
      <w:r w:rsidRPr="00A557F0">
        <w:t xml:space="preserve"> She is tall and slim.       </w:t>
      </w:r>
    </w:p>
    <w:p w:rsidR="002956C5" w:rsidRPr="00A557F0" w:rsidRDefault="002956C5" w:rsidP="00AD4AFF">
      <w:pPr>
        <w:jc w:val="both"/>
        <w:rPr>
          <w:rFonts w:ascii="Comic Sans MS" w:hAnsi="Comic Sans MS"/>
          <w:sz w:val="18"/>
          <w:szCs w:val="18"/>
        </w:rPr>
      </w:pPr>
      <w:r w:rsidRPr="00A557F0">
        <w:rPr>
          <w:rFonts w:ascii="Comic Sans MS" w:hAnsi="Comic Sans MS"/>
          <w:sz w:val="18"/>
          <w:szCs w:val="18"/>
        </w:rPr>
        <w:t xml:space="preserve">          </w:t>
      </w:r>
    </w:p>
    <w:p w:rsidR="002956C5" w:rsidRPr="008B5F4F" w:rsidRDefault="002956C5" w:rsidP="002E52F0">
      <w:pPr>
        <w:pStyle w:val="NoSpacing"/>
      </w:pPr>
      <w:r>
        <w:t xml:space="preserve">15) </w:t>
      </w:r>
      <w:r w:rsidRPr="008B5F4F">
        <w:t>Which one is a mammal?</w:t>
      </w:r>
    </w:p>
    <w:p w:rsidR="002956C5" w:rsidRDefault="002956C5" w:rsidP="002E52F0">
      <w:pPr>
        <w:pStyle w:val="NoSpacing"/>
      </w:pPr>
    </w:p>
    <w:p w:rsidR="002956C5" w:rsidRDefault="002956C5" w:rsidP="002E52F0">
      <w:pPr>
        <w:pStyle w:val="NoSpacing"/>
      </w:pPr>
      <w:r w:rsidRPr="008B5F4F">
        <w:t>a)</w:t>
      </w:r>
      <w:r>
        <w:t xml:space="preserve">  lizard</w:t>
      </w:r>
      <w:r w:rsidRPr="008B5F4F">
        <w:tab/>
        <w:t xml:space="preserve">b) </w:t>
      </w:r>
      <w:r>
        <w:t>eagle       c) whale</w:t>
      </w:r>
      <w:r>
        <w:tab/>
      </w:r>
      <w:r w:rsidRPr="008B5F4F">
        <w:t>d) crocodile</w:t>
      </w:r>
      <w:r>
        <w:br/>
      </w:r>
    </w:p>
    <w:p w:rsidR="002956C5" w:rsidRPr="008B5F4F" w:rsidRDefault="002956C5" w:rsidP="002E52F0">
      <w:pPr>
        <w:pStyle w:val="NoSpacing"/>
      </w:pPr>
      <w:r>
        <w:rPr>
          <w:noProof/>
          <w:lang w:eastAsia="tr-TR"/>
        </w:rPr>
        <w:pict>
          <v:shape id="Resim 3" o:spid="_x0000_s1052" type="#_x0000_t75" style="position:absolute;margin-left:147.1pt;margin-top:4.1pt;width:108pt;height:68.35pt;z-index:251671040;visibility:visible">
            <v:imagedata r:id="rId19" o:title=""/>
          </v:shape>
        </w:pict>
      </w:r>
      <w:r>
        <w:t>16) What is this?</w:t>
      </w:r>
      <w:r w:rsidRPr="00F62AF4">
        <w:rPr>
          <w:noProof/>
          <w:lang w:eastAsia="tr-TR"/>
        </w:rPr>
        <w:t xml:space="preserve"> </w:t>
      </w:r>
    </w:p>
    <w:p w:rsidR="002956C5" w:rsidRDefault="002956C5" w:rsidP="002E52F0">
      <w:pPr>
        <w:pStyle w:val="NoSpacing"/>
      </w:pPr>
    </w:p>
    <w:p w:rsidR="002956C5" w:rsidRDefault="002956C5" w:rsidP="002E52F0">
      <w:pPr>
        <w:pStyle w:val="NoSpacing"/>
      </w:pPr>
      <w:r w:rsidRPr="008B5F4F">
        <w:t>a)</w:t>
      </w:r>
      <w:r>
        <w:t xml:space="preserve">  deforestation    b) extinct</w:t>
      </w:r>
    </w:p>
    <w:p w:rsidR="002956C5" w:rsidRDefault="002956C5" w:rsidP="002E52F0">
      <w:pPr>
        <w:pStyle w:val="NoSpacing"/>
      </w:pPr>
      <w:r>
        <w:t>c) reduce</w:t>
      </w:r>
      <w:r>
        <w:tab/>
        <w:t xml:space="preserve">  d) overhunting</w:t>
      </w:r>
    </w:p>
    <w:p w:rsidR="002956C5" w:rsidRDefault="002956C5" w:rsidP="002E52F0">
      <w:pPr>
        <w:pStyle w:val="NoSpacing"/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Pr="00D90000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  <w:r>
        <w:rPr>
          <w:lang w:val="en-US"/>
        </w:rPr>
        <w:t xml:space="preserve">17) </w:t>
      </w:r>
      <w:r w:rsidRPr="00D90000">
        <w:rPr>
          <w:lang w:val="en-US"/>
        </w:rPr>
        <w:t xml:space="preserve">Which one is </w:t>
      </w:r>
      <w:r w:rsidRPr="00D90000">
        <w:rPr>
          <w:u w:val="single"/>
          <w:lang w:val="en-US"/>
        </w:rPr>
        <w:t>false</w:t>
      </w:r>
      <w:r w:rsidRPr="00D90000">
        <w:rPr>
          <w:lang w:val="en-US"/>
        </w:rPr>
        <w:t>?</w:t>
      </w:r>
    </w:p>
    <w:p w:rsidR="002956C5" w:rsidRDefault="002956C5" w:rsidP="00E113B5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A mouse is smaller than an elephant.</w:t>
      </w:r>
    </w:p>
    <w:p w:rsidR="002956C5" w:rsidRDefault="002956C5" w:rsidP="00E113B5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A mouse is weaker than an elephant.</w:t>
      </w:r>
    </w:p>
    <w:p w:rsidR="002956C5" w:rsidRDefault="002956C5" w:rsidP="00E113B5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An elephant is bigger than a mouse.</w:t>
      </w:r>
    </w:p>
    <w:p w:rsidR="002956C5" w:rsidRPr="00E113B5" w:rsidRDefault="002956C5" w:rsidP="00E113B5">
      <w:pPr>
        <w:pStyle w:val="ListParagraph"/>
        <w:numPr>
          <w:ilvl w:val="0"/>
          <w:numId w:val="7"/>
        </w:numPr>
        <w:rPr>
          <w:lang w:val="en-US"/>
        </w:rPr>
      </w:pPr>
      <w:r w:rsidRPr="00E113B5">
        <w:rPr>
          <w:lang w:val="en-US"/>
        </w:rPr>
        <w:t>An elephant is slimmer than a mouse.</w:t>
      </w:r>
    </w:p>
    <w:p w:rsidR="002956C5" w:rsidRPr="00BC5285" w:rsidRDefault="002956C5" w:rsidP="00BC5285">
      <w:pPr>
        <w:pStyle w:val="NoSpacing"/>
        <w:rPr>
          <w:lang w:val="en-US"/>
        </w:rPr>
      </w:pPr>
      <w:r>
        <w:rPr>
          <w:lang w:val="en-US"/>
        </w:rPr>
        <w:t xml:space="preserve">18) </w:t>
      </w:r>
      <w:r w:rsidRPr="00BC5285">
        <w:rPr>
          <w:lang w:val="en-US"/>
        </w:rPr>
        <w:t>…………………………… isn’t an individual sport.</w:t>
      </w:r>
    </w:p>
    <w:p w:rsidR="002956C5" w:rsidRDefault="002956C5" w:rsidP="00BC5285">
      <w:pPr>
        <w:pStyle w:val="NoSpacing"/>
        <w:rPr>
          <w:lang w:val="en-US"/>
        </w:rPr>
      </w:pPr>
      <w:r>
        <w:rPr>
          <w:lang w:val="en-US"/>
        </w:rPr>
        <w:t xml:space="preserve">a) </w:t>
      </w:r>
      <w:r w:rsidRPr="00BC5285">
        <w:rPr>
          <w:lang w:val="en-US"/>
        </w:rPr>
        <w:t>Swimming</w:t>
      </w:r>
      <w:r>
        <w:rPr>
          <w:lang w:val="en-US"/>
        </w:rPr>
        <w:t xml:space="preserve">         b) </w:t>
      </w:r>
      <w:r w:rsidRPr="00BC5285">
        <w:rPr>
          <w:lang w:val="en-US"/>
        </w:rPr>
        <w:t>Gymnastics</w:t>
      </w:r>
    </w:p>
    <w:p w:rsidR="002956C5" w:rsidRPr="00BC5285" w:rsidRDefault="002956C5" w:rsidP="00BC5285">
      <w:pPr>
        <w:pStyle w:val="NoSpacing"/>
        <w:rPr>
          <w:lang w:val="en-US"/>
        </w:rPr>
      </w:pPr>
      <w:r>
        <w:rPr>
          <w:lang w:val="en-US"/>
        </w:rPr>
        <w:t xml:space="preserve"> c) </w:t>
      </w:r>
      <w:r w:rsidRPr="00BC5285">
        <w:rPr>
          <w:lang w:val="en-US"/>
        </w:rPr>
        <w:t>Baseball</w:t>
      </w:r>
      <w:r>
        <w:rPr>
          <w:lang w:val="en-US"/>
        </w:rPr>
        <w:t xml:space="preserve">             d) </w:t>
      </w:r>
      <w:r w:rsidRPr="00BC5285">
        <w:rPr>
          <w:lang w:val="en-US"/>
        </w:rPr>
        <w:t>Parachuting</w:t>
      </w: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  <w:hyperlink r:id="rId20" w:history="1">
        <w:r w:rsidRPr="005A1AA1">
          <w:rPr>
            <w:rStyle w:val="Hyperlink"/>
            <w:rFonts w:ascii="Comic Sans MS" w:hAnsi="Comic Sans MS" w:cs="Kartika"/>
            <w:b/>
            <w:sz w:val="20"/>
            <w:szCs w:val="20"/>
          </w:rPr>
          <w:t>www.sorubak.com</w:t>
        </w:r>
      </w:hyperlink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  <w:rPr>
          <w:rFonts w:ascii="Helvatica" w:hAnsi="Helvatica" w:cs="Helvatica"/>
          <w:color w:val="000000"/>
          <w:sz w:val="20"/>
          <w:szCs w:val="20"/>
        </w:rPr>
      </w:pPr>
    </w:p>
    <w:p w:rsidR="002956C5" w:rsidRDefault="002956C5" w:rsidP="002E52F0">
      <w:pPr>
        <w:pStyle w:val="NoSpacing"/>
      </w:pPr>
      <w:r>
        <w:rPr>
          <w:rFonts w:ascii="Helvatica" w:hAnsi="Helvatica" w:cs="Helvatica"/>
          <w:color w:val="000000"/>
          <w:sz w:val="20"/>
          <w:szCs w:val="20"/>
        </w:rPr>
        <w:t xml:space="preserve"> </w:t>
      </w:r>
    </w:p>
    <w:sectPr w:rsidR="002956C5" w:rsidSect="00E113B5">
      <w:type w:val="continuous"/>
      <w:pgSz w:w="11906" w:h="16838"/>
      <w:pgMar w:top="284" w:right="282" w:bottom="142" w:left="284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YSKZIE+Chalkdus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A08D1"/>
    <w:multiLevelType w:val="hybridMultilevel"/>
    <w:tmpl w:val="5A7474A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E34B6B"/>
    <w:multiLevelType w:val="hybridMultilevel"/>
    <w:tmpl w:val="B45E1E94"/>
    <w:lvl w:ilvl="0" w:tplc="88F4A0E4">
      <w:start w:val="1"/>
      <w:numFmt w:val="decimal"/>
      <w:lvlText w:val="%1)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">
    <w:nsid w:val="30266FBB"/>
    <w:multiLevelType w:val="hybridMultilevel"/>
    <w:tmpl w:val="3ADC64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921F2F"/>
    <w:multiLevelType w:val="hybridMultilevel"/>
    <w:tmpl w:val="6DAA88B6"/>
    <w:lvl w:ilvl="0" w:tplc="8120094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B615695"/>
    <w:multiLevelType w:val="hybridMultilevel"/>
    <w:tmpl w:val="BAB2F3E4"/>
    <w:lvl w:ilvl="0" w:tplc="070A47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B52E14"/>
    <w:multiLevelType w:val="hybridMultilevel"/>
    <w:tmpl w:val="8A5EC8F6"/>
    <w:lvl w:ilvl="0" w:tplc="FF6443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605AB6"/>
    <w:multiLevelType w:val="hybridMultilevel"/>
    <w:tmpl w:val="D20A58C2"/>
    <w:lvl w:ilvl="0" w:tplc="75B2BFE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5EC338E"/>
    <w:multiLevelType w:val="hybridMultilevel"/>
    <w:tmpl w:val="E7B229B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170200"/>
    <w:multiLevelType w:val="hybridMultilevel"/>
    <w:tmpl w:val="8A5EC8F6"/>
    <w:lvl w:ilvl="0" w:tplc="FF6443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62FE"/>
    <w:rsid w:val="00087DFA"/>
    <w:rsid w:val="000B4D5B"/>
    <w:rsid w:val="000B57EC"/>
    <w:rsid w:val="002478B5"/>
    <w:rsid w:val="0025261A"/>
    <w:rsid w:val="002956C5"/>
    <w:rsid w:val="002D13DE"/>
    <w:rsid w:val="002D7E97"/>
    <w:rsid w:val="002E52F0"/>
    <w:rsid w:val="003742C1"/>
    <w:rsid w:val="003746E9"/>
    <w:rsid w:val="00387EAB"/>
    <w:rsid w:val="00462754"/>
    <w:rsid w:val="004A09B5"/>
    <w:rsid w:val="00593A77"/>
    <w:rsid w:val="005A1AA1"/>
    <w:rsid w:val="005A57A7"/>
    <w:rsid w:val="00622449"/>
    <w:rsid w:val="00666292"/>
    <w:rsid w:val="0068254B"/>
    <w:rsid w:val="007462FE"/>
    <w:rsid w:val="007E761E"/>
    <w:rsid w:val="007F4DC0"/>
    <w:rsid w:val="0086334D"/>
    <w:rsid w:val="008B5F4F"/>
    <w:rsid w:val="008D2790"/>
    <w:rsid w:val="008E4C9A"/>
    <w:rsid w:val="00974A54"/>
    <w:rsid w:val="009C734B"/>
    <w:rsid w:val="009D76B9"/>
    <w:rsid w:val="00A24650"/>
    <w:rsid w:val="00A557F0"/>
    <w:rsid w:val="00A653A8"/>
    <w:rsid w:val="00A80F74"/>
    <w:rsid w:val="00AD4AFF"/>
    <w:rsid w:val="00B25F3A"/>
    <w:rsid w:val="00B844CC"/>
    <w:rsid w:val="00BC5285"/>
    <w:rsid w:val="00BC77EA"/>
    <w:rsid w:val="00BD3350"/>
    <w:rsid w:val="00C663F1"/>
    <w:rsid w:val="00CC6DD3"/>
    <w:rsid w:val="00CF4A5A"/>
    <w:rsid w:val="00D7282B"/>
    <w:rsid w:val="00D90000"/>
    <w:rsid w:val="00DD6AD3"/>
    <w:rsid w:val="00E02A76"/>
    <w:rsid w:val="00E113B5"/>
    <w:rsid w:val="00E36D35"/>
    <w:rsid w:val="00E51633"/>
    <w:rsid w:val="00E633D5"/>
    <w:rsid w:val="00EA2D4D"/>
    <w:rsid w:val="00EB75EE"/>
    <w:rsid w:val="00F32AD5"/>
    <w:rsid w:val="00F50FCA"/>
    <w:rsid w:val="00F62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2F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462FE"/>
    <w:pPr>
      <w:spacing w:after="200" w:line="276" w:lineRule="auto"/>
      <w:ind w:left="720"/>
      <w:contextualSpacing/>
    </w:pPr>
  </w:style>
  <w:style w:type="paragraph" w:customStyle="1" w:styleId="Default">
    <w:name w:val="Default"/>
    <w:uiPriority w:val="99"/>
    <w:rsid w:val="007462FE"/>
    <w:pPr>
      <w:autoSpaceDE w:val="0"/>
      <w:autoSpaceDN w:val="0"/>
      <w:adjustRightInd w:val="0"/>
    </w:pPr>
    <w:rPr>
      <w:rFonts w:ascii="Chalkboard" w:hAnsi="Chalkboard" w:cs="Chalkboard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7462F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462FE"/>
    <w:rPr>
      <w:lang w:eastAsia="en-US"/>
    </w:rPr>
  </w:style>
  <w:style w:type="paragraph" w:styleId="Caption">
    <w:name w:val="caption"/>
    <w:basedOn w:val="Normal"/>
    <w:next w:val="Normal"/>
    <w:uiPriority w:val="99"/>
    <w:qFormat/>
    <w:rsid w:val="00AD4AFF"/>
    <w:pPr>
      <w:spacing w:after="200" w:line="240" w:lineRule="auto"/>
    </w:pPr>
    <w:rPr>
      <w:b/>
      <w:bCs/>
      <w:color w:val="5B9BD5"/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E113B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CC6DD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725</Words>
  <Characters>4135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Burak Çerçi</dc:creator>
  <cp:keywords>www.sorubak.com</cp:keywords>
  <dc:description/>
  <cp:lastModifiedBy>edanur</cp:lastModifiedBy>
  <cp:revision>5</cp:revision>
  <dcterms:created xsi:type="dcterms:W3CDTF">2014-12-06T10:24:00Z</dcterms:created>
  <dcterms:modified xsi:type="dcterms:W3CDTF">2014-12-08T16:19:00Z</dcterms:modified>
</cp:coreProperties>
</file>