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BD" w:rsidRPr="009D0575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233.85pt;margin-top:3.5pt;width:50.25pt;height:48.75pt;z-index:-251666944;visibility:visible">
            <v:imagedata r:id="rId7" o:title=""/>
          </v:shape>
        </w:pict>
      </w:r>
      <w:r w:rsidRPr="009D0575">
        <w:rPr>
          <w:rFonts w:ascii="Comic Sans MS" w:hAnsi="Comic Sans MS"/>
          <w:b/>
          <w:sz w:val="18"/>
          <w:szCs w:val="18"/>
        </w:rPr>
        <w:t>What is the meaning of this sign?</w:t>
      </w:r>
    </w:p>
    <w:p w:rsidR="00D412BD" w:rsidRDefault="00D412BD" w:rsidP="008E1DBF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r w:rsidRPr="00C17CDE">
        <w:rPr>
          <w:rFonts w:ascii="Comic Sans MS" w:hAnsi="Comic Sans MS"/>
          <w:sz w:val="18"/>
          <w:szCs w:val="18"/>
        </w:rPr>
        <w:t>Contains elements of violence and horror</w:t>
      </w:r>
      <w:r>
        <w:rPr>
          <w:rFonts w:ascii="Comic Sans MS" w:hAnsi="Comic Sans MS"/>
          <w:sz w:val="18"/>
          <w:szCs w:val="18"/>
        </w:rPr>
        <w:t>.</w:t>
      </w:r>
    </w:p>
    <w:p w:rsidR="00D412BD" w:rsidRDefault="00D412BD" w:rsidP="008E1DBF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Suitable for children 13 and over.</w:t>
      </w:r>
    </w:p>
    <w:p w:rsidR="00D412BD" w:rsidRDefault="00D412BD" w:rsidP="008E1DBF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Suitable for general audiences.</w:t>
      </w:r>
    </w:p>
    <w:p w:rsidR="00D412BD" w:rsidRDefault="00D412BD" w:rsidP="008E1DBF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r w:rsidRPr="005A1BA2">
        <w:rPr>
          <w:rFonts w:ascii="Comic Sans MS" w:hAnsi="Comic Sans MS"/>
          <w:sz w:val="18"/>
          <w:szCs w:val="18"/>
        </w:rPr>
        <w:t>Suitable for ages 18 and over.</w:t>
      </w:r>
    </w:p>
    <w:p w:rsidR="00D412BD" w:rsidRPr="005A1BA2" w:rsidRDefault="00D412BD" w:rsidP="005A1BA2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She prefers …………………… by plane to by train.</w:t>
      </w:r>
    </w:p>
    <w:p w:rsidR="00D412BD" w:rsidRDefault="00D412BD" w:rsidP="008E1DBF">
      <w:pPr>
        <w:pStyle w:val="ListParagraph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Travel</w:t>
      </w:r>
    </w:p>
    <w:p w:rsidR="00D412BD" w:rsidRDefault="00D412BD" w:rsidP="008E1DBF">
      <w:pPr>
        <w:pStyle w:val="ListParagraph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Travelled</w:t>
      </w:r>
    </w:p>
    <w:p w:rsidR="00D412BD" w:rsidRDefault="00D412BD" w:rsidP="008E1DBF">
      <w:pPr>
        <w:pStyle w:val="ListParagraph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Travelling</w:t>
      </w:r>
    </w:p>
    <w:p w:rsidR="00D412BD" w:rsidRDefault="00D412BD" w:rsidP="008E1DBF">
      <w:pPr>
        <w:pStyle w:val="ListParagraph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Travels</w:t>
      </w:r>
    </w:p>
    <w:p w:rsidR="00D412BD" w:rsidRDefault="00D412BD" w:rsidP="00FC4752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" o:spid="_x0000_s1028" type="#_x0000_t75" alt="http://web-images.chacha.com/images/Gallery/5960/what-don-t-you-know-about-your-favorite-cartoon-characters-635771852-aug-2-2013-1-600x500.jpg" style="position:absolute;left:0;text-align:left;margin-left:116.35pt;margin-top:2pt;width:48.9pt;height:52.2pt;z-index:251650560;visibility:visible">
            <v:imagedata r:id="rId8" o:title=""/>
          </v:shape>
        </w:pict>
      </w:r>
      <w:r>
        <w:rPr>
          <w:noProof/>
          <w:lang w:eastAsia="tr-TR"/>
        </w:rPr>
        <w:pict>
          <v:shape id="Resim 5" o:spid="_x0000_s1029" type="#_x0000_t75" alt="http://images.clipartpanda.com/documentary-clipart-nature_documentary_CoolClips_vc000750.jpg" style="position:absolute;left:0;text-align:left;margin-left:178.15pt;margin-top:.65pt;width:59pt;height:60.45pt;z-index:251651584;visibility:visible">
            <v:imagedata r:id="rId9" o:title=""/>
          </v:shape>
        </w:pict>
      </w:r>
    </w:p>
    <w:p w:rsidR="00D412BD" w:rsidRPr="009D0575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rFonts w:ascii="Comic Sans MS" w:hAnsi="Comic Sans MS"/>
          <w:b/>
          <w:sz w:val="18"/>
          <w:szCs w:val="18"/>
        </w:rPr>
        <w:t>I prefer watching  ………………… to ………………………</w:t>
      </w:r>
    </w:p>
    <w:p w:rsidR="00D412BD" w:rsidRPr="00D5321E" w:rsidRDefault="00D412BD" w:rsidP="00FC4752">
      <w:pPr>
        <w:ind w:left="720"/>
        <w:jc w:val="both"/>
        <w:rPr>
          <w:rFonts w:ascii="Comic Sans MS" w:hAnsi="Comic Sans MS"/>
          <w:sz w:val="18"/>
          <w:szCs w:val="18"/>
        </w:rPr>
      </w:pPr>
    </w:p>
    <w:p w:rsidR="00D412BD" w:rsidRPr="00D5321E" w:rsidRDefault="00D412BD" w:rsidP="008E1DBF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r w:rsidRPr="00D5321E">
        <w:rPr>
          <w:rFonts w:ascii="Comic Sans MS" w:hAnsi="Comic Sans MS"/>
          <w:sz w:val="18"/>
          <w:szCs w:val="18"/>
        </w:rPr>
        <w:t>News / Soap Opera</w:t>
      </w:r>
    </w:p>
    <w:p w:rsidR="00D412BD" w:rsidRDefault="00D412BD" w:rsidP="008E1DBF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Sports / Sitcoms</w:t>
      </w:r>
    </w:p>
    <w:p w:rsidR="00D412BD" w:rsidRDefault="00D412BD" w:rsidP="008E1DBF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Series / Quiz Shows</w:t>
      </w:r>
    </w:p>
    <w:p w:rsidR="00D412BD" w:rsidRDefault="00D412BD" w:rsidP="008E1DBF">
      <w:pPr>
        <w:pStyle w:val="ListParagraph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Cartoon Film / Documentaries</w:t>
      </w:r>
    </w:p>
    <w:p w:rsidR="00D412BD" w:rsidRDefault="00D412BD" w:rsidP="005A1BA2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EB1FE9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“My best friend, Emre, is a very ………………… boy. He loves sharing his things and giving presents. But my brother is very …………………. He always speaks badly to people.”</w:t>
      </w:r>
    </w:p>
    <w:p w:rsidR="00D412BD" w:rsidRDefault="00D412BD" w:rsidP="00FC4752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kişilik özelliği nelerdir?</w:t>
      </w:r>
    </w:p>
    <w:p w:rsidR="00D412BD" w:rsidRDefault="00D412BD" w:rsidP="008E1DBF">
      <w:pPr>
        <w:pStyle w:val="ListParagraph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Stingy / polite</w:t>
      </w:r>
    </w:p>
    <w:p w:rsidR="00D412BD" w:rsidRDefault="00D412BD" w:rsidP="008E1DBF">
      <w:pPr>
        <w:pStyle w:val="ListParagraph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Generous / rude</w:t>
      </w:r>
    </w:p>
    <w:p w:rsidR="00D412BD" w:rsidRDefault="00D412BD" w:rsidP="008E1DBF">
      <w:pPr>
        <w:pStyle w:val="ListParagraph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Kind / Trustworthy</w:t>
      </w:r>
    </w:p>
    <w:p w:rsidR="00D412BD" w:rsidRDefault="00D412BD" w:rsidP="008E1DBF">
      <w:pPr>
        <w:pStyle w:val="ListParagraph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5A1BA2">
        <w:rPr>
          <w:rFonts w:ascii="Comic Sans MS" w:hAnsi="Comic Sans MS"/>
          <w:sz w:val="18"/>
          <w:szCs w:val="18"/>
        </w:rPr>
        <w:t>Funny / serious</w:t>
      </w:r>
    </w:p>
    <w:p w:rsidR="00D412BD" w:rsidRDefault="00D412BD" w:rsidP="005A1BA2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9D0575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rFonts w:ascii="Comic Sans MS" w:hAnsi="Comic Sans MS"/>
          <w:b/>
          <w:sz w:val="18"/>
          <w:szCs w:val="18"/>
        </w:rPr>
        <w:t>What should we do to protect our environment?</w:t>
      </w:r>
    </w:p>
    <w:p w:rsidR="00D412BD" w:rsidRDefault="00D412BD" w:rsidP="008E1DB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We should cut down tree.</w:t>
      </w:r>
    </w:p>
    <w:p w:rsidR="00D412BD" w:rsidRDefault="00D412BD" w:rsidP="008E1DB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We should pollute environment.</w:t>
      </w:r>
    </w:p>
    <w:p w:rsidR="00D412BD" w:rsidRDefault="00D412BD" w:rsidP="008E1DB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We should wear fur.</w:t>
      </w:r>
    </w:p>
    <w:p w:rsidR="00D412BD" w:rsidRDefault="00D412BD" w:rsidP="008E1DB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We should recycle, reuse and reduce.</w:t>
      </w:r>
    </w:p>
    <w:p w:rsidR="00D412BD" w:rsidRDefault="00D412BD" w:rsidP="00295AAB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EB1FE9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“Dinosaurs are ………………….. animals but Giant Pandas are ……………………… animals. We should protect Giant Pandas.”</w:t>
      </w:r>
    </w:p>
    <w:p w:rsidR="00D412BD" w:rsidRDefault="00D412BD" w:rsidP="00EB1FE9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kelimeler nelerdir?</w:t>
      </w:r>
    </w:p>
    <w:p w:rsidR="00D412BD" w:rsidRDefault="00D412BD" w:rsidP="008E1DBF">
      <w:pPr>
        <w:pStyle w:val="ListParagraph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Reptiles / birds</w:t>
      </w:r>
    </w:p>
    <w:p w:rsidR="00D412BD" w:rsidRDefault="00D412BD" w:rsidP="008E1DBF">
      <w:pPr>
        <w:pStyle w:val="ListParagraph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Extinct / endangered</w:t>
      </w:r>
    </w:p>
    <w:p w:rsidR="00D412BD" w:rsidRDefault="00D412BD" w:rsidP="008E1DBF">
      <w:pPr>
        <w:pStyle w:val="ListParagraph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Mammals / insects</w:t>
      </w:r>
    </w:p>
    <w:p w:rsidR="00D412BD" w:rsidRDefault="00D412BD" w:rsidP="008E1DBF">
      <w:pPr>
        <w:pStyle w:val="ListParagraph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Herbivore / Carnivor</w:t>
      </w:r>
    </w:p>
    <w:p w:rsidR="00D412BD" w:rsidRDefault="00D412BD" w:rsidP="00EB1FE9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EB1FE9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9D17F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17FD">
        <w:rPr>
          <w:rFonts w:ascii="Comic Sans MS" w:hAnsi="Comic Sans MS"/>
          <w:b/>
          <w:sz w:val="18"/>
          <w:szCs w:val="18"/>
        </w:rPr>
        <w:t>Lizard, Crocodile and Snake are ……………….......</w:t>
      </w:r>
    </w:p>
    <w:p w:rsidR="00D412BD" w:rsidRDefault="00D412BD" w:rsidP="009D17FD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 nedir?</w:t>
      </w:r>
    </w:p>
    <w:p w:rsidR="00D412BD" w:rsidRDefault="00D412BD" w:rsidP="008E1DBF">
      <w:pPr>
        <w:pStyle w:val="ListParagraph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Reptiles</w:t>
      </w:r>
    </w:p>
    <w:p w:rsidR="00D412BD" w:rsidRDefault="00D412BD" w:rsidP="008E1DBF">
      <w:pPr>
        <w:pStyle w:val="ListParagraph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Mammals</w:t>
      </w:r>
    </w:p>
    <w:p w:rsidR="00D412BD" w:rsidRDefault="00D412BD" w:rsidP="008E1DBF">
      <w:pPr>
        <w:pStyle w:val="ListParagraph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Birds</w:t>
      </w:r>
    </w:p>
    <w:p w:rsidR="00D412BD" w:rsidRDefault="00D412BD" w:rsidP="008E1DBF">
      <w:pPr>
        <w:pStyle w:val="ListParagraph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Insects</w:t>
      </w:r>
    </w:p>
    <w:p w:rsidR="00D412BD" w:rsidRDefault="00D412BD" w:rsidP="009D17FD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46F2D">
        <w:rPr>
          <w:rFonts w:ascii="Comic Sans MS" w:hAnsi="Comic Sans MS"/>
          <w:b/>
          <w:sz w:val="18"/>
          <w:szCs w:val="18"/>
        </w:rPr>
        <w:t>“It lives both on land and in the sea. It has got wings. It is a kind of bird. It is white and black. Its habitat is in Poles.”</w:t>
      </w:r>
    </w:p>
    <w:p w:rsidR="00D412BD" w:rsidRPr="00646F2D" w:rsidRDefault="00D412BD" w:rsidP="00646F2D">
      <w:pPr>
        <w:pStyle w:val="ListParagraph"/>
        <w:jc w:val="both"/>
        <w:rPr>
          <w:rFonts w:ascii="Comic Sans MS" w:hAnsi="Comic Sans MS"/>
          <w:sz w:val="18"/>
          <w:szCs w:val="18"/>
        </w:rPr>
      </w:pPr>
      <w:r w:rsidRPr="00646F2D">
        <w:rPr>
          <w:rFonts w:ascii="Comic Sans MS" w:hAnsi="Comic Sans MS"/>
          <w:sz w:val="18"/>
          <w:szCs w:val="18"/>
        </w:rPr>
        <w:t>Yukarıdaki bilgileri verilen hayvan hangisidir?</w:t>
      </w:r>
    </w:p>
    <w:p w:rsidR="00D412BD" w:rsidRDefault="00D412BD" w:rsidP="008E1DBF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Polar bear</w:t>
      </w:r>
    </w:p>
    <w:p w:rsidR="00D412BD" w:rsidRDefault="00D412BD" w:rsidP="008E1DBF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Camel</w:t>
      </w:r>
    </w:p>
    <w:p w:rsidR="00D412BD" w:rsidRDefault="00D412BD" w:rsidP="008E1DBF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Penguin</w:t>
      </w:r>
    </w:p>
    <w:p w:rsidR="00D412BD" w:rsidRDefault="00D412BD" w:rsidP="008E1DBF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Polar fox</w:t>
      </w:r>
    </w:p>
    <w:p w:rsidR="00D412BD" w:rsidRDefault="00D412BD" w:rsidP="00E84312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9D0575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rFonts w:ascii="Comic Sans MS" w:hAnsi="Comic Sans MS"/>
          <w:b/>
          <w:sz w:val="18"/>
          <w:szCs w:val="18"/>
        </w:rPr>
        <w:t>Table tennis, climbing, horse riding and parachuting are ………………………….. sports.</w:t>
      </w:r>
    </w:p>
    <w:p w:rsidR="00D412BD" w:rsidRDefault="00D412BD" w:rsidP="008E1DBF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Team</w:t>
      </w:r>
    </w:p>
    <w:p w:rsidR="00D412BD" w:rsidRDefault="00D412BD" w:rsidP="008E1DBF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Individual</w:t>
      </w:r>
    </w:p>
    <w:p w:rsidR="00D412BD" w:rsidRDefault="00D412BD" w:rsidP="008E1DBF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Indoor</w:t>
      </w:r>
    </w:p>
    <w:p w:rsidR="00D412BD" w:rsidRDefault="00D412BD" w:rsidP="008E1DBF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Outdoor</w:t>
      </w:r>
    </w:p>
    <w:p w:rsidR="00D412BD" w:rsidRDefault="00D412BD" w:rsidP="009D0575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784A5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>A: We should save animals’ habitats.</w:t>
      </w:r>
    </w:p>
    <w:p w:rsidR="00D412BD" w:rsidRPr="00784A5D" w:rsidRDefault="00D412BD" w:rsidP="00A70F0B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>B: Sorry, ….............................. Can you repeat it?</w:t>
      </w:r>
    </w:p>
    <w:p w:rsidR="00D412BD" w:rsidRPr="00784A5D" w:rsidRDefault="00D412BD" w:rsidP="00A70F0B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>A: Of course, we should protect animals’ habitat.</w:t>
      </w:r>
    </w:p>
    <w:p w:rsidR="00D412BD" w:rsidRDefault="00D412BD" w:rsidP="00A70F0B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Diyalogda verilen boşluğa hangi cümle gelmeli?</w:t>
      </w:r>
    </w:p>
    <w:p w:rsidR="00D412BD" w:rsidRDefault="00D412BD" w:rsidP="008E1DBF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 don’t understand.</w:t>
      </w:r>
    </w:p>
    <w:p w:rsidR="00D412BD" w:rsidRDefault="00D412BD" w:rsidP="008E1DBF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 think so.</w:t>
      </w:r>
    </w:p>
    <w:p w:rsidR="00D412BD" w:rsidRDefault="00D412BD" w:rsidP="008E1DBF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In my opinion</w:t>
      </w:r>
    </w:p>
    <w:p w:rsidR="00D412BD" w:rsidRDefault="00D412BD" w:rsidP="008E1DBF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From my point of view.</w:t>
      </w:r>
    </w:p>
    <w:p w:rsidR="00D412BD" w:rsidRDefault="00D412BD" w:rsidP="00AF2E47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AF2E47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AF2E47">
        <w:rPr>
          <w:rFonts w:ascii="Comic Sans MS" w:hAnsi="Comic Sans MS"/>
          <w:b/>
          <w:sz w:val="18"/>
          <w:szCs w:val="18"/>
        </w:rPr>
        <w:t xml:space="preserve">“My </w:t>
      </w:r>
      <w:r>
        <w:rPr>
          <w:rFonts w:ascii="Comic Sans MS" w:hAnsi="Comic Sans MS"/>
          <w:b/>
          <w:sz w:val="18"/>
          <w:szCs w:val="18"/>
        </w:rPr>
        <w:t>father</w:t>
      </w:r>
      <w:r w:rsidRPr="00AF2E47">
        <w:rPr>
          <w:rFonts w:ascii="Comic Sans MS" w:hAnsi="Comic Sans MS"/>
          <w:b/>
          <w:sz w:val="18"/>
          <w:szCs w:val="18"/>
        </w:rPr>
        <w:t xml:space="preserve"> is very ………………</w:t>
      </w:r>
      <w:r>
        <w:rPr>
          <w:rFonts w:ascii="Comic Sans MS" w:hAnsi="Comic Sans MS"/>
          <w:b/>
          <w:sz w:val="18"/>
          <w:szCs w:val="18"/>
        </w:rPr>
        <w:t>.. nowadays. H</w:t>
      </w:r>
      <w:r w:rsidRPr="00AF2E47">
        <w:rPr>
          <w:rFonts w:ascii="Comic Sans MS" w:hAnsi="Comic Sans MS"/>
          <w:b/>
          <w:sz w:val="18"/>
          <w:szCs w:val="18"/>
        </w:rPr>
        <w:t>e broke many plates and glasses.”</w:t>
      </w:r>
    </w:p>
    <w:p w:rsidR="00D412BD" w:rsidRPr="00E84312" w:rsidRDefault="00D412BD" w:rsidP="00AF2E47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2" o:spid="_x0000_s1030" type="#_x0000_t75" alt="http://cafeclipart.com/1024/vector-cartoon-clip-art-of-a-black-and-white-clumsy-stumbling-businesswoman-spilling-coffee-by-ron-leishman-1010.jpg" style="position:absolute;left:0;text-align:left;margin-left:133.65pt;margin-top:5.8pt;width:102.5pt;height:74.7pt;z-index:-251660800;visibility:visible">
            <v:imagedata r:id="rId10" o:title=""/>
          </v:shape>
        </w:pict>
      </w:r>
      <w:r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D412BD" w:rsidRDefault="00D412BD" w:rsidP="008E1DBF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Stubborn</w:t>
      </w:r>
    </w:p>
    <w:p w:rsidR="00D412BD" w:rsidRDefault="00D412BD" w:rsidP="008E1DBF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Clumsy</w:t>
      </w:r>
    </w:p>
    <w:p w:rsidR="00D412BD" w:rsidRDefault="00D412BD" w:rsidP="008E1DBF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Serious</w:t>
      </w:r>
    </w:p>
    <w:p w:rsidR="00D412BD" w:rsidRDefault="00D412BD" w:rsidP="008E1DBF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Jealous</w:t>
      </w:r>
    </w:p>
    <w:p w:rsidR="00D412BD" w:rsidRDefault="00D412BD" w:rsidP="001E04FF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7268A1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268A1">
        <w:rPr>
          <w:rFonts w:ascii="Comic Sans MS" w:hAnsi="Comic Sans MS"/>
          <w:b/>
          <w:sz w:val="18"/>
          <w:szCs w:val="18"/>
        </w:rPr>
        <w:t>“I finished my homework two days ………………..”</w:t>
      </w:r>
    </w:p>
    <w:p w:rsidR="00D412BD" w:rsidRDefault="00D412BD" w:rsidP="004F28BF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Boşluğa gelecek zaman zarfı hangi şıktadır?</w:t>
      </w:r>
    </w:p>
    <w:p w:rsidR="00D412BD" w:rsidRDefault="00D412BD" w:rsidP="008E1DBF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Now</w:t>
      </w:r>
    </w:p>
    <w:p w:rsidR="00D412BD" w:rsidRDefault="00D412BD" w:rsidP="008E1DBF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Tomorrow</w:t>
      </w:r>
    </w:p>
    <w:p w:rsidR="00D412BD" w:rsidRDefault="00D412BD" w:rsidP="008E1DBF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Yesterday</w:t>
      </w:r>
    </w:p>
    <w:p w:rsidR="00D412BD" w:rsidRDefault="00D412BD" w:rsidP="008E1DBF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Ago</w:t>
      </w:r>
    </w:p>
    <w:p w:rsidR="00D412BD" w:rsidRDefault="00D412BD" w:rsidP="004F28BF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7D066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15" o:spid="_x0000_s1031" type="#_x0000_t75" alt="http://gallery.oneindia.in/ph-big/2012/08/london-olympics-2012_13442548416.jpg" style="position:absolute;left:0;text-align:left;margin-left:197.15pt;margin-top:16.85pt;width:60.45pt;height:96.45pt;z-index:-251663872;visibility:visible" wrapcoords="-267 0 -267 21433 21600 21433 21600 0 -267 0">
            <v:imagedata r:id="rId11" o:title=""/>
            <w10:wrap type="tight"/>
          </v:shape>
        </w:pict>
      </w:r>
      <w:r w:rsidRPr="007D066D">
        <w:rPr>
          <w:rFonts w:ascii="Comic Sans MS" w:hAnsi="Comic Sans MS"/>
          <w:b/>
          <w:sz w:val="18"/>
          <w:szCs w:val="18"/>
        </w:rPr>
        <w:t>“</w:t>
      </w:r>
      <w:r>
        <w:rPr>
          <w:rFonts w:ascii="Comic Sans MS" w:hAnsi="Comic Sans MS"/>
          <w:b/>
          <w:sz w:val="18"/>
          <w:szCs w:val="18"/>
        </w:rPr>
        <w:t xml:space="preserve">Usain Bolt became the first in the athletics run </w:t>
      </w:r>
      <w:r w:rsidRPr="007D066D">
        <w:rPr>
          <w:rFonts w:ascii="Comic Sans MS" w:hAnsi="Comic Sans MS"/>
          <w:b/>
          <w:sz w:val="18"/>
          <w:szCs w:val="18"/>
        </w:rPr>
        <w:t>and won a golden ………………….”</w:t>
      </w:r>
    </w:p>
    <w:p w:rsidR="00D412BD" w:rsidRDefault="00D412BD" w:rsidP="007D066D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D412BD" w:rsidRDefault="00D412BD" w:rsidP="008E1DBF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Spectator</w:t>
      </w:r>
    </w:p>
    <w:p w:rsidR="00D412BD" w:rsidRDefault="00D412BD" w:rsidP="008E1DBF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Equipment</w:t>
      </w:r>
    </w:p>
    <w:p w:rsidR="00D412BD" w:rsidRDefault="00D412BD" w:rsidP="008E1DBF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Medal </w:t>
      </w:r>
    </w:p>
    <w:p w:rsidR="00D412BD" w:rsidRPr="00784A5D" w:rsidRDefault="00D412BD" w:rsidP="008E1DBF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Cup</w:t>
      </w:r>
      <w:r w:rsidRPr="004651CF">
        <w:t xml:space="preserve"> </w:t>
      </w:r>
    </w:p>
    <w:p w:rsidR="00D412BD" w:rsidRDefault="00D412BD" w:rsidP="00784A5D">
      <w:pPr>
        <w:pStyle w:val="ListParagraph"/>
        <w:ind w:left="1080"/>
        <w:jc w:val="both"/>
      </w:pPr>
    </w:p>
    <w:p w:rsidR="00D412BD" w:rsidRPr="00663CF7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A:</w:t>
      </w:r>
      <w:r w:rsidRPr="00663CF7">
        <w:rPr>
          <w:rFonts w:ascii="Comic Sans MS" w:hAnsi="Comic Sans MS"/>
          <w:b/>
          <w:sz w:val="18"/>
          <w:szCs w:val="18"/>
        </w:rPr>
        <w:t>………………………….. was Albert Einstein born?</w:t>
      </w:r>
    </w:p>
    <w:p w:rsidR="00D412BD" w:rsidRDefault="00D412BD" w:rsidP="00663CF7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16" o:spid="_x0000_s1032" type="#_x0000_t75" alt="http://i1116.photobucket.com/albums/k563/arabesque168/Einstein.jpg" style="position:absolute;left:0;text-align:left;margin-left:192.4pt;margin-top:.8pt;width:78.75pt;height:86.9pt;z-index:251653632;visibility:visible" wrapcoords="-206 0 -206 21414 21600 21414 21600 0 -206 0">
            <v:imagedata r:id="rId12" o:title=""/>
            <w10:wrap type="through"/>
          </v:shape>
        </w:pict>
      </w:r>
      <w:r w:rsidRPr="00663CF7">
        <w:rPr>
          <w:rFonts w:ascii="Comic Sans MS" w:hAnsi="Comic Sans MS"/>
          <w:b/>
          <w:sz w:val="18"/>
          <w:szCs w:val="18"/>
        </w:rPr>
        <w:t>B: On the 14th of March, 1879.</w:t>
      </w:r>
      <w:r>
        <w:rPr>
          <w:rFonts w:ascii="Comic Sans MS" w:hAnsi="Comic Sans MS"/>
          <w:sz w:val="18"/>
          <w:szCs w:val="18"/>
        </w:rPr>
        <w:t xml:space="preserve"> Yukarıdaki soruya gelebilecek en uygun kelime hangi şıkta verilmiştir?</w:t>
      </w:r>
    </w:p>
    <w:p w:rsidR="00D412BD" w:rsidRDefault="00D412BD" w:rsidP="008E1DBF">
      <w:pPr>
        <w:pStyle w:val="ListParagraph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When</w:t>
      </w:r>
    </w:p>
    <w:p w:rsidR="00D412BD" w:rsidRDefault="00D412BD" w:rsidP="008E1DBF">
      <w:pPr>
        <w:pStyle w:val="ListParagraph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Where</w:t>
      </w:r>
    </w:p>
    <w:p w:rsidR="00D412BD" w:rsidRDefault="00D412BD" w:rsidP="008E1DBF">
      <w:pPr>
        <w:pStyle w:val="ListParagraph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Which</w:t>
      </w:r>
    </w:p>
    <w:p w:rsidR="00D412BD" w:rsidRDefault="00D412BD" w:rsidP="008E1DBF">
      <w:pPr>
        <w:pStyle w:val="ListParagraph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Who</w:t>
      </w:r>
    </w:p>
    <w:p w:rsidR="00D412BD" w:rsidRDefault="00D412BD" w:rsidP="009C3E9C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1D6A1F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17" o:spid="_x0000_s1033" type="#_x0000_t75" alt="http://comps.canstockphoto.com/can-stock-photo_csp19176915.jpg" style="position:absolute;left:0;text-align:left;margin-left:228.4pt;margin-top:3.3pt;width:52.95pt;height:79.45pt;z-index:-251661824;visibility:visible">
            <v:imagedata r:id="rId13" o:title=""/>
          </v:shape>
        </w:pict>
      </w:r>
      <w:r w:rsidRPr="001D6A1F">
        <w:rPr>
          <w:rFonts w:ascii="Comic Sans MS" w:hAnsi="Comic Sans MS"/>
          <w:b/>
          <w:sz w:val="18"/>
          <w:szCs w:val="18"/>
        </w:rPr>
        <w:t xml:space="preserve">What does </w:t>
      </w:r>
      <w:r>
        <w:rPr>
          <w:rFonts w:ascii="Comic Sans MS" w:hAnsi="Comic Sans MS"/>
          <w:b/>
          <w:sz w:val="18"/>
          <w:szCs w:val="18"/>
        </w:rPr>
        <w:t xml:space="preserve">the girl </w:t>
      </w:r>
      <w:r w:rsidRPr="001D6A1F">
        <w:rPr>
          <w:rFonts w:ascii="Comic Sans MS" w:hAnsi="Comic Sans MS"/>
          <w:b/>
          <w:sz w:val="18"/>
          <w:szCs w:val="18"/>
        </w:rPr>
        <w:t>in the picture look like?</w:t>
      </w:r>
    </w:p>
    <w:p w:rsidR="00D412BD" w:rsidRDefault="00D412BD" w:rsidP="008E1DBF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She has got short curly black hair.</w:t>
      </w:r>
    </w:p>
    <w:p w:rsidR="00D412BD" w:rsidRDefault="00D412BD" w:rsidP="008E1DBF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She has got long wavy blonde hair.</w:t>
      </w:r>
    </w:p>
    <w:p w:rsidR="00D412BD" w:rsidRDefault="00D412BD" w:rsidP="008E1DBF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She has got long straight black hair.</w:t>
      </w:r>
    </w:p>
    <w:p w:rsidR="00D412BD" w:rsidRDefault="00D412BD" w:rsidP="008E1DBF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She has got short straight red hair.</w:t>
      </w:r>
    </w:p>
    <w:p w:rsidR="00D412BD" w:rsidRDefault="00D412BD" w:rsidP="001D6A1F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1D6A1F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Kurtlar Vadisi Pusu and Arka Sokaklar are famous television ………………………….</w:t>
      </w:r>
    </w:p>
    <w:p w:rsidR="00D412BD" w:rsidRDefault="00D412BD" w:rsidP="008E1DB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3" o:spid="_x0000_s1034" type="#_x0000_t75" alt="http://tr.web.img1.acsta.net/medias/nmedia/18/82/52/37/19624796.jpg" style="position:absolute;left:0;text-align:left;margin-left:122.4pt;margin-top:.35pt;width:71.25pt;height:81.5pt;z-index:-251659776;visibility:visible" wrapcoords="-227 0 -227 21402 21600 21402 21600 0 -227 0">
            <v:imagedata r:id="rId14" o:title=""/>
            <w10:wrap type="tight"/>
          </v:shape>
        </w:pict>
      </w:r>
      <w:r>
        <w:rPr>
          <w:noProof/>
          <w:lang w:eastAsia="tr-TR"/>
        </w:rPr>
        <w:pict>
          <v:shape id="Resim 24" o:spid="_x0000_s1035" type="#_x0000_t75" alt="http://s9.postimg.org/8bobmecun/arka_sokaklar.png" style="position:absolute;left:0;text-align:left;margin-left:198.5pt;margin-top:.35pt;width:86.25pt;height:96.95pt;z-index:-251658752;visibility:visible" wrapcoords="12397 335 8077 670 6574 1340 6574 3014 3569 4521 3381 5526 4508 5693 2254 7033 1503 7702 1690 8372 751 9712 376 10381 -188 16744 9767 18753 11833 18753 13148 18753 17280 16409 19346 13730 20849 11553 20849 6698 18595 6028 16341 5693 18595 4856 18219 3014 14463 837 13336 335 12397 335">
            <v:imagedata r:id="rId15" o:title=""/>
            <w10:wrap type="through"/>
          </v:shape>
        </w:pict>
      </w:r>
      <w:r>
        <w:rPr>
          <w:rFonts w:ascii="Comic Sans MS" w:hAnsi="Comic Sans MS"/>
          <w:sz w:val="18"/>
          <w:szCs w:val="18"/>
        </w:rPr>
        <w:t>Sitcoms</w:t>
      </w:r>
    </w:p>
    <w:p w:rsidR="00D412BD" w:rsidRDefault="00D412BD" w:rsidP="008E1DB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Soap operas</w:t>
      </w:r>
    </w:p>
    <w:p w:rsidR="00D412BD" w:rsidRDefault="00D412BD" w:rsidP="008E1DB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Series</w:t>
      </w:r>
    </w:p>
    <w:p w:rsidR="00D412BD" w:rsidRDefault="00D412BD" w:rsidP="008E1DB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Programmes</w:t>
      </w:r>
    </w:p>
    <w:p w:rsidR="00D412BD" w:rsidRDefault="00D412BD" w:rsidP="00D245BB">
      <w:pPr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D245BB">
      <w:pPr>
        <w:jc w:val="both"/>
        <w:rPr>
          <w:rFonts w:ascii="Comic Sans MS" w:hAnsi="Comic Sans MS"/>
          <w:sz w:val="18"/>
          <w:szCs w:val="18"/>
        </w:rPr>
      </w:pPr>
    </w:p>
    <w:p w:rsidR="00D412BD" w:rsidRPr="000D190E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0D190E">
        <w:rPr>
          <w:rFonts w:ascii="Comic Sans MS" w:hAnsi="Comic Sans MS"/>
          <w:b/>
          <w:sz w:val="18"/>
          <w:szCs w:val="18"/>
        </w:rPr>
        <w:t>This animal is very big. It has got a trunk and tusk. It also has a short tail. It lives on land in Africa.</w:t>
      </w:r>
    </w:p>
    <w:p w:rsidR="00D412BD" w:rsidRDefault="00D412BD" w:rsidP="00C155A3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bahsedilen hayvanın resmi hangi şıktadır?</w:t>
      </w:r>
    </w:p>
    <w:p w:rsidR="00D412BD" w:rsidRPr="00C155A3" w:rsidRDefault="00D412BD" w:rsidP="008E1DBF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6" o:spid="_x0000_s1036" type="#_x0000_t75" alt="http://images.clipartpanda.com/tortoise-clipart-tortoise-clipart.gif" style="position:absolute;left:0;text-align:left;margin-left:48.3pt;margin-top:6.1pt;width:88.3pt;height:52.85pt;z-index:-251656704;visibility:visible;mso-position-horizontal:right">
            <v:imagedata r:id="rId16" o:title=""/>
          </v:shape>
        </w:pict>
      </w:r>
      <w:r>
        <w:rPr>
          <w:noProof/>
          <w:lang w:eastAsia="tr-TR"/>
        </w:rPr>
        <w:pict>
          <v:shape id="Resim 25" o:spid="_x0000_s1037" type="#_x0000_t75" alt="http://images.clipartpanda.com/-LcKpndKca.jpeg" style="position:absolute;left:0;text-align:left;margin-left:49.75pt;margin-top:5.4pt;width:81.5pt;height:69.3pt;z-index:-251657728;visibility:visible">
            <v:imagedata r:id="rId17" o:title=""/>
          </v:shape>
        </w:pict>
      </w:r>
      <w:r>
        <w:rPr>
          <w:rFonts w:ascii="Comic Sans MS" w:hAnsi="Comic Sans MS"/>
          <w:sz w:val="18"/>
          <w:szCs w:val="18"/>
        </w:rPr>
        <w:t xml:space="preserve">                                   c. </w:t>
      </w:r>
      <w:r>
        <w:rPr>
          <w:noProof/>
          <w:lang w:eastAsia="tr-TR"/>
        </w:rPr>
        <w:t xml:space="preserve"> </w:t>
      </w:r>
    </w:p>
    <w:p w:rsidR="00D412BD" w:rsidRDefault="00D412BD" w:rsidP="00D245BB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D245BB" w:rsidRDefault="00D412BD" w:rsidP="00D245BB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7D066D" w:rsidRDefault="00D412BD" w:rsidP="007D066D">
      <w:pPr>
        <w:pStyle w:val="ListParagraph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7D066D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7" o:spid="_x0000_s1038" type="#_x0000_t75" alt="http://www.clipartlord.com/wp-content/uploads/2013/04/elephant8.png" style="position:absolute;left:0;text-align:left;margin-left:47.75pt;margin-top:13.75pt;width:101.75pt;height:62.45pt;z-index:-251655680;visibility:visible">
            <v:imagedata r:id="rId18" o:title=""/>
          </v:shape>
        </w:pict>
      </w:r>
    </w:p>
    <w:p w:rsidR="00D412BD" w:rsidRDefault="00D412BD" w:rsidP="008E1DBF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8" o:spid="_x0000_s1039" type="#_x0000_t75" alt="http://sr.photos3.fotosearch.com/bthumb/CSP/CSP519/k5192173.jpg" style="position:absolute;left:0;text-align:left;margin-left:164.55pt;margin-top:.9pt;width:83.5pt;height:63.15pt;z-index:-251654656;visibility:visible">
            <v:imagedata r:id="rId19" o:title=""/>
          </v:shape>
        </w:pict>
      </w:r>
      <w:r>
        <w:rPr>
          <w:rFonts w:ascii="Comic Sans MS" w:hAnsi="Comic Sans MS"/>
          <w:sz w:val="18"/>
          <w:szCs w:val="18"/>
        </w:rPr>
        <w:t xml:space="preserve">                                   d. </w:t>
      </w:r>
    </w:p>
    <w:p w:rsidR="00D412BD" w:rsidRDefault="00D412BD" w:rsidP="00B93DA3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B93DA3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B93DA3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B93DA3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Pr="00D47994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>A: ……………………………. do you practice?</w:t>
      </w:r>
    </w:p>
    <w:p w:rsidR="00D412BD" w:rsidRDefault="00D412BD" w:rsidP="00D47994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>B: I practice four times a week.</w:t>
      </w:r>
    </w:p>
    <w:p w:rsidR="00D412BD" w:rsidRPr="00D47994" w:rsidRDefault="00D412BD" w:rsidP="00D47994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9" o:spid="_x0000_s1040" type="#_x0000_t75" alt="http://comps.canstockphoto.com/can-stock-photo_csp9545891.jpg" style="position:absolute;left:0;text-align:left;margin-left:46.9pt;margin-top:3.4pt;width:86.9pt;height:93.05pt;z-index:-251653632;visibility:visible;mso-position-horizontal:right;mso-position-horizontal-relative:margin" wrapcoords="-186 0 -186 21426 21600 21426 21600 0 -186 0">
            <v:imagedata r:id="rId20" o:title=""/>
            <w10:wrap type="through" anchorx="margin"/>
          </v:shape>
        </w:pict>
      </w:r>
      <w:r>
        <w:rPr>
          <w:rFonts w:ascii="Comic Sans MS" w:hAnsi="Comic Sans MS"/>
          <w:sz w:val="18"/>
          <w:szCs w:val="18"/>
        </w:rPr>
        <w:t>Boşluğa hangi soru kelimesini getirirsek B’deki cevabı almış oluruz?</w:t>
      </w:r>
    </w:p>
    <w:p w:rsidR="00D412BD" w:rsidRDefault="00D412BD" w:rsidP="008E1DBF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How much</w:t>
      </w:r>
    </w:p>
    <w:p w:rsidR="00D412BD" w:rsidRDefault="00D412BD" w:rsidP="008E1DBF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How many</w:t>
      </w:r>
    </w:p>
    <w:p w:rsidR="00D412BD" w:rsidRDefault="00D412BD" w:rsidP="008E1DBF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How can</w:t>
      </w:r>
    </w:p>
    <w:p w:rsidR="00D412BD" w:rsidRDefault="00D412BD" w:rsidP="008E1DBF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How often</w:t>
      </w:r>
    </w:p>
    <w:p w:rsidR="00D412BD" w:rsidRDefault="00D412BD" w:rsidP="00EA239C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EA239C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  <w:hyperlink r:id="rId21" w:history="1">
        <w:r w:rsidRPr="009344DD">
          <w:rPr>
            <w:rStyle w:val="Hyperlink"/>
          </w:rPr>
          <w:t>www.sorubak.com</w:t>
        </w:r>
      </w:hyperlink>
    </w:p>
    <w:p w:rsidR="00D412BD" w:rsidRPr="006957B8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957B8">
        <w:rPr>
          <w:rFonts w:ascii="Comic Sans MS" w:hAnsi="Comic Sans MS"/>
          <w:b/>
          <w:sz w:val="18"/>
          <w:szCs w:val="18"/>
        </w:rPr>
        <w:t>“The River Kızılırmak is 1355 kms but The River Yeşilırmak is 519 kms.”</w:t>
      </w:r>
    </w:p>
    <w:p w:rsidR="00D412BD" w:rsidRDefault="00D412BD" w:rsidP="006957B8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Verilen bilgilere göre aşağıdaki hangi cümle doğrudur?</w:t>
      </w:r>
    </w:p>
    <w:p w:rsidR="00D412BD" w:rsidRDefault="00D412BD" w:rsidP="008E1DBF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Kızılırmak is longer than Yeşilırmak.</w:t>
      </w:r>
    </w:p>
    <w:p w:rsidR="00D412BD" w:rsidRDefault="00D412BD" w:rsidP="008E1DBF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Yeşilırmak is taller than Kızılırmak.</w:t>
      </w:r>
    </w:p>
    <w:p w:rsidR="00D412BD" w:rsidRDefault="00D412BD" w:rsidP="008E1DBF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Kızılırmak is taller than Yeşilırmak.</w:t>
      </w:r>
    </w:p>
    <w:p w:rsidR="00D412BD" w:rsidRDefault="00D412BD" w:rsidP="008E1DBF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Yeşilırmak is longer than Kızılırmak.</w:t>
      </w:r>
    </w:p>
    <w:p w:rsidR="00D412BD" w:rsidRDefault="00D412BD" w:rsidP="006957B8">
      <w:pPr>
        <w:pStyle w:val="ListParagraph"/>
        <w:ind w:left="1080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8E1DBF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591EB0">
        <w:rPr>
          <w:rFonts w:ascii="Comic Sans MS" w:hAnsi="Comic Sans MS"/>
          <w:b/>
          <w:sz w:val="18"/>
          <w:szCs w:val="18"/>
        </w:rPr>
        <w:t>“Ayşe got high marks in the exam. But Mert didn’t.”</w:t>
      </w:r>
    </w:p>
    <w:p w:rsidR="00D412BD" w:rsidRDefault="00D412BD" w:rsidP="00B454E4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31" o:spid="_x0000_s1041" type="#_x0000_t75" alt="http://images.clipartpanda.com/ani-clipart-BadGradeClipArt.jpg" style="position:absolute;left:0;text-align:left;margin-left:89.35pt;margin-top:.35pt;width:129.35pt;height:91pt;z-index:-251652608;visibility:visible;mso-position-horizontal:right">
            <v:imagedata r:id="rId22" o:title=""/>
          </v:shape>
        </w:pict>
      </w:r>
      <w:r>
        <w:rPr>
          <w:noProof/>
          <w:lang w:eastAsia="tr-TR"/>
        </w:rPr>
        <w:pict>
          <v:shape id="Resim 30" o:spid="_x0000_s1042" type="#_x0000_t75" alt="http://www.examiner.com/images/blog/wysiwyg/image/clip_art_girl.jpg" style="position:absolute;left:0;text-align:left;margin-left:46.7pt;margin-top:.35pt;width:62.4pt;height:91pt;z-index:-251651584;visibility:visible">
            <v:imagedata r:id="rId23" o:title=""/>
          </v:shape>
        </w:pict>
      </w:r>
    </w:p>
    <w:p w:rsidR="00D412BD" w:rsidRDefault="00D412BD" w:rsidP="00B454E4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</w:p>
    <w:p w:rsidR="00D412BD" w:rsidRDefault="00D412BD" w:rsidP="00B454E4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</w:p>
    <w:p w:rsidR="00D412BD" w:rsidRPr="00B454E4" w:rsidRDefault="00D412BD" w:rsidP="00B454E4">
      <w:pPr>
        <w:pStyle w:val="ListParagraph"/>
        <w:jc w:val="both"/>
        <w:rPr>
          <w:rFonts w:ascii="Comic Sans MS" w:hAnsi="Comic Sans MS"/>
          <w:b/>
          <w:sz w:val="18"/>
          <w:szCs w:val="18"/>
        </w:rPr>
      </w:pPr>
    </w:p>
    <w:p w:rsidR="00D412BD" w:rsidRDefault="00D412BD" w:rsidP="00591EB0">
      <w:pPr>
        <w:pStyle w:val="ListParagraph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591EB0">
      <w:pPr>
        <w:pStyle w:val="ListParagraph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591EB0">
      <w:pPr>
        <w:pStyle w:val="ListParagraph"/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591EB0">
      <w:pPr>
        <w:pStyle w:val="ListParagraph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verilen bilgilere göre hangi cümle doğrudur?</w:t>
      </w:r>
    </w:p>
    <w:p w:rsidR="00D412BD" w:rsidRDefault="00D412BD" w:rsidP="008E1DBF">
      <w:pPr>
        <w:pStyle w:val="ListParagraph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 is lazier than Mert.</w:t>
      </w:r>
    </w:p>
    <w:p w:rsidR="00D412BD" w:rsidRDefault="00D412BD" w:rsidP="008E1DBF">
      <w:pPr>
        <w:pStyle w:val="ListParagraph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Mert is cleverer than Ayşe.</w:t>
      </w:r>
    </w:p>
    <w:p w:rsidR="00D412BD" w:rsidRDefault="00D412BD" w:rsidP="008E1DBF">
      <w:pPr>
        <w:pStyle w:val="ListParagraph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 is more hardworking than Mert.</w:t>
      </w:r>
    </w:p>
    <w:p w:rsidR="00D412BD" w:rsidRDefault="00D412BD" w:rsidP="008E1DBF">
      <w:pPr>
        <w:pStyle w:val="ListParagraph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Ayşe is less hardworking than Mert.</w:t>
      </w:r>
    </w:p>
    <w:p w:rsidR="00D412BD" w:rsidRDefault="00D412BD" w:rsidP="00B8157C">
      <w:pPr>
        <w:jc w:val="both"/>
        <w:rPr>
          <w:rFonts w:ascii="Comic Sans MS" w:hAnsi="Comic Sans MS"/>
          <w:sz w:val="18"/>
          <w:szCs w:val="18"/>
        </w:rPr>
      </w:pPr>
    </w:p>
    <w:p w:rsidR="00D412BD" w:rsidRDefault="00D412BD" w:rsidP="00B8157C">
      <w:pPr>
        <w:pStyle w:val="ListParagraph"/>
        <w:ind w:left="108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1" o:spid="_x0000_s1043" type="#_x0000_t75" alt="https://encrypted-tbn2.gstatic.com/images?q=tbn:ANd9GcTPCMIZiqpxHDFCq2TMcVOZH7L-iPmHdytuuRZdvLlAoyokLJUN" style="position:absolute;left:0;text-align:left;margin-left:88.6pt;margin-top:.6pt;width:128.95pt;height:112.75pt;z-index:-251650560;visibility:visible">
            <v:imagedata r:id="rId24" o:title=""/>
          </v:shape>
        </w:pict>
      </w:r>
    </w:p>
    <w:p w:rsidR="00D412BD" w:rsidRDefault="00D412BD" w:rsidP="00B8157C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Default="00D412BD" w:rsidP="00B8157C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D412BD" w:rsidRPr="00965253" w:rsidRDefault="00D412BD" w:rsidP="00B8157C">
      <w:pPr>
        <w:pStyle w:val="ListParagraph"/>
        <w:ind w:left="108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965253">
        <w:rPr>
          <w:rFonts w:ascii="Comic Sans MS" w:hAnsi="Comic Sans MS"/>
          <w:b/>
          <w:sz w:val="20"/>
          <w:szCs w:val="20"/>
        </w:rPr>
        <w:t>BAHADDİN BİLİCİ</w:t>
      </w:r>
    </w:p>
    <w:p w:rsidR="00D412BD" w:rsidRPr="00965253" w:rsidRDefault="00D412BD" w:rsidP="00B8157C">
      <w:pPr>
        <w:pStyle w:val="ListParagraph"/>
        <w:ind w:left="2496" w:firstLine="33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 xml:space="preserve"> </w:t>
      </w:r>
      <w:r w:rsidRPr="00965253">
        <w:rPr>
          <w:rFonts w:ascii="Comic Sans MS" w:hAnsi="Comic Sans MS"/>
          <w:b/>
          <w:sz w:val="20"/>
          <w:szCs w:val="20"/>
        </w:rPr>
        <w:t>ELT TEACHER</w:t>
      </w:r>
    </w:p>
    <w:p w:rsidR="00D412BD" w:rsidRPr="00B8157C" w:rsidRDefault="00D412BD" w:rsidP="00B8157C">
      <w:pPr>
        <w:jc w:val="both"/>
        <w:rPr>
          <w:rFonts w:ascii="Comic Sans MS" w:hAnsi="Comic Sans MS"/>
          <w:sz w:val="18"/>
          <w:szCs w:val="18"/>
        </w:rPr>
      </w:pPr>
    </w:p>
    <w:sectPr w:rsidR="00D412BD" w:rsidRPr="00B8157C" w:rsidSect="00BA2F78">
      <w:headerReference w:type="default" r:id="rId25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2BD" w:rsidRDefault="00D412BD" w:rsidP="00380143">
      <w:pPr>
        <w:spacing w:after="0" w:line="240" w:lineRule="auto"/>
      </w:pPr>
      <w:r>
        <w:separator/>
      </w:r>
    </w:p>
  </w:endnote>
  <w:endnote w:type="continuationSeparator" w:id="0">
    <w:p w:rsidR="00D412BD" w:rsidRDefault="00D412BD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2BD" w:rsidRDefault="00D412BD" w:rsidP="00380143">
      <w:pPr>
        <w:spacing w:after="0" w:line="240" w:lineRule="auto"/>
      </w:pPr>
      <w:r>
        <w:separator/>
      </w:r>
    </w:p>
  </w:footnote>
  <w:footnote w:type="continuationSeparator" w:id="0">
    <w:p w:rsidR="00D412BD" w:rsidRDefault="00D412BD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2BD" w:rsidRPr="00380143" w:rsidRDefault="00D412BD" w:rsidP="00930DC7">
    <w:pPr>
      <w:pStyle w:val="NoSpacing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noProof/>
        <w:lang w:eastAsia="tr-TR"/>
      </w:rPr>
      <w:pict>
        <v:roundrect id="Yuvarlatılmış Dikdörtgen 3" o:spid="_x0000_s2049" style="position:absolute;margin-left:261.3pt;margin-top:-7.35pt;width:176.25pt;height:46.5pt;z-index:251660288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strokecolor="#70ad47" strokeweight="1pt">
          <v:stroke joinstyle="miter"/>
          <v:textbox>
            <w:txbxContent>
              <w:p w:rsidR="00D412BD" w:rsidRPr="00380143" w:rsidRDefault="00D412BD" w:rsidP="00380143">
                <w:pPr>
                  <w:pStyle w:val="NoSpacing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SORU OLUP H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ER BİR SORU 5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PUANDIR. </w:t>
                </w:r>
              </w:p>
              <w:p w:rsidR="00D412BD" w:rsidRPr="00380143" w:rsidRDefault="00D412BD" w:rsidP="00380143">
                <w:pPr>
                  <w:pStyle w:val="NoSpacing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Pr="00380143">
      <w:rPr>
        <w:rFonts w:ascii="Comic Sans MS" w:hAnsi="Comic Sans MS"/>
        <w:b/>
        <w:sz w:val="20"/>
        <w:szCs w:val="20"/>
      </w:rPr>
      <w:t>Name-Surname:</w:t>
    </w:r>
    <w:r>
      <w:rPr>
        <w:rFonts w:ascii="Comic Sans MS" w:hAnsi="Comic Sans MS"/>
        <w:b/>
        <w:sz w:val="20"/>
        <w:szCs w:val="20"/>
      </w:rPr>
      <w:tab/>
    </w:r>
  </w:p>
  <w:p w:rsidR="00D412BD" w:rsidRPr="00380143" w:rsidRDefault="00D412BD" w:rsidP="00380143">
    <w:pPr>
      <w:pStyle w:val="NoSpacing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 xml:space="preserve">Class-Number  </w:t>
    </w:r>
    <w:r w:rsidRPr="00380143">
      <w:rPr>
        <w:rFonts w:ascii="Comic Sans MS" w:hAnsi="Comic Sans MS"/>
        <w:b/>
        <w:sz w:val="20"/>
        <w:szCs w:val="20"/>
      </w:rPr>
      <w:t>:</w:t>
    </w:r>
  </w:p>
  <w:p w:rsidR="00D412BD" w:rsidRPr="00380143" w:rsidRDefault="00D412BD" w:rsidP="00380143">
    <w:pPr>
      <w:pStyle w:val="NoSpacing"/>
      <w:rPr>
        <w:rFonts w:ascii="Comic Sans MS" w:hAnsi="Comic Sans MS"/>
        <w:b/>
        <w:sz w:val="20"/>
        <w:szCs w:val="20"/>
      </w:rPr>
    </w:pPr>
  </w:p>
  <w:p w:rsidR="00D412BD" w:rsidRPr="00380143" w:rsidRDefault="00D412BD" w:rsidP="00380143">
    <w:pPr>
      <w:pStyle w:val="NoSpacing"/>
      <w:jc w:val="center"/>
      <w:rPr>
        <w:rFonts w:ascii="Comic Sans MS" w:hAnsi="Comic Sans MS"/>
        <w:b/>
      </w:rPr>
    </w:pPr>
    <w:r w:rsidRPr="00380143">
      <w:rPr>
        <w:rFonts w:ascii="Comic Sans MS" w:hAnsi="Comic Sans MS"/>
        <w:b/>
      </w:rPr>
      <w:t xml:space="preserve">FATSA İMAM HATİP SECONDARY SCHOOL </w:t>
    </w:r>
    <w:r>
      <w:rPr>
        <w:rFonts w:ascii="Comic Sans MS" w:hAnsi="Comic Sans MS"/>
        <w:b/>
      </w:rPr>
      <w:t>7th GRADES 1st TERM 3rd</w:t>
    </w:r>
    <w:r w:rsidRPr="00380143">
      <w:rPr>
        <w:rFonts w:ascii="Comic Sans MS" w:hAnsi="Comic Sans MS"/>
        <w:b/>
      </w:rPr>
      <w:t xml:space="preserve"> ENGLISH EXAM</w:t>
    </w:r>
  </w:p>
  <w:p w:rsidR="00D412BD" w:rsidRPr="00380143" w:rsidRDefault="00D412BD" w:rsidP="00380143">
    <w:pPr>
      <w:pStyle w:val="NoSpacing"/>
      <w:rPr>
        <w:rFonts w:ascii="Comic Sans MS" w:hAnsi="Comic Sans MS"/>
        <w:b/>
        <w:sz w:val="20"/>
        <w:szCs w:val="20"/>
      </w:rPr>
    </w:pPr>
  </w:p>
  <w:p w:rsidR="00D412BD" w:rsidRPr="00380143" w:rsidRDefault="00D412BD" w:rsidP="00380143">
    <w:pPr>
      <w:pStyle w:val="NoSpacing"/>
      <w:rPr>
        <w:rFonts w:ascii="Comic Sans MS" w:hAnsi="Comic Sans MS"/>
        <w:b/>
        <w:sz w:val="20"/>
        <w:szCs w:val="20"/>
      </w:rPr>
    </w:pPr>
  </w:p>
  <w:p w:rsidR="00D412BD" w:rsidRPr="00380143" w:rsidRDefault="00D412BD">
    <w:pPr>
      <w:pStyle w:val="Head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1DB"/>
    <w:multiLevelType w:val="hybridMultilevel"/>
    <w:tmpl w:val="0CDEE4D4"/>
    <w:lvl w:ilvl="0" w:tplc="AB4C1D9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EA551D"/>
    <w:multiLevelType w:val="hybridMultilevel"/>
    <w:tmpl w:val="F3BE52F8"/>
    <w:lvl w:ilvl="0" w:tplc="B20C1B8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B62609"/>
    <w:multiLevelType w:val="hybridMultilevel"/>
    <w:tmpl w:val="70DC07FC"/>
    <w:lvl w:ilvl="0" w:tplc="17C2B4F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ED3EF2"/>
    <w:multiLevelType w:val="hybridMultilevel"/>
    <w:tmpl w:val="02B05942"/>
    <w:lvl w:ilvl="0" w:tplc="8B46878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1A00B90"/>
    <w:multiLevelType w:val="hybridMultilevel"/>
    <w:tmpl w:val="D9C26FC8"/>
    <w:lvl w:ilvl="0" w:tplc="3B047C8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830507F"/>
    <w:multiLevelType w:val="hybridMultilevel"/>
    <w:tmpl w:val="71BCDD8C"/>
    <w:lvl w:ilvl="0" w:tplc="2E8CFAE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150A18"/>
    <w:multiLevelType w:val="hybridMultilevel"/>
    <w:tmpl w:val="27A06A04"/>
    <w:lvl w:ilvl="0" w:tplc="88A2547A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8B622E7"/>
    <w:multiLevelType w:val="hybridMultilevel"/>
    <w:tmpl w:val="44422968"/>
    <w:lvl w:ilvl="0" w:tplc="78EC8C0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D445FB4"/>
    <w:multiLevelType w:val="hybridMultilevel"/>
    <w:tmpl w:val="FB70A18A"/>
    <w:lvl w:ilvl="0" w:tplc="DFA2DFD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C87042F"/>
    <w:multiLevelType w:val="hybridMultilevel"/>
    <w:tmpl w:val="43161EE4"/>
    <w:lvl w:ilvl="0" w:tplc="9DE6E9E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4A60960"/>
    <w:multiLevelType w:val="hybridMultilevel"/>
    <w:tmpl w:val="0FBE4FE6"/>
    <w:lvl w:ilvl="0" w:tplc="13B2E0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7615262"/>
    <w:multiLevelType w:val="hybridMultilevel"/>
    <w:tmpl w:val="15BA0252"/>
    <w:lvl w:ilvl="0" w:tplc="42F2B4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A313185"/>
    <w:multiLevelType w:val="hybridMultilevel"/>
    <w:tmpl w:val="03702884"/>
    <w:lvl w:ilvl="0" w:tplc="9E22FDC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9E4C8A"/>
    <w:multiLevelType w:val="hybridMultilevel"/>
    <w:tmpl w:val="1C9612F4"/>
    <w:lvl w:ilvl="0" w:tplc="0B80AAC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0C45E7A"/>
    <w:multiLevelType w:val="hybridMultilevel"/>
    <w:tmpl w:val="2FC4D262"/>
    <w:lvl w:ilvl="0" w:tplc="EE605B0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1E23CDB"/>
    <w:multiLevelType w:val="hybridMultilevel"/>
    <w:tmpl w:val="991646C6"/>
    <w:lvl w:ilvl="0" w:tplc="B38A558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2CF368A"/>
    <w:multiLevelType w:val="hybridMultilevel"/>
    <w:tmpl w:val="E66A1596"/>
    <w:lvl w:ilvl="0" w:tplc="1136BDD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8343847"/>
    <w:multiLevelType w:val="hybridMultilevel"/>
    <w:tmpl w:val="EF764272"/>
    <w:lvl w:ilvl="0" w:tplc="05F044C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F150A81"/>
    <w:multiLevelType w:val="hybridMultilevel"/>
    <w:tmpl w:val="D090BB22"/>
    <w:lvl w:ilvl="0" w:tplc="72BAB1E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F8E486A"/>
    <w:multiLevelType w:val="hybridMultilevel"/>
    <w:tmpl w:val="CFD81D70"/>
    <w:lvl w:ilvl="0" w:tplc="6FE89E7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0"/>
  </w:num>
  <w:num w:numId="5">
    <w:abstractNumId w:val="17"/>
  </w:num>
  <w:num w:numId="6">
    <w:abstractNumId w:val="1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4"/>
  </w:num>
  <w:num w:numId="12">
    <w:abstractNumId w:val="12"/>
  </w:num>
  <w:num w:numId="13">
    <w:abstractNumId w:val="5"/>
  </w:num>
  <w:num w:numId="14">
    <w:abstractNumId w:val="18"/>
  </w:num>
  <w:num w:numId="15">
    <w:abstractNumId w:val="8"/>
  </w:num>
  <w:num w:numId="16">
    <w:abstractNumId w:val="3"/>
  </w:num>
  <w:num w:numId="17">
    <w:abstractNumId w:val="2"/>
  </w:num>
  <w:num w:numId="18">
    <w:abstractNumId w:val="19"/>
  </w:num>
  <w:num w:numId="19">
    <w:abstractNumId w:val="15"/>
  </w:num>
  <w:num w:numId="20">
    <w:abstractNumId w:val="0"/>
  </w:num>
  <w:num w:numId="21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143"/>
    <w:rsid w:val="00005F67"/>
    <w:rsid w:val="0002090C"/>
    <w:rsid w:val="000A26F8"/>
    <w:rsid w:val="000C6608"/>
    <w:rsid w:val="000D190E"/>
    <w:rsid w:val="001A317F"/>
    <w:rsid w:val="001D6A1F"/>
    <w:rsid w:val="001E04FF"/>
    <w:rsid w:val="001E76B7"/>
    <w:rsid w:val="001F04D5"/>
    <w:rsid w:val="002340A1"/>
    <w:rsid w:val="00295AAB"/>
    <w:rsid w:val="00363BE6"/>
    <w:rsid w:val="00380143"/>
    <w:rsid w:val="003F16F6"/>
    <w:rsid w:val="003F24A3"/>
    <w:rsid w:val="003F5859"/>
    <w:rsid w:val="004651CF"/>
    <w:rsid w:val="00465884"/>
    <w:rsid w:val="004F28BF"/>
    <w:rsid w:val="00533FBC"/>
    <w:rsid w:val="00546C79"/>
    <w:rsid w:val="00554C43"/>
    <w:rsid w:val="00565681"/>
    <w:rsid w:val="00591EB0"/>
    <w:rsid w:val="00597AE8"/>
    <w:rsid w:val="005A1BA2"/>
    <w:rsid w:val="005E43E4"/>
    <w:rsid w:val="00646F2D"/>
    <w:rsid w:val="00663CF7"/>
    <w:rsid w:val="006957B8"/>
    <w:rsid w:val="006B2332"/>
    <w:rsid w:val="006F6573"/>
    <w:rsid w:val="007268A1"/>
    <w:rsid w:val="007625FE"/>
    <w:rsid w:val="007808D0"/>
    <w:rsid w:val="00784279"/>
    <w:rsid w:val="00784A5D"/>
    <w:rsid w:val="007A2F38"/>
    <w:rsid w:val="007C10E4"/>
    <w:rsid w:val="007D066D"/>
    <w:rsid w:val="007D0C42"/>
    <w:rsid w:val="00890535"/>
    <w:rsid w:val="008A5185"/>
    <w:rsid w:val="008E1DBF"/>
    <w:rsid w:val="00930DC7"/>
    <w:rsid w:val="009344DD"/>
    <w:rsid w:val="00965253"/>
    <w:rsid w:val="0097489A"/>
    <w:rsid w:val="009C3E9C"/>
    <w:rsid w:val="009D0575"/>
    <w:rsid w:val="009D17FD"/>
    <w:rsid w:val="00A70F0B"/>
    <w:rsid w:val="00AA6FA3"/>
    <w:rsid w:val="00AE4FD2"/>
    <w:rsid w:val="00AF2E47"/>
    <w:rsid w:val="00AF33E0"/>
    <w:rsid w:val="00B454E4"/>
    <w:rsid w:val="00B5436D"/>
    <w:rsid w:val="00B8157C"/>
    <w:rsid w:val="00B8231F"/>
    <w:rsid w:val="00B93DA3"/>
    <w:rsid w:val="00B97B7D"/>
    <w:rsid w:val="00BA2F78"/>
    <w:rsid w:val="00BB0C1D"/>
    <w:rsid w:val="00BB2D3E"/>
    <w:rsid w:val="00BE5ED7"/>
    <w:rsid w:val="00BF7689"/>
    <w:rsid w:val="00C155A3"/>
    <w:rsid w:val="00C17CDE"/>
    <w:rsid w:val="00C21FD6"/>
    <w:rsid w:val="00CA334F"/>
    <w:rsid w:val="00CD451A"/>
    <w:rsid w:val="00CE1D00"/>
    <w:rsid w:val="00CE54D5"/>
    <w:rsid w:val="00D00133"/>
    <w:rsid w:val="00D245BB"/>
    <w:rsid w:val="00D412BD"/>
    <w:rsid w:val="00D47994"/>
    <w:rsid w:val="00D5321E"/>
    <w:rsid w:val="00DA2854"/>
    <w:rsid w:val="00DB0F9F"/>
    <w:rsid w:val="00DD46BB"/>
    <w:rsid w:val="00DF6A56"/>
    <w:rsid w:val="00E05361"/>
    <w:rsid w:val="00E84312"/>
    <w:rsid w:val="00EA239C"/>
    <w:rsid w:val="00EA7EE4"/>
    <w:rsid w:val="00EB1FE9"/>
    <w:rsid w:val="00F04066"/>
    <w:rsid w:val="00F30D3E"/>
    <w:rsid w:val="00F33BF3"/>
    <w:rsid w:val="00F54EBC"/>
    <w:rsid w:val="00F64858"/>
    <w:rsid w:val="00F92298"/>
    <w:rsid w:val="00FA5455"/>
    <w:rsid w:val="00FC4752"/>
    <w:rsid w:val="00FD3D3B"/>
    <w:rsid w:val="00FD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4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0143"/>
    <w:rPr>
      <w:lang w:eastAsia="en-US"/>
    </w:rPr>
  </w:style>
  <w:style w:type="paragraph" w:styleId="Header">
    <w:name w:val="header"/>
    <w:basedOn w:val="Normal"/>
    <w:link w:val="HeaderChar"/>
    <w:uiPriority w:val="99"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01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0143"/>
    <w:rPr>
      <w:rFonts w:cs="Times New Roman"/>
    </w:rPr>
  </w:style>
  <w:style w:type="paragraph" w:styleId="ListParagraph">
    <w:name w:val="List Paragraph"/>
    <w:basedOn w:val="Normal"/>
    <w:uiPriority w:val="99"/>
    <w:qFormat/>
    <w:rsid w:val="0038014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D0C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3</Pages>
  <Words>568</Words>
  <Characters>3240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Bahaddin BİLİCİ</dc:creator>
  <cp:keywords>www.sorubak.com</cp:keywords>
  <dc:description/>
  <cp:lastModifiedBy>edanur</cp:lastModifiedBy>
  <cp:revision>45</cp:revision>
  <dcterms:created xsi:type="dcterms:W3CDTF">2015-01-04T12:50:00Z</dcterms:created>
  <dcterms:modified xsi:type="dcterms:W3CDTF">2015-01-05T20:17:00Z</dcterms:modified>
</cp:coreProperties>
</file>