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67" w:rsidRPr="00397CD6" w:rsidRDefault="00D11E67" w:rsidP="001323A7">
      <w:pPr>
        <w:jc w:val="center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 2014-2015 EĞİTİM-ÖĞRETİM YILI 7/…… SINIFI İNGİLİZCE DERSİ 1.DÖNEM 3.YAZILI SINAV SORULARIDIR.</w:t>
      </w:r>
    </w:p>
    <w:p w:rsidR="00D11E67" w:rsidRPr="00397CD6" w:rsidRDefault="00D11E67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>NAME-SURNAME</w:t>
      </w:r>
      <w:r w:rsidRPr="00397CD6">
        <w:rPr>
          <w:rFonts w:ascii="Comic Sans MS" w:hAnsi="Comic Sans MS"/>
          <w:b/>
          <w:sz w:val="18"/>
          <w:szCs w:val="18"/>
        </w:rPr>
        <w:tab/>
        <w:t>:                                    NUMBER</w:t>
      </w:r>
      <w:r w:rsidRPr="00397CD6">
        <w:rPr>
          <w:rFonts w:ascii="Comic Sans MS" w:hAnsi="Comic Sans MS"/>
          <w:b/>
          <w:sz w:val="18"/>
          <w:szCs w:val="18"/>
        </w:rPr>
        <w:tab/>
        <w:t>:</w:t>
      </w:r>
    </w:p>
    <w:p w:rsidR="00D11E67" w:rsidRPr="00397CD6" w:rsidRDefault="00D11E67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A) FILL IN THE BLANKS WITH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lion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monkey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lizard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elephant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giraffe</w:t>
      </w:r>
      <w:r>
        <w:rPr>
          <w:rFonts w:ascii="Comic Sans MS" w:hAnsi="Comic Sans MS"/>
          <w:b/>
          <w:sz w:val="18"/>
          <w:szCs w:val="18"/>
        </w:rPr>
        <w:t>.(5x2</w:t>
      </w:r>
      <w:r w:rsidRPr="00397CD6">
        <w:rPr>
          <w:rFonts w:ascii="Comic Sans MS" w:hAnsi="Comic Sans MS"/>
          <w:b/>
          <w:sz w:val="18"/>
          <w:szCs w:val="18"/>
        </w:rPr>
        <w:t>=1</w:t>
      </w:r>
      <w:r>
        <w:rPr>
          <w:rFonts w:ascii="Comic Sans MS" w:hAnsi="Comic Sans MS"/>
          <w:b/>
          <w:sz w:val="18"/>
          <w:szCs w:val="18"/>
        </w:rPr>
        <w:t>0</w:t>
      </w:r>
      <w:r w:rsidRPr="00397CD6">
        <w:rPr>
          <w:rFonts w:ascii="Comic Sans MS" w:hAnsi="Comic Sans MS"/>
          <w:b/>
          <w:sz w:val="18"/>
          <w:szCs w:val="18"/>
        </w:rPr>
        <w:t>)</w:t>
      </w:r>
    </w:p>
    <w:p w:rsidR="00D11E67" w:rsidRPr="00397CD6" w:rsidRDefault="00D11E67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</w:t>
      </w:r>
      <w:r w:rsidRPr="00C47242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4.25pt;height:45pt;visibility:visible">
            <v:imagedata r:id="rId4" o:title=""/>
          </v:shape>
        </w:pict>
      </w:r>
      <w:r w:rsidRPr="00397CD6">
        <w:rPr>
          <w:rFonts w:ascii="Comic Sans MS" w:hAnsi="Comic Sans MS"/>
          <w:b/>
          <w:sz w:val="18"/>
          <w:szCs w:val="18"/>
        </w:rPr>
        <w:t xml:space="preserve">         </w:t>
      </w:r>
      <w:r w:rsidRPr="00C47242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Resim 2" o:spid="_x0000_i1026" type="#_x0000_t75" style="width:51.75pt;height:48.75pt;visibility:visible">
            <v:imagedata r:id="rId5" o:title=""/>
          </v:shape>
        </w:pict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Pr="00C47242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Resim 3" o:spid="_x0000_i1027" type="#_x0000_t75" style="width:72.75pt;height:50.25pt;visibility:visible">
            <v:imagedata r:id="rId6" o:title=""/>
          </v:shape>
        </w:pict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Pr="00C47242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Resim 4" o:spid="_x0000_i1028" type="#_x0000_t75" style="width:54.75pt;height:48.75pt;visibility:visible">
            <v:imagedata r:id="rId7" o:title=""/>
          </v:shape>
        </w:pict>
      </w:r>
      <w:r w:rsidRPr="00397CD6">
        <w:rPr>
          <w:rFonts w:ascii="Comic Sans MS" w:hAnsi="Comic Sans MS"/>
          <w:b/>
          <w:sz w:val="18"/>
          <w:szCs w:val="18"/>
        </w:rPr>
        <w:t xml:space="preserve">        </w:t>
      </w:r>
      <w:r w:rsidRPr="00C47242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i1029" type="#_x0000_t75" style="width:1in;height:45.75pt;visibility:visible">
            <v:imagedata r:id="rId8" o:title=""/>
          </v:shape>
        </w:pict>
      </w:r>
    </w:p>
    <w:p w:rsidR="00D11E67" w:rsidRPr="00397CD6" w:rsidRDefault="00D11E67">
      <w:pPr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………………………   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…………………       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b/>
          <w:sz w:val="18"/>
          <w:szCs w:val="18"/>
        </w:rPr>
        <w:t xml:space="preserve">   ……………………………     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397CD6">
        <w:rPr>
          <w:rFonts w:ascii="Comic Sans MS" w:hAnsi="Comic Sans MS"/>
          <w:b/>
          <w:sz w:val="18"/>
          <w:szCs w:val="18"/>
        </w:rPr>
        <w:t xml:space="preserve"> …………………………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……………………………… </w:t>
      </w:r>
    </w:p>
    <w:p w:rsidR="00D11E67" w:rsidRPr="00397CD6" w:rsidRDefault="00D11E6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397CD6">
        <w:rPr>
          <w:rFonts w:ascii="Comic Sans MS" w:hAnsi="Comic Sans MS"/>
          <w:b/>
          <w:sz w:val="18"/>
          <w:szCs w:val="18"/>
        </w:rPr>
        <w:t xml:space="preserve">) FILL IN THE BLANKS WITH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r w:rsidRPr="00397CD6">
        <w:rPr>
          <w:rFonts w:ascii="Comic Sans MS" w:hAnsi="Comic Sans MS"/>
          <w:b/>
          <w:sz w:val="18"/>
          <w:szCs w:val="18"/>
        </w:rPr>
        <w:t xml:space="preserve"> OR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r w:rsidRPr="00397CD6">
        <w:rPr>
          <w:rFonts w:ascii="Comic Sans MS" w:hAnsi="Comic Sans MS"/>
          <w:b/>
          <w:sz w:val="18"/>
          <w:szCs w:val="18"/>
        </w:rPr>
        <w:t>.(4x2=8)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>1. Children …………………………………………………… eat vegetables.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They have a test tomorrow.They ………………………………………………… go to the cinema.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You ………………………………………………… play football in the street.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You ………………………………………………… brush your teeth after every meal.</w:t>
      </w:r>
    </w:p>
    <w:p w:rsidR="00D11E67" w:rsidRPr="00397CD6" w:rsidRDefault="00D11E6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Pr="00397CD6">
        <w:rPr>
          <w:rFonts w:ascii="Comic Sans MS" w:hAnsi="Comic Sans MS"/>
          <w:b/>
          <w:sz w:val="18"/>
          <w:szCs w:val="18"/>
        </w:rPr>
        <w:t xml:space="preserve">) FILL IN THE BLANKS WITH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What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Why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Where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How many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How long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How often</w:t>
      </w:r>
      <w:r w:rsidRPr="00397CD6">
        <w:rPr>
          <w:rFonts w:ascii="Comic Sans MS" w:hAnsi="Comic Sans MS"/>
          <w:b/>
          <w:sz w:val="18"/>
          <w:szCs w:val="18"/>
        </w:rPr>
        <w:t>.(6x2=12)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1. ………………………………………………………… dogs are there in the garden?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>- Two.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………………………………………………………… do they live?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>- In forests.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………………………………………………………… are they becoming endangered?</w:t>
      </w:r>
      <w:r w:rsidRPr="00397CD6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>- Because of the global warming.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………………………………………………………… does she come?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>- Once a week.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5. ………………………………………………………… is his name?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>- His name is Efe.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6. ………………………………………………………… do they live?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For ten years. 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397CD6">
        <w:rPr>
          <w:rFonts w:ascii="Comic Sans MS" w:hAnsi="Comic Sans MS"/>
          <w:b/>
          <w:sz w:val="18"/>
          <w:szCs w:val="18"/>
        </w:rPr>
        <w:t xml:space="preserve">) FILL IN THE BLANKS WITH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wing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beak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tail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leg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trunk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feather</w:t>
      </w:r>
      <w:r w:rsidRPr="00397CD6">
        <w:rPr>
          <w:rFonts w:ascii="Comic Sans MS" w:hAnsi="Comic Sans MS"/>
          <w:b/>
          <w:sz w:val="18"/>
          <w:szCs w:val="18"/>
        </w:rPr>
        <w:t>.(6x2=12)</w:t>
      </w:r>
      <w:r w:rsidRPr="00397CD6">
        <w:rPr>
          <w:rFonts w:ascii="Comic Sans MS" w:hAnsi="Comic Sans MS"/>
          <w:sz w:val="18"/>
          <w:szCs w:val="18"/>
        </w:rPr>
        <w:t xml:space="preserve"> </w:t>
      </w:r>
    </w:p>
    <w:p w:rsidR="00D11E67" w:rsidRPr="00397CD6" w:rsidRDefault="00D11E67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397CD6">
        <w:rPr>
          <w:rFonts w:ascii="Comic Sans MS" w:hAnsi="Comic Sans MS"/>
          <w:sz w:val="18"/>
          <w:szCs w:val="18"/>
        </w:rPr>
        <w:t xml:space="preserve">      </w:t>
      </w:r>
      <w:r w:rsidRPr="00C47242">
        <w:rPr>
          <w:rFonts w:ascii="Comic Sans MS" w:hAnsi="Comic Sans MS"/>
          <w:noProof/>
          <w:sz w:val="18"/>
          <w:szCs w:val="18"/>
          <w:lang w:eastAsia="tr-TR"/>
        </w:rPr>
        <w:pict>
          <v:shape id="_x0000_i1030" type="#_x0000_t75" style="width:49.5pt;height:46.5pt;visibility:visible">
            <v:imagedata r:id="rId9" o:title=""/>
          </v:shape>
        </w:pict>
      </w:r>
      <w:r w:rsidRPr="00397CD6">
        <w:rPr>
          <w:rFonts w:ascii="Comic Sans MS" w:hAnsi="Comic Sans MS"/>
          <w:sz w:val="18"/>
          <w:szCs w:val="18"/>
        </w:rPr>
        <w:t xml:space="preserve">       </w:t>
      </w:r>
      <w:r w:rsidRPr="00C47242">
        <w:rPr>
          <w:rFonts w:ascii="Comic Sans MS" w:hAnsi="Comic Sans MS"/>
          <w:noProof/>
          <w:sz w:val="18"/>
          <w:szCs w:val="18"/>
          <w:lang w:eastAsia="tr-TR"/>
        </w:rPr>
        <w:pict>
          <v:shape id="_x0000_i1031" type="#_x0000_t75" style="width:67.5pt;height:44.25pt;visibility:visible">
            <v:imagedata r:id="rId10" o:title=""/>
          </v:shape>
        </w:pic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     </w:t>
      </w:r>
      <w:r w:rsidRPr="00C47242">
        <w:rPr>
          <w:rFonts w:ascii="Comic Sans MS" w:hAnsi="Comic Sans MS"/>
          <w:noProof/>
          <w:sz w:val="18"/>
          <w:szCs w:val="18"/>
          <w:lang w:eastAsia="tr-TR"/>
        </w:rPr>
        <w:pict>
          <v:shape id="_x0000_i1032" type="#_x0000_t75" style="width:69.75pt;height:51pt;visibility:visible">
            <v:imagedata r:id="rId11" o:title=""/>
          </v:shape>
        </w:pic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</w:t>
      </w:r>
      <w:r w:rsidRPr="00C47242">
        <w:rPr>
          <w:rFonts w:ascii="Comic Sans MS" w:hAnsi="Comic Sans MS"/>
          <w:noProof/>
          <w:sz w:val="18"/>
          <w:szCs w:val="18"/>
          <w:lang w:eastAsia="tr-TR"/>
        </w:rPr>
        <w:pict>
          <v:shape id="_x0000_i1033" type="#_x0000_t75" style="width:66.75pt;height:51pt;visibility:visible">
            <v:imagedata r:id="rId12" o:title=""/>
          </v:shape>
        </w:pic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</w:t>
      </w:r>
      <w:r w:rsidRPr="00C47242">
        <w:rPr>
          <w:rFonts w:ascii="Comic Sans MS" w:hAnsi="Comic Sans MS"/>
          <w:noProof/>
          <w:sz w:val="18"/>
          <w:szCs w:val="18"/>
          <w:lang w:eastAsia="tr-TR"/>
        </w:rPr>
        <w:pict>
          <v:shape id="_x0000_i1034" type="#_x0000_t75" style="width:62.25pt;height:54.75pt;visibility:visible">
            <v:imagedata r:id="rId13" o:title=""/>
          </v:shape>
        </w:pic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Pr="00C47242">
        <w:rPr>
          <w:rFonts w:ascii="Comic Sans MS" w:hAnsi="Comic Sans MS"/>
          <w:noProof/>
          <w:sz w:val="18"/>
          <w:szCs w:val="18"/>
          <w:lang w:eastAsia="tr-TR"/>
        </w:rPr>
        <w:pict>
          <v:shape id="_x0000_i1035" type="#_x0000_t75" style="width:66.75pt;height:38.25pt;visibility:visible">
            <v:imagedata r:id="rId14" o:title=""/>
          </v:shape>
        </w:pic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……………………… </w:t>
      </w:r>
      <w:r>
        <w:rPr>
          <w:rFonts w:ascii="Comic Sans MS" w:hAnsi="Comic Sans MS"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 xml:space="preserve">   ………………………………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……………………………   </w:t>
      </w:r>
      <w:r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 ………………………   </w:t>
      </w:r>
      <w:r>
        <w:rPr>
          <w:rFonts w:ascii="Comic Sans MS" w:hAnsi="Comic Sans MS"/>
          <w:sz w:val="18"/>
          <w:szCs w:val="18"/>
        </w:rPr>
        <w:t xml:space="preserve">   </w:t>
      </w:r>
      <w:r w:rsidRPr="00397CD6">
        <w:rPr>
          <w:rFonts w:ascii="Comic Sans MS" w:hAnsi="Comic Sans MS"/>
          <w:sz w:val="18"/>
          <w:szCs w:val="18"/>
        </w:rPr>
        <w:t xml:space="preserve">  ………………………  </w:t>
      </w:r>
      <w:r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…………………………</w:t>
      </w:r>
    </w:p>
    <w:p w:rsidR="00D11E67" w:rsidRPr="00397CD6" w:rsidRDefault="00D11E6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</w:t>
      </w:r>
      <w:r w:rsidRPr="00397CD6">
        <w:rPr>
          <w:rFonts w:ascii="Comic Sans MS" w:hAnsi="Comic Sans MS"/>
          <w:b/>
          <w:sz w:val="18"/>
          <w:szCs w:val="18"/>
        </w:rPr>
        <w:t xml:space="preserve">) CATEGORIZE THE ANIMALS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parrot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dodo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tiger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snake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ant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butterfly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wolf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crocodile</w:t>
      </w:r>
      <w:r w:rsidRPr="00397CD6">
        <w:rPr>
          <w:rFonts w:ascii="Comic Sans MS" w:hAnsi="Comic Sans MS"/>
          <w:b/>
          <w:sz w:val="18"/>
          <w:szCs w:val="18"/>
        </w:rPr>
        <w:t>.(8x1=8)</w:t>
      </w:r>
    </w:p>
    <w:p w:rsidR="00D11E67" w:rsidRPr="00397CD6" w:rsidRDefault="00D11E67">
      <w:pPr>
        <w:rPr>
          <w:rFonts w:ascii="Comic Sans MS" w:hAnsi="Comic Sans MS"/>
          <w:b/>
          <w:sz w:val="18"/>
          <w:szCs w:val="18"/>
          <w:u w:val="single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MAMMALS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BIRDS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REPTILES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INSECTS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……………………………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 ……………………………               ……………………………               ……………………………</w:t>
      </w:r>
    </w:p>
    <w:p w:rsidR="00D11E67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……………………………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……………………………               ……………………………               ……………………………</w:t>
      </w:r>
    </w:p>
    <w:p w:rsidR="00D11E67" w:rsidRPr="00397CD6" w:rsidRDefault="00D11E67">
      <w:pPr>
        <w:rPr>
          <w:rFonts w:ascii="Comic Sans MS" w:hAnsi="Comic Sans MS"/>
          <w:b/>
          <w:sz w:val="18"/>
          <w:szCs w:val="18"/>
        </w:rPr>
      </w:pPr>
    </w:p>
    <w:p w:rsidR="00D11E67" w:rsidRPr="00397CD6" w:rsidRDefault="00D11E6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</w:t>
      </w:r>
      <w:r w:rsidRPr="00397CD6">
        <w:rPr>
          <w:rFonts w:ascii="Comic Sans MS" w:hAnsi="Comic Sans MS"/>
          <w:b/>
          <w:sz w:val="18"/>
          <w:szCs w:val="18"/>
        </w:rPr>
        <w:t xml:space="preserve">) REWRITE THE SENTENCES USING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r w:rsidRPr="00397CD6">
        <w:rPr>
          <w:rFonts w:ascii="Comic Sans MS" w:hAnsi="Comic Sans MS"/>
          <w:b/>
          <w:sz w:val="18"/>
          <w:szCs w:val="18"/>
        </w:rPr>
        <w:t xml:space="preserve"> OR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r w:rsidRPr="00397CD6">
        <w:rPr>
          <w:rFonts w:ascii="Comic Sans MS" w:hAnsi="Comic Sans MS"/>
          <w:b/>
          <w:sz w:val="18"/>
          <w:szCs w:val="18"/>
        </w:rPr>
        <w:t>.(2x2=4)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1. Protect animals.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>- You ………………………………………………………………………………………………… .</w:t>
      </w:r>
    </w:p>
    <w:p w:rsidR="00D11E67" w:rsidRPr="00397CD6" w:rsidRDefault="00D11E6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Don’t hunt animals.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>- You ………………………………………………………………………………………………… .</w:t>
      </w:r>
    </w:p>
    <w:p w:rsidR="00D11E67" w:rsidRPr="00330E09" w:rsidRDefault="00D11E67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G) CHOOSE THE CORRECT ANSWER.(6x1=6)</w:t>
      </w:r>
    </w:p>
    <w:p w:rsidR="00D11E67" w:rsidRPr="00330E09" w:rsidRDefault="00D11E67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1. large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larger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b) more large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largeer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largr </w:t>
      </w:r>
    </w:p>
    <w:p w:rsidR="00D11E67" w:rsidRPr="00330E09" w:rsidRDefault="00D11E67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2. good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gooder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b) more good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goodder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better</w:t>
      </w:r>
    </w:p>
    <w:p w:rsidR="00D11E67" w:rsidRPr="00330E09" w:rsidRDefault="00D11E67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3. long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longer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b) more long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longger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longeer</w:t>
      </w:r>
    </w:p>
    <w:p w:rsidR="00D11E67" w:rsidRPr="00330E09" w:rsidRDefault="00D11E67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4. easy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easyer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b) easier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c) more easy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easyier</w:t>
      </w:r>
    </w:p>
    <w:p w:rsidR="00D11E67" w:rsidRPr="00330E09" w:rsidRDefault="00D11E67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5. bad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badder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more bad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worse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bader</w:t>
      </w:r>
    </w:p>
    <w:p w:rsidR="00D11E67" w:rsidRPr="00330E09" w:rsidRDefault="00D11E67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6. energetic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energeticer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more energetic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c) energeticcer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energetics</w:t>
      </w:r>
    </w:p>
    <w:p w:rsidR="00D11E67" w:rsidRPr="00330E09" w:rsidRDefault="00D11E67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H) CHOOSE THE CORRECT ANSWER.(5x2=10)</w:t>
      </w:r>
    </w:p>
    <w:p w:rsidR="00D11E67" w:rsidRPr="00330E09" w:rsidRDefault="00D11E67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1.</w:t>
      </w:r>
      <w:r w:rsidRPr="00330E09">
        <w:rPr>
          <w:rFonts w:ascii="Comic Sans MS" w:hAnsi="Comic Sans MS"/>
          <w:sz w:val="16"/>
          <w:szCs w:val="16"/>
        </w:rPr>
        <w:tab/>
        <w:t xml:space="preserve">a) I never get up late.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I get up late never.</w:t>
      </w:r>
    </w:p>
    <w:p w:rsidR="00D11E67" w:rsidRPr="00330E09" w:rsidRDefault="00D11E67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2.</w:t>
      </w:r>
      <w:r w:rsidRPr="00330E09">
        <w:rPr>
          <w:rFonts w:ascii="Comic Sans MS" w:hAnsi="Comic Sans MS"/>
          <w:sz w:val="16"/>
          <w:szCs w:val="16"/>
        </w:rPr>
        <w:tab/>
        <w:t xml:space="preserve">a) I brush my teeth twice a day.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I twice a day brush my teeth.</w:t>
      </w:r>
    </w:p>
    <w:p w:rsidR="00D11E67" w:rsidRPr="00330E09" w:rsidRDefault="00D11E67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3.</w:t>
      </w:r>
      <w:r w:rsidRPr="00330E09">
        <w:rPr>
          <w:rFonts w:ascii="Comic Sans MS" w:hAnsi="Comic Sans MS"/>
          <w:sz w:val="16"/>
          <w:szCs w:val="16"/>
        </w:rPr>
        <w:tab/>
        <w:t>a) I play ten</w:t>
      </w:r>
      <w:r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 xml:space="preserve">is often.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I often play ten</w:t>
      </w:r>
      <w:r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>is.</w:t>
      </w:r>
    </w:p>
    <w:p w:rsidR="00D11E67" w:rsidRPr="00330E09" w:rsidRDefault="00D11E67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4.</w:t>
      </w:r>
      <w:r w:rsidRPr="00330E09">
        <w:rPr>
          <w:rFonts w:ascii="Comic Sans MS" w:hAnsi="Comic Sans MS"/>
          <w:sz w:val="16"/>
          <w:szCs w:val="16"/>
        </w:rPr>
        <w:tab/>
        <w:t xml:space="preserve">a) She is sleeping now.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She sleeps now.</w:t>
      </w:r>
    </w:p>
    <w:p w:rsidR="00D11E67" w:rsidRPr="00330E09" w:rsidRDefault="00D11E67" w:rsidP="00330E09">
      <w:pPr>
        <w:ind w:firstLine="708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5.</w:t>
      </w:r>
      <w:r w:rsidRPr="00330E09">
        <w:rPr>
          <w:rFonts w:ascii="Comic Sans MS" w:hAnsi="Comic Sans MS"/>
          <w:sz w:val="16"/>
          <w:szCs w:val="16"/>
        </w:rPr>
        <w:tab/>
        <w:t>a) He visit</w:t>
      </w:r>
      <w:r>
        <w:rPr>
          <w:rFonts w:ascii="Comic Sans MS" w:hAnsi="Comic Sans MS"/>
          <w:sz w:val="16"/>
          <w:szCs w:val="16"/>
        </w:rPr>
        <w:t>ed</w:t>
      </w:r>
      <w:r w:rsidRPr="00330E09">
        <w:rPr>
          <w:rFonts w:ascii="Comic Sans MS" w:hAnsi="Comic Sans MS"/>
          <w:sz w:val="16"/>
          <w:szCs w:val="16"/>
        </w:rPr>
        <w:t xml:space="preserve"> his brother every day.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b) He visits</w:t>
      </w:r>
      <w:r w:rsidRPr="00330E09">
        <w:rPr>
          <w:rFonts w:ascii="Comic Sans MS" w:hAnsi="Comic Sans MS"/>
          <w:sz w:val="16"/>
          <w:szCs w:val="16"/>
        </w:rPr>
        <w:t xml:space="preserve"> his brother every day.</w:t>
      </w:r>
    </w:p>
    <w:p w:rsidR="00D11E67" w:rsidRPr="00330E09" w:rsidRDefault="00D11E67" w:rsidP="00330E09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I)</w:t>
      </w:r>
      <w:r>
        <w:rPr>
          <w:rFonts w:ascii="Comic Sans MS" w:hAnsi="Comic Sans MS"/>
          <w:b/>
          <w:sz w:val="16"/>
          <w:szCs w:val="16"/>
        </w:rPr>
        <w:t xml:space="preserve"> CHOOSE THE CORRECT ANSWER.(10x3=3</w:t>
      </w:r>
      <w:r w:rsidRPr="00330E09">
        <w:rPr>
          <w:rFonts w:ascii="Comic Sans MS" w:hAnsi="Comic Sans MS"/>
          <w:b/>
          <w:sz w:val="16"/>
          <w:szCs w:val="16"/>
        </w:rPr>
        <w:t>0)</w:t>
      </w:r>
    </w:p>
    <w:p w:rsidR="00D11E67" w:rsidRDefault="00D11E67" w:rsidP="00E74CC4">
      <w:pPr>
        <w:tabs>
          <w:tab w:val="left" w:pos="990"/>
        </w:tabs>
        <w:rPr>
          <w:rFonts w:ascii="Comic Sans MS" w:hAnsi="Comic Sans MS"/>
          <w:sz w:val="20"/>
          <w:szCs w:val="20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1. She ……………………………… in İstanbul </w:t>
      </w:r>
      <w:r w:rsidRPr="00330E09">
        <w:rPr>
          <w:rFonts w:ascii="Comic Sans MS" w:hAnsi="Comic Sans MS"/>
          <w:b/>
          <w:sz w:val="16"/>
          <w:szCs w:val="16"/>
          <w:u w:val="single"/>
        </w:rPr>
        <w:t>yesterday</w:t>
      </w:r>
      <w:r w:rsidRPr="00330E09">
        <w:rPr>
          <w:rFonts w:ascii="Comic Sans MS" w:hAnsi="Comic Sans MS"/>
          <w:b/>
          <w:sz w:val="16"/>
          <w:szCs w:val="16"/>
        </w:rPr>
        <w:t>.</w:t>
      </w:r>
      <w:r>
        <w:rPr>
          <w:rFonts w:ascii="Comic Sans MS" w:hAnsi="Comic Sans MS"/>
          <w:b/>
          <w:sz w:val="16"/>
          <w:szCs w:val="16"/>
        </w:rPr>
        <w:t xml:space="preserve"> </w:t>
      </w:r>
      <w:hyperlink r:id="rId15" w:history="1">
        <w:r w:rsidRPr="000C56AF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D11E67" w:rsidRPr="00330E09" w:rsidRDefault="00D11E67" w:rsidP="00E71EBA">
      <w:pPr>
        <w:jc w:val="both"/>
        <w:rPr>
          <w:rFonts w:ascii="Comic Sans MS" w:hAnsi="Comic Sans MS"/>
          <w:b/>
          <w:sz w:val="16"/>
          <w:szCs w:val="16"/>
        </w:rPr>
      </w:pPr>
    </w:p>
    <w:p w:rsidR="00D11E67" w:rsidRPr="00330E09" w:rsidRDefault="00D11E67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w</w:t>
      </w:r>
      <w:r>
        <w:rPr>
          <w:rFonts w:ascii="Comic Sans MS" w:hAnsi="Comic Sans MS"/>
          <w:sz w:val="16"/>
          <w:szCs w:val="16"/>
        </w:rPr>
        <w:t>ere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are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w</w:t>
      </w:r>
      <w:r>
        <w:rPr>
          <w:rFonts w:ascii="Comic Sans MS" w:hAnsi="Comic Sans MS"/>
          <w:sz w:val="16"/>
          <w:szCs w:val="16"/>
        </w:rPr>
        <w:t>as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is</w:t>
      </w:r>
    </w:p>
    <w:p w:rsidR="00D11E67" w:rsidRPr="00330E09" w:rsidRDefault="00D11E67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2. They ………………………………… th</w:t>
      </w:r>
      <w:r>
        <w:rPr>
          <w:rFonts w:ascii="Comic Sans MS" w:hAnsi="Comic Sans MS"/>
          <w:b/>
          <w:sz w:val="16"/>
          <w:szCs w:val="16"/>
        </w:rPr>
        <w:t>e</w:t>
      </w:r>
      <w:r w:rsidRPr="00330E09">
        <w:rPr>
          <w:rFonts w:ascii="Comic Sans MS" w:hAnsi="Comic Sans MS"/>
          <w:b/>
          <w:sz w:val="16"/>
          <w:szCs w:val="16"/>
        </w:rPr>
        <w:t xml:space="preserve"> letters </w:t>
      </w:r>
      <w:r w:rsidRPr="00330E09">
        <w:rPr>
          <w:rFonts w:ascii="Comic Sans MS" w:hAnsi="Comic Sans MS"/>
          <w:b/>
          <w:sz w:val="16"/>
          <w:szCs w:val="16"/>
          <w:u w:val="single"/>
        </w:rPr>
        <w:t>last week</w:t>
      </w:r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D11E67" w:rsidRPr="00330E09" w:rsidRDefault="00D11E67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sends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sent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sended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send</w:t>
      </w:r>
    </w:p>
    <w:p w:rsidR="00D11E67" w:rsidRPr="00330E09" w:rsidRDefault="00D11E67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3. I ……………………………………… my father </w:t>
      </w:r>
      <w:r w:rsidRPr="00330E09">
        <w:rPr>
          <w:rFonts w:ascii="Comic Sans MS" w:hAnsi="Comic Sans MS"/>
          <w:b/>
          <w:sz w:val="16"/>
          <w:szCs w:val="16"/>
          <w:u w:val="single"/>
        </w:rPr>
        <w:t>two hours ago</w:t>
      </w:r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D11E67" w:rsidRPr="00330E09" w:rsidRDefault="00D11E67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a) helps</w:t>
      </w:r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help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c) helped</w:t>
      </w:r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helping</w:t>
      </w:r>
    </w:p>
    <w:p w:rsidR="00D11E67" w:rsidRPr="00330E09" w:rsidRDefault="00D11E67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4. ………………………………………… you see the cheetah </w:t>
      </w:r>
      <w:r w:rsidRPr="008656CC">
        <w:rPr>
          <w:rFonts w:ascii="Comic Sans MS" w:hAnsi="Comic Sans MS"/>
          <w:b/>
          <w:sz w:val="16"/>
          <w:szCs w:val="16"/>
          <w:u w:val="single"/>
        </w:rPr>
        <w:t>yesterday</w:t>
      </w:r>
      <w:r w:rsidRPr="00330E09">
        <w:rPr>
          <w:rFonts w:ascii="Comic Sans MS" w:hAnsi="Comic Sans MS"/>
          <w:b/>
          <w:sz w:val="16"/>
          <w:szCs w:val="16"/>
        </w:rPr>
        <w:t>?</w:t>
      </w:r>
    </w:p>
    <w:p w:rsidR="00D11E67" w:rsidRPr="00330E09" w:rsidRDefault="00D11E67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Does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Did  </w:t>
      </w:r>
      <w:r w:rsidRPr="00330E09">
        <w:rPr>
          <w:rFonts w:ascii="Comic Sans MS" w:hAnsi="Comic Sans MS"/>
          <w:sz w:val="16"/>
          <w:szCs w:val="16"/>
        </w:rPr>
        <w:tab/>
        <w:t xml:space="preserve">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Is  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d) Was</w:t>
      </w:r>
    </w:p>
    <w:p w:rsidR="00D11E67" w:rsidRPr="00330E09" w:rsidRDefault="00D11E67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5. - Did you open the door?     - No,I …………………………………… .</w:t>
      </w:r>
    </w:p>
    <w:p w:rsidR="00D11E67" w:rsidRDefault="00D11E67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wasn’t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isn’t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doesn’t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didn’t</w:t>
      </w:r>
    </w:p>
    <w:p w:rsidR="00D11E67" w:rsidRPr="00330E09" w:rsidRDefault="00D11E67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6. I feel pity for the animals ……………………………………… people hunt them.  </w:t>
      </w:r>
    </w:p>
    <w:p w:rsidR="00D11E67" w:rsidRDefault="00D11E67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because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b) and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c) sea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d) fur</w:t>
      </w:r>
    </w:p>
    <w:p w:rsidR="00D11E67" w:rsidRDefault="00D11E67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sz w:val="16"/>
          <w:szCs w:val="16"/>
        </w:rPr>
        <w:t>7.</w:t>
      </w:r>
      <w:r w:rsidRPr="00064CA3">
        <w:rPr>
          <w:noProof/>
          <w:lang w:eastAsia="tr-TR"/>
        </w:rPr>
        <w:t xml:space="preserve"> </w:t>
      </w:r>
      <w:r w:rsidRPr="00C47242">
        <w:rPr>
          <w:rFonts w:ascii="Comic Sans MS" w:hAnsi="Comic Sans MS"/>
          <w:noProof/>
          <w:sz w:val="16"/>
          <w:szCs w:val="16"/>
          <w:lang w:eastAsia="tr-TR"/>
        </w:rPr>
        <w:pict>
          <v:shape id="_x0000_i1036" type="#_x0000_t75" alt="https://encrypted-tbn2.gstatic.com/images?q=tbn:ANd9GcSUGBXNKmH3ikCVqU9ezxOdyoo9iYiUHOknUHRlrktnceCFxu96Mg" style="width:38.25pt;height:32.25pt;visibility:visible">
            <v:imagedata r:id="rId16" o:title=""/>
          </v:shape>
        </w:pict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tab/>
      </w:r>
      <w:r w:rsidRPr="00064CA3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skiing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sailing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baseball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d) playing football</w:t>
      </w:r>
    </w:p>
    <w:p w:rsidR="00D11E67" w:rsidRDefault="00D11E67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noProof/>
          <w:sz w:val="16"/>
          <w:szCs w:val="16"/>
          <w:lang w:eastAsia="tr-TR"/>
        </w:rPr>
        <w:t>8. – Sorry, I didn’t understand.Can you ……………………………………… it,please?</w:t>
      </w:r>
    </w:p>
    <w:p w:rsidR="00D11E67" w:rsidRDefault="00D11E67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a) repeat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recycle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desert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d) jungle</w:t>
      </w:r>
    </w:p>
    <w:p w:rsidR="00D11E67" w:rsidRDefault="00D11E67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9. 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>…………………………………………………</w:t>
      </w: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results in extinction because animals lose their habitats.  </w:t>
      </w:r>
    </w:p>
    <w:p w:rsidR="00D11E67" w:rsidRDefault="00D11E67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Deforestation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Donate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Chemical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d) Plant</w:t>
      </w:r>
    </w:p>
    <w:p w:rsidR="00D11E67" w:rsidRDefault="00D11E67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>10.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- I have a terrible toothache. ……………………………………………………………………… ?      – You should see a dentist.</w:t>
      </w:r>
    </w:p>
    <w:p w:rsidR="00D11E67" w:rsidRPr="00663674" w:rsidRDefault="00D11E67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What did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What should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What time?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d) What do I do?                  </w:t>
      </w:r>
      <w:r w:rsidRPr="00AE0599">
        <w:rPr>
          <w:rFonts w:ascii="Comic Sans MS" w:hAnsi="Comic Sans MS"/>
          <w:b/>
          <w:sz w:val="16"/>
          <w:szCs w:val="16"/>
        </w:rPr>
        <w:t>G</w:t>
      </w:r>
      <w:r w:rsidRPr="00AE0599">
        <w:rPr>
          <w:rFonts w:ascii="Comic Sans MS" w:hAnsi="Comic Sans MS"/>
          <w:b/>
          <w:sz w:val="16"/>
          <w:szCs w:val="16"/>
        </w:rPr>
        <w:sym w:font="Wingdings" w:char="F04A"/>
      </w:r>
      <w:r w:rsidRPr="00AE0599">
        <w:rPr>
          <w:rFonts w:ascii="Comic Sans MS" w:hAnsi="Comic Sans MS"/>
          <w:b/>
          <w:sz w:val="16"/>
          <w:szCs w:val="16"/>
        </w:rPr>
        <w:sym w:font="Wingdings" w:char="F04A"/>
      </w:r>
      <w:r w:rsidRPr="00AE0599">
        <w:rPr>
          <w:rFonts w:ascii="Comic Sans MS" w:hAnsi="Comic Sans MS"/>
          <w:b/>
          <w:sz w:val="16"/>
          <w:szCs w:val="16"/>
        </w:rPr>
        <w:t>D LUCK!</w:t>
      </w:r>
    </w:p>
    <w:p w:rsidR="00D11E67" w:rsidRPr="00AE0599" w:rsidRDefault="00D11E67" w:rsidP="00E71EBA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D11E67" w:rsidRDefault="00D11E67" w:rsidP="00397CD6">
      <w:pPr>
        <w:ind w:firstLine="708"/>
        <w:rPr>
          <w:rFonts w:ascii="Comic Sans MS" w:hAnsi="Comic Sans MS"/>
          <w:sz w:val="18"/>
          <w:szCs w:val="18"/>
        </w:rPr>
      </w:pPr>
    </w:p>
    <w:p w:rsidR="00D11E67" w:rsidRPr="00397CD6" w:rsidRDefault="00D11E67" w:rsidP="00374E20">
      <w:pPr>
        <w:ind w:firstLine="708"/>
        <w:rPr>
          <w:rFonts w:ascii="Comic Sans MS" w:hAnsi="Comic Sans MS"/>
          <w:sz w:val="18"/>
          <w:szCs w:val="18"/>
        </w:rPr>
      </w:pPr>
    </w:p>
    <w:p w:rsidR="00D11E67" w:rsidRPr="00443B5B" w:rsidRDefault="00D11E67">
      <w:pPr>
        <w:rPr>
          <w:rFonts w:ascii="Comic Sans MS" w:hAnsi="Comic Sans MS"/>
          <w:sz w:val="20"/>
          <w:szCs w:val="20"/>
        </w:rPr>
      </w:pPr>
    </w:p>
    <w:p w:rsidR="00D11E67" w:rsidRPr="00443B5B" w:rsidRDefault="00D11E67">
      <w:pPr>
        <w:rPr>
          <w:rFonts w:ascii="Comic Sans MS" w:hAnsi="Comic Sans MS"/>
          <w:b/>
          <w:sz w:val="20"/>
          <w:szCs w:val="20"/>
        </w:rPr>
      </w:pPr>
    </w:p>
    <w:sectPr w:rsidR="00D11E67" w:rsidRPr="00443B5B" w:rsidSect="001323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3A7"/>
    <w:rsid w:val="00064CA3"/>
    <w:rsid w:val="000C09A6"/>
    <w:rsid w:val="000C56AF"/>
    <w:rsid w:val="001323A7"/>
    <w:rsid w:val="00145978"/>
    <w:rsid w:val="001E38F7"/>
    <w:rsid w:val="00236D05"/>
    <w:rsid w:val="0026457A"/>
    <w:rsid w:val="002A030B"/>
    <w:rsid w:val="002D7DA4"/>
    <w:rsid w:val="002E6B83"/>
    <w:rsid w:val="0032076A"/>
    <w:rsid w:val="00330E09"/>
    <w:rsid w:val="00374E20"/>
    <w:rsid w:val="00397CD6"/>
    <w:rsid w:val="003C6C4E"/>
    <w:rsid w:val="003F3805"/>
    <w:rsid w:val="00400744"/>
    <w:rsid w:val="00415BC6"/>
    <w:rsid w:val="00443B5B"/>
    <w:rsid w:val="004775DD"/>
    <w:rsid w:val="005E0205"/>
    <w:rsid w:val="005E1DF2"/>
    <w:rsid w:val="006354D0"/>
    <w:rsid w:val="00663674"/>
    <w:rsid w:val="00692C52"/>
    <w:rsid w:val="00707C2D"/>
    <w:rsid w:val="00735124"/>
    <w:rsid w:val="007474CF"/>
    <w:rsid w:val="00774B5C"/>
    <w:rsid w:val="007D69B0"/>
    <w:rsid w:val="007F7EAD"/>
    <w:rsid w:val="00816929"/>
    <w:rsid w:val="00827E23"/>
    <w:rsid w:val="008656CC"/>
    <w:rsid w:val="008C64FD"/>
    <w:rsid w:val="008F0A4C"/>
    <w:rsid w:val="00932EB5"/>
    <w:rsid w:val="009974A0"/>
    <w:rsid w:val="009C5FCD"/>
    <w:rsid w:val="009D3152"/>
    <w:rsid w:val="00A044F6"/>
    <w:rsid w:val="00AE0599"/>
    <w:rsid w:val="00AE5971"/>
    <w:rsid w:val="00B40256"/>
    <w:rsid w:val="00BC028F"/>
    <w:rsid w:val="00C47242"/>
    <w:rsid w:val="00C856D6"/>
    <w:rsid w:val="00C960D9"/>
    <w:rsid w:val="00D11E67"/>
    <w:rsid w:val="00D26F93"/>
    <w:rsid w:val="00D82109"/>
    <w:rsid w:val="00DA1D76"/>
    <w:rsid w:val="00DD5EB7"/>
    <w:rsid w:val="00E71EBA"/>
    <w:rsid w:val="00E74CC4"/>
    <w:rsid w:val="00F7131B"/>
    <w:rsid w:val="00F74747"/>
    <w:rsid w:val="00FA3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074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74CC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3</Pages>
  <Words>601</Words>
  <Characters>3431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rrte</dc:creator>
  <cp:keywords>www.sorubak.com</cp:keywords>
  <dc:description>www.sorubak.com</dc:description>
  <cp:lastModifiedBy>edanur</cp:lastModifiedBy>
  <cp:revision>47</cp:revision>
  <dcterms:created xsi:type="dcterms:W3CDTF">2014-12-24T08:36:00Z</dcterms:created>
  <dcterms:modified xsi:type="dcterms:W3CDTF">2015-01-03T14:39:00Z</dcterms:modified>
  <cp:category>www.sorubak.com</cp:category>
</cp:coreProperties>
</file>