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85"/>
        <w:tblW w:w="8978" w:type="pct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1E0"/>
      </w:tblPr>
      <w:tblGrid>
        <w:gridCol w:w="3961"/>
        <w:gridCol w:w="3717"/>
        <w:gridCol w:w="2636"/>
      </w:tblGrid>
      <w:tr w:rsidR="00FF59BE" w:rsidTr="00202435">
        <w:trPr>
          <w:trHeight w:val="459"/>
        </w:trPr>
        <w:tc>
          <w:tcPr>
            <w:tcW w:w="1920" w:type="pct"/>
          </w:tcPr>
          <w:p w:rsidR="00FF59BE" w:rsidRDefault="00FF59BE" w:rsidP="002024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ADI :</w:t>
            </w:r>
          </w:p>
        </w:tc>
        <w:tc>
          <w:tcPr>
            <w:tcW w:w="1802" w:type="pct"/>
          </w:tcPr>
          <w:p w:rsidR="00FF59BE" w:rsidRPr="004969BA" w:rsidRDefault="00FF59BE" w:rsidP="0020243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69BA">
              <w:rPr>
                <w:rFonts w:ascii="Comic Sans MS" w:hAnsi="Comic Sans MS"/>
                <w:b/>
                <w:sz w:val="20"/>
                <w:szCs w:val="20"/>
              </w:rPr>
              <w:t>NARKÖYÜ ORTAOKULU</w:t>
            </w:r>
          </w:p>
        </w:tc>
        <w:tc>
          <w:tcPr>
            <w:tcW w:w="1278" w:type="pct"/>
            <w:vMerge w:val="restart"/>
          </w:tcPr>
          <w:p w:rsidR="00FF59BE" w:rsidRDefault="00FF59BE" w:rsidP="004969B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6" o:spid="_x0000_s1026" type="#_x0000_t75" alt="car020" style="position:absolute;left:0;text-align:left;margin-left:16.8pt;margin-top:58.95pt;width:47.55pt;height:37.35pt;z-index:251638272;visibility:visible;mso-position-horizontal-relative:text;mso-position-vertical-relative:text">
                  <v:imagedata r:id="rId7" o:title=""/>
                  <w10:wrap type="square" side="left"/>
                </v:shape>
              </w:pict>
            </w:r>
            <w:r>
              <w:rPr>
                <w:rFonts w:ascii="Comic Sans MS" w:hAnsi="Comic Sans MS"/>
                <w:b/>
                <w:sz w:val="40"/>
                <w:szCs w:val="40"/>
              </w:rPr>
              <w:t>7.</w:t>
            </w:r>
            <w:r>
              <w:rPr>
                <w:rFonts w:ascii="Comic Sans MS" w:hAnsi="Comic Sans MS"/>
                <w:b/>
                <w:sz w:val="24"/>
                <w:szCs w:val="24"/>
              </w:rPr>
              <w:t>SINIF</w:t>
            </w:r>
          </w:p>
          <w:p w:rsidR="00FF59BE" w:rsidRPr="004969BA" w:rsidRDefault="00FF59BE" w:rsidP="004969B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NOT:</w:t>
            </w:r>
          </w:p>
        </w:tc>
      </w:tr>
      <w:tr w:rsidR="00FF59BE" w:rsidTr="00202435">
        <w:trPr>
          <w:trHeight w:val="499"/>
        </w:trPr>
        <w:tc>
          <w:tcPr>
            <w:tcW w:w="1920" w:type="pct"/>
          </w:tcPr>
          <w:p w:rsidR="00FF59BE" w:rsidRDefault="00FF59BE" w:rsidP="002024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1802" w:type="pct"/>
          </w:tcPr>
          <w:p w:rsidR="00FF59BE" w:rsidRDefault="00FF59BE" w:rsidP="0020243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DÜŞÜNME EĞİTİMİ</w:t>
            </w:r>
          </w:p>
        </w:tc>
        <w:tc>
          <w:tcPr>
            <w:tcW w:w="1278" w:type="pct"/>
            <w:vMerge/>
            <w:vAlign w:val="center"/>
          </w:tcPr>
          <w:p w:rsidR="00FF59BE" w:rsidRDefault="00FF59BE" w:rsidP="0020243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59BE" w:rsidTr="00202435">
        <w:trPr>
          <w:trHeight w:val="70"/>
        </w:trPr>
        <w:tc>
          <w:tcPr>
            <w:tcW w:w="1920" w:type="pct"/>
            <w:vAlign w:val="center"/>
          </w:tcPr>
          <w:p w:rsidR="00FF59BE" w:rsidRDefault="00FF59BE" w:rsidP="002024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NO: </w:t>
            </w:r>
          </w:p>
        </w:tc>
        <w:tc>
          <w:tcPr>
            <w:tcW w:w="1802" w:type="pct"/>
          </w:tcPr>
          <w:p w:rsidR="00FF59BE" w:rsidRPr="004969BA" w:rsidRDefault="00FF59BE" w:rsidP="00202435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4969BA">
              <w:rPr>
                <w:rFonts w:ascii="Comic Sans MS" w:hAnsi="Comic Sans MS"/>
                <w:b/>
                <w:sz w:val="18"/>
                <w:szCs w:val="18"/>
              </w:rPr>
              <w:t>2014-2015 EĞİTİM ÖĞRETİM YILI I. DÖNEM I.  SINAVI</w:t>
            </w:r>
          </w:p>
        </w:tc>
        <w:tc>
          <w:tcPr>
            <w:tcW w:w="1278" w:type="pct"/>
            <w:vMerge/>
            <w:vAlign w:val="center"/>
          </w:tcPr>
          <w:p w:rsidR="00FF59BE" w:rsidRDefault="00FF59BE" w:rsidP="0020243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F59BE" w:rsidRDefault="00FF59BE" w:rsidP="00202435">
      <w:pPr>
        <w:jc w:val="both"/>
        <w:rPr>
          <w:rFonts w:ascii="Comic Sans MS" w:hAnsi="Comic Sans MS"/>
          <w:i/>
          <w:sz w:val="18"/>
          <w:szCs w:val="18"/>
        </w:rPr>
        <w:sectPr w:rsidR="00FF59BE" w:rsidSect="00523F89">
          <w:footerReference w:type="even" r:id="rId8"/>
          <w:pgSz w:w="11906" w:h="16838"/>
          <w:pgMar w:top="993" w:right="282" w:bottom="567" w:left="284" w:header="708" w:footer="708" w:gutter="0"/>
          <w:cols w:num="2" w:sep="1" w:space="283"/>
          <w:docGrid w:linePitch="360"/>
        </w:sectPr>
      </w:pPr>
    </w:p>
    <w:p w:rsidR="00FF59BE" w:rsidRPr="00202435" w:rsidRDefault="00FF59BE" w:rsidP="00202435">
      <w:pPr>
        <w:jc w:val="both"/>
        <w:rPr>
          <w:rFonts w:ascii="Comic Sans MS" w:hAnsi="Comic Sans MS"/>
          <w:i/>
          <w:sz w:val="18"/>
          <w:szCs w:val="18"/>
        </w:rPr>
      </w:pPr>
    </w:p>
    <w:p w:rsidR="00FF59BE" w:rsidRDefault="00FF59BE" w:rsidP="00AF0263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sz w:val="16"/>
          <w:szCs w:val="16"/>
        </w:rPr>
        <w:t>1) Aşağıda verilen birinci sütundaki mecazlı ifadeler ile ikinci sütundaki açıklamaları eşleştiriniz.(25 puan )</w:t>
      </w:r>
    </w:p>
    <w:p w:rsidR="00FF59BE" w:rsidRDefault="00FF59BE" w:rsidP="00AF0263">
      <w:pPr>
        <w:rPr>
          <w:rFonts w:ascii="Comic Sans MS" w:hAnsi="Comic Sans MS" w:cs="Arial"/>
          <w:b/>
          <w:i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5pt;margin-top:9.55pt;width:222pt;height:1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_x0000_s1027">
              <w:txbxContent>
                <w:p w:rsidR="00FF59BE" w:rsidRPr="004969BA" w:rsidRDefault="00FF59BE" w:rsidP="00ED7388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</w:pPr>
                  <w:r w:rsidRPr="004969BA"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  <w:t xml:space="preserve">Çok özledim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style="position:absolute;margin-left:297pt;margin-top:.55pt;width:257.25pt;height:33.0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  <w:r>
        <w:rPr>
          <w:noProof/>
          <w:lang w:eastAsia="tr-TR"/>
        </w:rPr>
        <w:pict>
          <v:shape id="_x0000_s1029" type="#_x0000_t202" style="position:absolute;margin-left:27pt;margin-top:9.55pt;width:240pt;height:19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_x0000_s1029;mso-fit-shape-to-text:t">
              <w:txbxContent>
                <w:p w:rsidR="00FF59BE" w:rsidRPr="004969BA" w:rsidRDefault="00FF59BE" w:rsidP="00ED7388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</w:pPr>
                  <w:r w:rsidRPr="004969BA"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  <w:t>Bahar “Karnım zil çalıyor.” Dedi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ynı Yan Köşesi Kesik Dikdörtgen 13" o:spid="_x0000_s1030" style="position:absolute;margin-left:18.45pt;margin-top:3.25pt;width:257.25pt;height:33.0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" path="m69957,l3197118,r69957,69957l3267075,419735r,l,419735r,l,69957,69957,xe" fillcolor="window" strokecolor="#8064a2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FF59BE" w:rsidRDefault="00FF59BE" w:rsidP="00AF0263">
      <w:pPr>
        <w:rPr>
          <w:rFonts w:ascii="Comic Sans MS" w:hAnsi="Comic Sans MS" w:cs="Arial"/>
          <w:b/>
          <w:i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shape id="_x0000_s1031" style="position:absolute;margin-left:297pt;margin-top:13.75pt;width:257.25pt;height:33.0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  <w:r>
        <w:rPr>
          <w:noProof/>
          <w:lang w:eastAsia="tr-TR"/>
        </w:rPr>
        <w:pict>
          <v:shape id="Aynı Yan Köşesi Kesik Dikdörtgen 17" o:spid="_x0000_s1032" style="position:absolute;margin-left:18.8pt;margin-top:18.8pt;width:257.25pt;height:33.0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" path="m69957,l3197118,r69957,69957l3267075,419735r,l,419735r,l,69957,69957,xe" fillcolor="window" strokecolor="#c0504d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  <w:r>
        <w:rPr>
          <w:rFonts w:ascii="Comic Sans MS" w:hAnsi="Comic Sans MS" w:cs="Arial"/>
          <w:b/>
          <w:i/>
          <w:noProof/>
          <w:sz w:val="16"/>
          <w:szCs w:val="20"/>
          <w:lang w:eastAsia="tr-TR"/>
        </w:rPr>
        <w:t xml:space="preserve">                                                                                         </w:t>
      </w:r>
    </w:p>
    <w:p w:rsidR="00FF59BE" w:rsidRDefault="00FF59BE" w:rsidP="00AF0263">
      <w:pPr>
        <w:rPr>
          <w:rFonts w:ascii="Comic Sans MS" w:hAnsi="Comic Sans MS" w:cs="Arial"/>
          <w:b/>
          <w:i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shape id="_x0000_s1033" type="#_x0000_t202" style="position:absolute;margin-left:315pt;margin-top:-.1pt;width:222pt;height:1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_x0000_s1033">
              <w:txbxContent>
                <w:p w:rsidR="00FF59BE" w:rsidRPr="004969BA" w:rsidRDefault="00FF59BE" w:rsidP="00ED7388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</w:pPr>
                  <w:r w:rsidRPr="004969BA"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  <w:t>Acıktım…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4" type="#_x0000_t202" style="position:absolute;margin-left:36pt;margin-top:-.1pt;width:240pt;height:19.7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Metin kutusu 11;mso-fit-shape-to-text:t">
              <w:txbxContent>
                <w:p w:rsidR="00FF59BE" w:rsidRPr="004969BA" w:rsidRDefault="00FF59BE" w:rsidP="00AF0263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</w:pPr>
                  <w:r w:rsidRPr="004969BA"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  <w:t>Esra “Başım çatlıyor.”dedi</w:t>
                  </w:r>
                </w:p>
              </w:txbxContent>
            </v:textbox>
          </v:shape>
        </w:pict>
      </w:r>
    </w:p>
    <w:p w:rsidR="00FF59BE" w:rsidRDefault="00FF59BE" w:rsidP="00AF0263">
      <w:pPr>
        <w:rPr>
          <w:rFonts w:ascii="Comic Sans MS" w:hAnsi="Comic Sans MS" w:cs="Arial"/>
          <w:b/>
          <w:i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shape id="_x0000_s1035" type="#_x0000_t202" style="position:absolute;margin-left:315pt;margin-top:13.1pt;width:222pt;height:1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_x0000_s1035">
              <w:txbxContent>
                <w:p w:rsidR="00FF59BE" w:rsidRPr="004969BA" w:rsidRDefault="00FF59BE" w:rsidP="00ED7388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</w:pPr>
                  <w:r w:rsidRPr="004969BA"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  <w:t>O kadar çok konuştu ki……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style="position:absolute;margin-left:297pt;margin-top:4.1pt;width:257.25pt;height:33.0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  <w:r>
        <w:rPr>
          <w:noProof/>
          <w:lang w:eastAsia="tr-TR"/>
        </w:rPr>
        <w:pict>
          <v:shape id="_x0000_s1037" type="#_x0000_t202" style="position:absolute;margin-left:27pt;margin-top:13.1pt;width:240pt;height:32.3pt;z-index:2516485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_x0000_s1037;mso-fit-shape-to-text:t">
              <w:txbxContent>
                <w:p w:rsidR="00FF59BE" w:rsidRPr="00ED7388" w:rsidRDefault="00FF59BE" w:rsidP="00ED7388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i/>
                      <w:color w:val="000000"/>
                      <w:kern w:val="24"/>
                      <w:sz w:val="18"/>
                      <w:szCs w:val="36"/>
                    </w:rPr>
                  </w:pPr>
                  <w:r w:rsidRPr="00992C06">
                    <w:rPr>
                      <w:rFonts w:ascii="Comic Sans MS" w:hAnsi="Comic Sans MS" w:cs="+mn-cs"/>
                      <w:b/>
                      <w:color w:val="000000"/>
                      <w:kern w:val="24"/>
                    </w:rPr>
                    <w:pict>
                      <v:shape id="_x0000_i1026" type="#_x0000_t75" style="width:216.75pt;height:29.25pt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ynı Yan Köşesi Kesik Dikdörtgen 18" o:spid="_x0000_s1038" style="position:absolute;margin-left:18.45pt;margin-top:10.5pt;width:257.25pt;height:33.0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FF59BE" w:rsidRPr="000B3368" w:rsidRDefault="00FF59BE" w:rsidP="00AF0263">
      <w:pPr>
        <w:rPr>
          <w:rFonts w:ascii="Comic Sans MS" w:hAnsi="Comic Sans MS"/>
          <w:b/>
          <w:i/>
          <w:sz w:val="16"/>
          <w:szCs w:val="16"/>
        </w:rPr>
      </w:pPr>
      <w:r>
        <w:rPr>
          <w:noProof/>
          <w:lang w:eastAsia="tr-TR"/>
        </w:rPr>
        <w:pict>
          <v:shape id="_x0000_s1039" type="#_x0000_t202" style="position:absolute;margin-left:306pt;margin-top:17.25pt;width:222pt;height:27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_x0000_s1039">
              <w:txbxContent>
                <w:p w:rsidR="00FF59BE" w:rsidRPr="004969BA" w:rsidRDefault="00FF59BE" w:rsidP="00C17524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color w:val="000000"/>
                      <w:kern w:val="24"/>
                      <w:sz w:val="20"/>
                      <w:szCs w:val="20"/>
                    </w:rPr>
                  </w:pPr>
                  <w:r w:rsidRPr="004969BA">
                    <w:rPr>
                      <w:rFonts w:ascii="Comic Sans MS" w:hAnsi="Comic Sans MS" w:cs="+mn-cs"/>
                      <w:color w:val="000000"/>
                      <w:kern w:val="24"/>
                      <w:sz w:val="20"/>
                      <w:szCs w:val="20"/>
                    </w:rPr>
                    <w:t>Başım çok ağrıyor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style="position:absolute;margin-left:297pt;margin-top:17.25pt;width:257.25pt;height:33.0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FF59BE" w:rsidRDefault="00FF59BE" w:rsidP="00AF0263">
      <w:pPr>
        <w:spacing w:after="0" w:line="240" w:lineRule="auto"/>
        <w:jc w:val="both"/>
        <w:rPr>
          <w:rFonts w:ascii="Comic Sans MS" w:hAnsi="Comic Sans MS" w:cs="Arial"/>
          <w:b/>
          <w:i/>
          <w:noProof/>
          <w:sz w:val="16"/>
          <w:szCs w:val="20"/>
        </w:rPr>
      </w:pPr>
      <w:r>
        <w:rPr>
          <w:noProof/>
          <w:lang w:eastAsia="tr-TR"/>
        </w:rPr>
        <w:pict>
          <v:shape id="_x0000_s1041" type="#_x0000_t202" style="position:absolute;left:0;text-align:left;margin-left:27pt;margin-top:3.45pt;width:240pt;height:32.3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_x0000_s1041;mso-fit-shape-to-text:t">
              <w:txbxContent>
                <w:p w:rsidR="00FF59BE" w:rsidRPr="004969BA" w:rsidRDefault="00FF59BE" w:rsidP="00ED7388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</w:pPr>
                  <w:r w:rsidRPr="004969BA"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  <w:t>Bekir “çenesi düştü.” dedi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ynı Yan Köşesi Kesik Dikdörtgen 19" o:spid="_x0000_s1042" style="position:absolute;left:0;text-align:left;margin-left:18.8pt;margin-top:2.95pt;width:257.25pt;height:30.8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39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" path="m65195,l3201880,r65195,65195l3267075,391160r,l,391160r,l,65195,65195,xe" fillcolor="window" strokecolor="#f79646" strokeweight="2pt">
            <v:path arrowok="t" o:connecttype="custom" o:connectlocs="65195,0;3201880,0;3267075,65195;3267075,391160;3267075,391160;0,391160;0,391160;0,65195;65195,0" o:connectangles="0,0,0,0,0,0,0,0,0"/>
          </v:shape>
        </w:pict>
      </w:r>
    </w:p>
    <w:p w:rsidR="00FF59BE" w:rsidRDefault="00FF59BE" w:rsidP="00AF0263">
      <w:pPr>
        <w:spacing w:after="0" w:line="240" w:lineRule="auto"/>
        <w:jc w:val="both"/>
        <w:rPr>
          <w:rFonts w:ascii="Comic Sans MS" w:hAnsi="Comic Sans MS" w:cs="Arial"/>
          <w:b/>
          <w:i/>
          <w:noProof/>
          <w:sz w:val="16"/>
          <w:szCs w:val="20"/>
        </w:rPr>
      </w:pPr>
    </w:p>
    <w:p w:rsidR="00FF59BE" w:rsidRDefault="00FF59BE" w:rsidP="00AF0263">
      <w:pPr>
        <w:spacing w:after="0" w:line="240" w:lineRule="auto"/>
        <w:jc w:val="both"/>
        <w:rPr>
          <w:rFonts w:ascii="Comic Sans MS" w:hAnsi="Comic Sans MS" w:cs="Arial"/>
          <w:b/>
          <w:i/>
          <w:noProof/>
          <w:sz w:val="16"/>
          <w:szCs w:val="20"/>
        </w:rPr>
      </w:pPr>
    </w:p>
    <w:p w:rsidR="00FF59BE" w:rsidRDefault="00FF59BE" w:rsidP="00AF0263">
      <w:pPr>
        <w:spacing w:after="0" w:line="240" w:lineRule="auto"/>
        <w:jc w:val="both"/>
        <w:rPr>
          <w:rFonts w:ascii="Comic Sans MS" w:hAnsi="Comic Sans MS" w:cs="Arial"/>
          <w:b/>
          <w:i/>
          <w:noProof/>
          <w:sz w:val="16"/>
          <w:szCs w:val="20"/>
        </w:rPr>
      </w:pPr>
      <w:r>
        <w:rPr>
          <w:noProof/>
          <w:lang w:eastAsia="tr-TR"/>
        </w:rPr>
        <w:pict>
          <v:shape id="_x0000_s1043" style="position:absolute;left:0;text-align:left;margin-left:297pt;margin-top:6pt;width:257.25pt;height:33.0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FF59BE" w:rsidRDefault="00FF59BE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  <w:r>
        <w:rPr>
          <w:noProof/>
          <w:lang w:eastAsia="tr-TR"/>
        </w:rPr>
        <w:pict>
          <v:shape id="_x0000_s1044" style="position:absolute;margin-left:18pt;margin-top:12.85pt;width:257.25pt;height:33.0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  <w:r>
        <w:rPr>
          <w:noProof/>
          <w:lang w:eastAsia="tr-TR"/>
        </w:rPr>
        <w:pict>
          <v:shape id="_x0000_s1045" type="#_x0000_t202" style="position:absolute;margin-left:306pt;margin-top:3.85pt;width:222pt;height:18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_x0000_s1045">
              <w:txbxContent>
                <w:p w:rsidR="00FF59BE" w:rsidRPr="004969BA" w:rsidRDefault="00FF59BE" w:rsidP="00C0055F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</w:pPr>
                  <w:r w:rsidRPr="004969BA"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  <w:t xml:space="preserve">Aşırı heycanlandım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7pt;margin-top:12.85pt;width:240pt;height:19.7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_x0000_s1046;mso-fit-shape-to-text:t">
              <w:txbxContent>
                <w:p w:rsidR="00FF59BE" w:rsidRPr="004969BA" w:rsidRDefault="00FF59BE" w:rsidP="00ED7388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</w:pPr>
                  <w:r w:rsidRPr="004969BA"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  <w:t>Refik” Boğazım düğümlendi.” dedi</w:t>
                  </w:r>
                </w:p>
              </w:txbxContent>
            </v:textbox>
          </v:shape>
        </w:pict>
      </w:r>
    </w:p>
    <w:p w:rsidR="00FF59BE" w:rsidRDefault="00FF59BE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FF59BE" w:rsidRDefault="00FF59BE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FF59BE" w:rsidRDefault="00FF59BE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  <w:r>
        <w:rPr>
          <w:noProof/>
          <w:lang w:eastAsia="tr-TR"/>
        </w:rPr>
        <w:pict>
          <v:shape id="_x0000_s1047" type="#_x0000_t202" style="position:absolute;left:0;text-align:left;margin-left:306pt;margin-top:16.45pt;width:222pt;height:1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next-textbox:#_x0000_s1047">
              <w:txbxContent>
                <w:p w:rsidR="00FF59BE" w:rsidRPr="004969BA" w:rsidRDefault="00FF59BE" w:rsidP="00C0055F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</w:pPr>
                  <w:r w:rsidRPr="004969BA">
                    <w:rPr>
                      <w:rFonts w:ascii="Comic Sans MS" w:hAnsi="Comic Sans MS" w:cs="+mn-cs"/>
                      <w:color w:val="000000"/>
                      <w:kern w:val="24"/>
                      <w:sz w:val="18"/>
                      <w:szCs w:val="36"/>
                    </w:rPr>
                    <w:t>Söylenecek söz bulamadım.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style="position:absolute;left:0;text-align:left;margin-left:297pt;margin-top:7.45pt;width:257.25pt;height:33.0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FF59BE" w:rsidRDefault="00FF59BE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</w:p>
    <w:p w:rsidR="00FF59BE" w:rsidRDefault="00FF59BE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</w:p>
    <w:p w:rsidR="00FF59BE" w:rsidRDefault="00FF59BE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</w:p>
    <w:p w:rsidR="00FF59BE" w:rsidRDefault="00FF59BE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</w:p>
    <w:p w:rsidR="00FF59BE" w:rsidRDefault="00FF59BE" w:rsidP="00F213E5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noProof/>
          <w:lang w:eastAsia="tr-TR"/>
        </w:rPr>
        <w:pict>
          <v:shape id="_x0000_s1049" type="#_x0000_t202" style="position:absolute;left:0;text-align:left;margin-left:423pt;margin-top:12.4pt;width:81pt;height:27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 style="mso-next-textbox:#_x0000_s1049">
              <w:txbxContent>
                <w:p w:rsidR="00FF59BE" w:rsidRPr="00284929" w:rsidRDefault="00FF59BE" w:rsidP="00C0055F">
                  <w:pPr>
                    <w:rPr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16"/>
                    </w:rPr>
                    <w:t xml:space="preserve">Mecaz Anlam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2" o:spid="_x0000_s1050" type="#_x0000_t202" style="position:absolute;left:0;text-align:left;margin-left:333pt;margin-top:12.4pt;width:81pt;height:2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 style="mso-next-textbox:#Metin Kutusu 82">
              <w:txbxContent>
                <w:p w:rsidR="00FF59BE" w:rsidRPr="00284929" w:rsidRDefault="00FF59BE" w:rsidP="00C0055F">
                  <w:pPr>
                    <w:rPr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16"/>
                    </w:rPr>
                    <w:t xml:space="preserve">Gerçek anlam </w:t>
                  </w:r>
                </w:p>
              </w:txbxContent>
            </v:textbox>
          </v:shape>
        </w:pict>
      </w:r>
      <w:r w:rsidRPr="00F545A0">
        <w:rPr>
          <w:rFonts w:ascii="Comic Sans MS" w:hAnsi="Comic Sans MS" w:cs="Arial"/>
          <w:b/>
          <w:noProof/>
          <w:sz w:val="18"/>
          <w:szCs w:val="20"/>
        </w:rPr>
        <w:t xml:space="preserve">2) Aşağıdaki </w:t>
      </w:r>
      <w:r>
        <w:rPr>
          <w:noProof/>
          <w:lang w:eastAsia="tr-TR"/>
        </w:rPr>
        <w:pict>
          <v:shape id="_x0000_s1051" type="#_x0000_t202" style="position:absolute;left:0;text-align:left;margin-left:93.8pt;margin-top:14.35pt;width:71.25pt;height:20.2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" filled="f" stroked="f">
            <v:path arrowok="t"/>
            <v:textbox>
              <w:txbxContent>
                <w:p w:rsidR="00FF59BE" w:rsidRPr="00A60F5D" w:rsidRDefault="00FF59BE" w:rsidP="00F929CA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Arial"/>
          <w:b/>
          <w:noProof/>
          <w:sz w:val="18"/>
          <w:szCs w:val="20"/>
        </w:rPr>
        <w:t xml:space="preserve">verilen ifadelerin uygun olduğu seçeneği işaretleyiniz. </w:t>
      </w:r>
      <w:r>
        <w:rPr>
          <w:rFonts w:ascii="Comic Sans MS" w:hAnsi="Comic Sans MS"/>
          <w:b/>
          <w:i/>
          <w:sz w:val="16"/>
          <w:szCs w:val="16"/>
        </w:rPr>
        <w:t>.(25 puan )</w:t>
      </w:r>
    </w:p>
    <w:p w:rsidR="00FF59BE" w:rsidRDefault="00FF59BE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</w:p>
    <w:p w:rsidR="00FF59BE" w:rsidRPr="00F213E5" w:rsidRDefault="00FF59BE" w:rsidP="00F213E5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  <w:r>
        <w:rPr>
          <w:rFonts w:ascii="Comic Sans MS" w:hAnsi="Comic Sans MS" w:cs="Arial"/>
          <w:b/>
          <w:noProof/>
          <w:sz w:val="18"/>
          <w:szCs w:val="20"/>
        </w:rPr>
        <w:t xml:space="preserve">                                                                                                            </w:t>
      </w:r>
    </w:p>
    <w:p w:rsidR="00FF59BE" w:rsidRDefault="00FF59BE" w:rsidP="006663FA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roundrect id="_x0000_s1052" style="position:absolute;margin-left:441pt;margin-top:1.15pt;width:36pt;height:19.5pt;z-index:251665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ed="f" fillcolor="#ffa2a1" strokecolor="windowText">
            <v:fill color2="#ffe5e5" rotate="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Yuvarlatılmış Dikdörtgen 5" o:spid="_x0000_s1053" style="position:absolute;margin-left:342pt;margin-top:1.15pt;width:36pt;height:19.5pt;z-index:251664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ed="f" fillcolor="#ffa2a1" strokecolor="windowText">
            <v:fill color2="#ffe5e5" rotate="t"/>
            <v:shadow on="t" color="black" opacity="24903f" origin=",.5" offset="0,.55556mm"/>
            <v:path arrowok="t"/>
          </v:roundrect>
        </w:pict>
      </w:r>
    </w:p>
    <w:p w:rsidR="00FF59BE" w:rsidRDefault="00FF59BE" w:rsidP="00C0055F">
      <w:pPr>
        <w:numPr>
          <w:ilvl w:val="0"/>
          <w:numId w:val="7"/>
        </w:num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  <w:r>
        <w:rPr>
          <w:rFonts w:ascii="Arial" w:hAnsi="Arial" w:cs="Arial"/>
          <w:noProof/>
          <w:sz w:val="16"/>
          <w:szCs w:val="20"/>
          <w:lang w:eastAsia="tr-TR"/>
        </w:rPr>
        <w:t>Adamın tarladaki bütün ekinleri yandı.</w:t>
      </w:r>
    </w:p>
    <w:p w:rsidR="00FF59BE" w:rsidRDefault="00FF59BE" w:rsidP="00F213E5">
      <w:pPr>
        <w:spacing w:after="0" w:line="360" w:lineRule="auto"/>
        <w:ind w:left="1080"/>
        <w:rPr>
          <w:rFonts w:ascii="Arial" w:hAnsi="Arial" w:cs="Arial"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roundrect id="_x0000_s1054" style="position:absolute;left:0;text-align:left;margin-left:441pt;margin-top:.55pt;width:36pt;height:19.5pt;z-index:251667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ed="f" fillcolor="#ffa2a1" strokecolor="windowText">
            <v:fill color2="#ffe5e5" rotate="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_x0000_s1055" style="position:absolute;left:0;text-align:left;margin-left:342pt;margin-top:.55pt;width:36pt;height:19.5pt;z-index:251666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ed="f" fillcolor="#ffa2a1" strokecolor="windowText">
            <v:fill color2="#ffe5e5" rotate="t"/>
            <v:shadow on="t" color="black" opacity="24903f" origin=",.5" offset="0,.55556mm"/>
            <v:path arrowok="t"/>
          </v:roundrect>
        </w:pict>
      </w:r>
    </w:p>
    <w:p w:rsidR="00FF59BE" w:rsidRDefault="00FF59BE" w:rsidP="00F213E5">
      <w:pPr>
        <w:numPr>
          <w:ilvl w:val="0"/>
          <w:numId w:val="7"/>
        </w:num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  <w:r>
        <w:rPr>
          <w:rFonts w:ascii="Arial" w:hAnsi="Arial" w:cs="Arial"/>
          <w:noProof/>
          <w:sz w:val="16"/>
          <w:szCs w:val="20"/>
          <w:lang w:eastAsia="tr-TR"/>
        </w:rPr>
        <w:t>içimde yeni umutlar filizlendi</w:t>
      </w:r>
    </w:p>
    <w:p w:rsidR="00FF59BE" w:rsidRDefault="00FF59BE" w:rsidP="00F213E5">
      <w:pPr>
        <w:spacing w:after="0" w:line="360" w:lineRule="auto"/>
        <w:ind w:left="1080"/>
        <w:rPr>
          <w:rFonts w:ascii="Arial" w:hAnsi="Arial" w:cs="Arial"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roundrect id="_x0000_s1056" style="position:absolute;left:0;text-align:left;margin-left:441pt;margin-top:0;width:36pt;height:19.5pt;z-index:251670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ed="f" fillcolor="#ffa2a1" strokecolor="windowText">
            <v:fill color2="#ffe5e5" rotate="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_x0000_s1057" style="position:absolute;left:0;text-align:left;margin-left:342pt;margin-top:4.2pt;width:36pt;height:19.5pt;z-index:2516689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ed="f" fillcolor="#ffa2a1" strokecolor="windowText">
            <v:fill color2="#ffe5e5" rotate="t"/>
            <v:shadow on="t" color="black" opacity="24903f" origin=",.5" offset="0,.55556mm"/>
            <v:path arrowok="t"/>
          </v:roundrect>
        </w:pict>
      </w:r>
    </w:p>
    <w:p w:rsidR="00FF59BE" w:rsidRDefault="00FF59BE" w:rsidP="00F213E5">
      <w:pPr>
        <w:numPr>
          <w:ilvl w:val="0"/>
          <w:numId w:val="7"/>
        </w:num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  <w:r>
        <w:rPr>
          <w:rFonts w:ascii="Arial" w:hAnsi="Arial" w:cs="Arial"/>
          <w:noProof/>
          <w:sz w:val="16"/>
          <w:szCs w:val="20"/>
          <w:lang w:eastAsia="tr-TR"/>
        </w:rPr>
        <w:t>Ermenekdeki maden kazası ailelerin oçağını söndürdü.</w:t>
      </w:r>
    </w:p>
    <w:p w:rsidR="00FF59BE" w:rsidRDefault="00FF59BE" w:rsidP="00F213E5">
      <w:pPr>
        <w:spacing w:after="0" w:line="360" w:lineRule="auto"/>
        <w:ind w:left="1080"/>
        <w:rPr>
          <w:rFonts w:ascii="Arial" w:hAnsi="Arial" w:cs="Arial"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roundrect id="_x0000_s1058" style="position:absolute;left:0;text-align:left;margin-left:441pt;margin-top:8.4pt;width:36pt;height:19.5pt;z-index:251672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ed="f" fillcolor="#ffa2a1" strokecolor="windowText">
            <v:fill color2="#ffe5e5" rotate="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_x0000_s1059" style="position:absolute;left:0;text-align:left;margin-left:342pt;margin-top:8.4pt;width:36pt;height:19.5pt;z-index:251671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ed="f" fillcolor="#ffa2a1" strokecolor="windowText">
            <v:fill color2="#ffe5e5" rotate="t"/>
            <v:shadow on="t" color="black" opacity="24903f" origin=",.5" offset="0,.55556mm"/>
            <v:path arrowok="t"/>
          </v:roundrect>
        </w:pict>
      </w:r>
    </w:p>
    <w:p w:rsidR="00FF59BE" w:rsidRDefault="00FF59BE" w:rsidP="00F213E5">
      <w:pPr>
        <w:spacing w:after="0" w:line="360" w:lineRule="auto"/>
        <w:ind w:left="1080"/>
        <w:rPr>
          <w:rFonts w:ascii="Arial" w:hAnsi="Arial" w:cs="Arial"/>
          <w:noProof/>
          <w:sz w:val="16"/>
          <w:szCs w:val="20"/>
          <w:lang w:eastAsia="tr-TR"/>
        </w:rPr>
      </w:pPr>
      <w:r>
        <w:rPr>
          <w:rFonts w:ascii="Arial" w:hAnsi="Arial" w:cs="Arial"/>
          <w:noProof/>
          <w:sz w:val="16"/>
          <w:szCs w:val="20"/>
          <w:lang w:eastAsia="tr-TR"/>
        </w:rPr>
        <w:t>4- Yaşlı insanları görünce gençliğimin kıymetini anlıyorum .</w:t>
      </w:r>
    </w:p>
    <w:p w:rsidR="00FF59BE" w:rsidRDefault="00FF59BE" w:rsidP="00F213E5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roundrect id="_x0000_s1060" style="position:absolute;margin-left:441pt;margin-top:10.95pt;width:36pt;height:19.5pt;z-index:2516741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ed="f" fillcolor="#ffa2a1" strokecolor="windowText">
            <v:fill color2="#ffe5e5" rotate="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_x0000_s1061" style="position:absolute;margin-left:342pt;margin-top:7.8pt;width:36pt;height:19.5pt;z-index:251673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ed="f" fillcolor="#ffa2a1" strokecolor="windowText">
            <v:fill color2="#ffe5e5" rotate="t"/>
            <v:shadow on="t" color="black" opacity="24903f" origin=",.5" offset="0,.55556mm"/>
            <v:path arrowok="t"/>
          </v:roundrect>
        </w:pict>
      </w:r>
    </w:p>
    <w:p w:rsidR="00FF59BE" w:rsidRDefault="00FF59BE" w:rsidP="00F213E5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  <w:r>
        <w:rPr>
          <w:rFonts w:ascii="Arial" w:hAnsi="Arial" w:cs="Arial"/>
          <w:noProof/>
          <w:sz w:val="16"/>
          <w:szCs w:val="20"/>
          <w:lang w:eastAsia="tr-TR"/>
        </w:rPr>
        <w:t xml:space="preserve">                         5- Bana hediye alman çok ince bir davranıştı.</w:t>
      </w:r>
    </w:p>
    <w:p w:rsidR="00FF59BE" w:rsidRDefault="00FF59BE" w:rsidP="00F213E5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</w:p>
    <w:p w:rsidR="00FF59BE" w:rsidRDefault="00FF59BE" w:rsidP="006663FA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</w:p>
    <w:p w:rsidR="00FF59BE" w:rsidRDefault="00FF59BE" w:rsidP="006663FA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</w:p>
    <w:p w:rsidR="00FF59BE" w:rsidRDefault="00FF59BE" w:rsidP="006663FA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</w:p>
    <w:p w:rsidR="00FF59BE" w:rsidRDefault="00FF59BE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  <w:bookmarkStart w:id="0" w:name="_GoBack"/>
      <w:bookmarkEnd w:id="0"/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Pr="00E41364" w:rsidRDefault="00FF59BE" w:rsidP="00E41364">
      <w:pPr>
        <w:pStyle w:val="NormalWeb"/>
        <w:shd w:val="clear" w:color="auto" w:fill="FFFFFF"/>
        <w:spacing w:line="360" w:lineRule="atLeast"/>
        <w:rPr>
          <w:color w:val="707070"/>
          <w:lang w:val="en-US"/>
        </w:rPr>
      </w:pPr>
      <w:r>
        <w:rPr>
          <w:noProof/>
        </w:rPr>
        <w:pict>
          <v:rect id="_x0000_s1062" style="position:absolute;margin-left:342pt;margin-top:46.25pt;width:180pt;height:180pt;z-index:251675136">
            <v:textbox>
              <w:txbxContent>
                <w:p w:rsidR="00FF59BE" w:rsidRDefault="00FF59BE" w:rsidP="00E41364">
                  <w:pPr>
                    <w:numPr>
                      <w:ilvl w:val="0"/>
                      <w:numId w:val="8"/>
                    </w:numPr>
                  </w:pPr>
                  <w:r>
                    <w:t>Yandaki şekli inceleyiniz . Bu kişiler ne yapmaktadır ? Tahmininizi yazınız.</w:t>
                  </w:r>
                </w:p>
                <w:p w:rsidR="00FF59BE" w:rsidRDefault="00FF59BE" w:rsidP="00E41364">
                  <w:pPr>
                    <w:numPr>
                      <w:ilvl w:val="0"/>
                      <w:numId w:val="8"/>
                    </w:numPr>
                  </w:pPr>
                  <w:r>
                    <w:t>A ve B kutuçuğuna bakınız ve   sizce bu kişiler filin tanımı hakkında ne demiş olabilir?</w:t>
                  </w:r>
                </w:p>
                <w:p w:rsidR="00FF59BE" w:rsidRDefault="00FF59BE" w:rsidP="00E41364">
                  <w:pPr>
                    <w:numPr>
                      <w:ilvl w:val="0"/>
                      <w:numId w:val="8"/>
                    </w:numPr>
                  </w:pPr>
                  <w:r>
                    <w:t>Sizce bu kişiler dokundukları şeyin bir fil olduğunu neden bilememişler ?</w:t>
                  </w:r>
                </w:p>
              </w:txbxContent>
            </v:textbox>
          </v:rect>
        </w:pict>
      </w:r>
      <w:r w:rsidRPr="00E41364">
        <w:rPr>
          <w:b/>
          <w:i/>
        </w:rPr>
        <w:t>3-</w:t>
      </w:r>
      <w:r>
        <w:rPr>
          <w:b/>
          <w:color w:val="707070"/>
          <w:lang w:val="en-US"/>
        </w:rPr>
        <w:t xml:space="preserve">Gözu kapalı 6 kişi </w:t>
      </w:r>
      <w:r w:rsidRPr="004969BA">
        <w:rPr>
          <w:b/>
          <w:color w:val="707070"/>
          <w:lang w:val="en-US"/>
        </w:rPr>
        <w:t xml:space="preserve"> bir hayvanat bahçesinde bir fili incelemeye başlamışlar. Buna gore kutucuk içerisindeki soruları cevaplayınız(30 puan )</w:t>
      </w:r>
    </w:p>
    <w:p w:rsidR="00FF59BE" w:rsidRPr="00E41364" w:rsidRDefault="00FF59BE" w:rsidP="00E41364">
      <w:pPr>
        <w:shd w:val="clear" w:color="auto" w:fill="FFFFFF"/>
        <w:spacing w:line="360" w:lineRule="atLeast"/>
        <w:rPr>
          <w:rFonts w:ascii="Arial" w:hAnsi="Arial" w:cs="Arial"/>
          <w:color w:val="707070"/>
          <w:sz w:val="20"/>
          <w:szCs w:val="20"/>
          <w:lang w:val="en-US" w:eastAsia="tr-TR"/>
        </w:rPr>
      </w:pPr>
      <w:r>
        <w:rPr>
          <w:noProof/>
          <w:lang w:eastAsia="tr-TR"/>
        </w:rPr>
        <w:pict>
          <v:roundrect id="_x0000_s1063" style="position:absolute;margin-left:243pt;margin-top:67pt;width:36pt;height:36pt;z-index:251677184" arcsize="10923f">
            <v:textbox>
              <w:txbxContent>
                <w:p w:rsidR="00FF59BE" w:rsidRDefault="00FF59BE">
                  <w: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9pt;margin-top:67pt;width:36pt;height:36pt;z-index:251676160" arcsize="10923f">
            <v:textbox>
              <w:txbxContent>
                <w:p w:rsidR="00FF59BE" w:rsidRDefault="00FF59BE">
                  <w:r>
                    <w:t>A</w:t>
                  </w:r>
                </w:p>
              </w:txbxContent>
            </v:textbox>
          </v:roundrect>
        </w:pict>
      </w:r>
      <w:hyperlink r:id="rId10" w:history="1">
        <w:r w:rsidRPr="00992C06">
          <w:rPr>
            <w:rFonts w:ascii="Arial" w:hAnsi="Arial" w:cs="Arial"/>
            <w:color w:val="0099FF"/>
            <w:sz w:val="20"/>
            <w:szCs w:val="20"/>
            <w:bdr w:val="none" w:sz="0" w:space="0" w:color="auto" w:frame="1"/>
            <w:lang w:val="en-US" w:eastAsia="tr-TR"/>
          </w:rPr>
          <w:pict>
            <v:shape id="_x0000_i1027" type="#_x0000_t75" alt="" href="http://sistemarilari.org/wp-content/uploads/2011/04/kör-adamlar-ve-" style="width:301.5pt;height:203.25pt" o:button="t">
              <v:imagedata r:id="rId11" r:href="rId12"/>
            </v:shape>
          </w:pict>
        </w:r>
      </w:hyperlink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>Cevap  1:</w:t>
      </w: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>Cevap 2:</w:t>
      </w: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Pr="004969BA" w:rsidRDefault="00FF59BE" w:rsidP="00BB3BE0">
      <w:pPr>
        <w:spacing w:after="0" w:line="360" w:lineRule="auto"/>
        <w:jc w:val="both"/>
      </w:pPr>
    </w:p>
    <w:p w:rsidR="00FF59BE" w:rsidRDefault="00FF59BE" w:rsidP="00BB3BE0">
      <w:pPr>
        <w:spacing w:after="0" w:line="360" w:lineRule="auto"/>
        <w:jc w:val="both"/>
      </w:pPr>
      <w:r>
        <w:rPr>
          <w:rFonts w:ascii="Comic Sans MS" w:hAnsi="Comic Sans MS"/>
          <w:b/>
          <w:i/>
          <w:sz w:val="18"/>
          <w:szCs w:val="18"/>
        </w:rPr>
        <w:t>Cevap 3 :</w:t>
      </w:r>
      <w:r w:rsidRPr="004969BA">
        <w:t xml:space="preserve"> </w:t>
      </w:r>
      <w:r>
        <w:t xml:space="preserve">                                                                   </w:t>
      </w:r>
    </w:p>
    <w:p w:rsidR="00FF59BE" w:rsidRDefault="00FF59BE" w:rsidP="00BB3BE0">
      <w:pPr>
        <w:spacing w:after="0" w:line="360" w:lineRule="auto"/>
        <w:jc w:val="both"/>
      </w:pP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  <w:r>
        <w:t xml:space="preserve">                                                                                     </w:t>
      </w:r>
      <w:hyperlink r:id="rId13" w:history="1">
        <w:r w:rsidRPr="00992C06">
          <w:rPr>
            <w:rFonts w:ascii="Arial" w:hAnsi="Arial" w:cs="Arial"/>
            <w:color w:val="1A0DAB"/>
            <w:sz w:val="20"/>
            <w:szCs w:val="20"/>
          </w:rPr>
          <w:pict>
            <v:shape id="_x0000_i1028" type="#_x0000_t75" alt="" href="http://www.google.com.tr/url?url=http://pixabay.com/tr/d%25C3%25BC%25C5%259F%25C3%25BCn%25C3%25BCr-d%25C3%25BC%25C5%259F%25C3%25BCnme-ki%25C5%259Fi-fikir-merak-28741/&amp;rct=j&amp;frm=1&amp;q=&amp;esrc=s&amp;sa=U&amp;ei=oH5gVKfoAu2u7Abx4oHoBw&amp;ved=0CDgQ9QEwEg&amp;usg=AFQjCNHabErP0NC8LN5fVD3wQNS" style="width:47.25pt;height:49.5pt" o:button="t">
              <v:imagedata r:id="rId14" r:href="rId15"/>
            </v:shape>
          </w:pict>
        </w:r>
      </w:hyperlink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 xml:space="preserve">4-Aşağıdaki sorular hakkındaki düşüncelerinizi yazınız . (20 puan)    </w:t>
      </w:r>
      <w:r w:rsidRPr="003E53AB">
        <w:rPr>
          <w:rFonts w:ascii="Arial" w:hAnsi="Arial" w:cs="Arial"/>
          <w:sz w:val="20"/>
          <w:szCs w:val="20"/>
        </w:rPr>
        <w:t xml:space="preserve"> </w:t>
      </w:r>
    </w:p>
    <w:p w:rsidR="00FF59BE" w:rsidRDefault="00FF59BE" w:rsidP="00654259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>Soru 1: Bakıp da görmemek mümkün müdür?                   Soru 2: Görüp de bakmamak mümkün müdür?</w:t>
      </w: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 xml:space="preserve"> Cevap:                                                            cevap:</w:t>
      </w: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Default="00FF59BE" w:rsidP="003E53AB">
      <w:pPr>
        <w:spacing w:after="0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Default="00FF59BE" w:rsidP="003E53AB">
      <w:pPr>
        <w:spacing w:after="0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Default="00FF59BE" w:rsidP="003E53AB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FF59BE" w:rsidRDefault="00FF59BE" w:rsidP="003E53AB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FF59BE" w:rsidRPr="002C14AE" w:rsidRDefault="00FF59BE" w:rsidP="003E53AB">
      <w:pPr>
        <w:spacing w:after="0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                        </w:t>
      </w:r>
      <w:r w:rsidRPr="002C14AE">
        <w:rPr>
          <w:rFonts w:ascii="Comic Sans MS" w:hAnsi="Comic Sans MS" w:cs="Arial"/>
          <w:b/>
          <w:sz w:val="18"/>
          <w:szCs w:val="18"/>
        </w:rPr>
        <w:t>Hepinizi seviyor başaracağınıza inanıyorum:)</w:t>
      </w:r>
    </w:p>
    <w:p w:rsidR="00FF59BE" w:rsidRPr="002C14AE" w:rsidRDefault="00FF59BE" w:rsidP="003E53AB">
      <w:pPr>
        <w:spacing w:after="0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  <w:t xml:space="preserve">     EBRU ÖZKUL</w:t>
      </w:r>
    </w:p>
    <w:p w:rsidR="00FF59BE" w:rsidRDefault="00FF59BE" w:rsidP="003E53AB">
      <w:pPr>
        <w:spacing w:after="0"/>
        <w:jc w:val="both"/>
        <w:rPr>
          <w:rFonts w:ascii="Comic Sans MS" w:hAnsi="Comic Sans MS" w:cs="Arial"/>
          <w:b/>
          <w:sz w:val="18"/>
          <w:szCs w:val="18"/>
        </w:rPr>
      </w:pPr>
      <w:r w:rsidRPr="002C14AE">
        <w:rPr>
          <w:rFonts w:ascii="Comic Sans MS" w:hAnsi="Comic Sans MS" w:cs="Arial"/>
          <w:b/>
          <w:sz w:val="18"/>
          <w:szCs w:val="18"/>
        </w:rPr>
        <w:tab/>
      </w:r>
      <w:r w:rsidRPr="002C14AE"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  <w:t>Sosyal Bilgiler Öğretmeni</w:t>
      </w:r>
    </w:p>
    <w:p w:rsidR="00FF59BE" w:rsidRDefault="00FF59BE" w:rsidP="003E53AB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  <w:r w:rsidRPr="00F4231F">
        <w:rPr>
          <w:rFonts w:ascii="Comic Sans MS" w:hAnsi="Comic Sans MS" w:cs="Arial"/>
          <w:b/>
          <w:sz w:val="18"/>
          <w:szCs w:val="18"/>
        </w:rPr>
        <w:t>NOT:</w:t>
      </w:r>
      <w:r w:rsidRPr="00F4231F">
        <w:rPr>
          <w:rFonts w:ascii="Comic Sans MS" w:hAnsi="Comic Sans MS" w:cs="Arial"/>
          <w:sz w:val="18"/>
          <w:szCs w:val="18"/>
        </w:rPr>
        <w:t xml:space="preserve"> </w:t>
      </w:r>
      <w:r w:rsidRPr="00F4231F">
        <w:rPr>
          <w:rFonts w:ascii="Comic Sans MS" w:hAnsi="Comic Sans MS" w:cs="Arial"/>
          <w:b/>
          <w:sz w:val="18"/>
          <w:szCs w:val="18"/>
        </w:rPr>
        <w:t>SINAV SÜRESİ 1 DERS SAATİDİR.</w:t>
      </w:r>
    </w:p>
    <w:p w:rsidR="00FF59BE" w:rsidRPr="003E53AB" w:rsidRDefault="00FF59BE" w:rsidP="003E53AB">
      <w:pPr>
        <w:shd w:val="clear" w:color="auto" w:fill="FFFFFF"/>
        <w:spacing w:after="75" w:line="240" w:lineRule="auto"/>
        <w:jc w:val="center"/>
        <w:rPr>
          <w:rFonts w:ascii="Comic Sans MS" w:hAnsi="Comic Sans MS" w:cs="Tahoma"/>
          <w:color w:val="515151"/>
          <w:sz w:val="24"/>
          <w:szCs w:val="24"/>
          <w:lang w:eastAsia="tr-TR"/>
        </w:rPr>
      </w:pPr>
      <w:r w:rsidRPr="003E53AB">
        <w:rPr>
          <w:rFonts w:ascii="Comic Sans MS" w:hAnsi="Comic Sans MS" w:cs="Tahoma"/>
          <w:color w:val="515151"/>
          <w:sz w:val="16"/>
          <w:szCs w:val="16"/>
          <w:lang w:eastAsia="tr-TR"/>
        </w:rPr>
        <w:t>“</w:t>
      </w:r>
      <w:hyperlink r:id="rId16" w:history="1">
        <w:r w:rsidRPr="003E53AB">
          <w:rPr>
            <w:rFonts w:ascii="Comic Sans MS" w:hAnsi="Comic Sans MS" w:cs="Tahoma"/>
            <w:b/>
            <w:bCs/>
            <w:color w:val="515151"/>
            <w:sz w:val="24"/>
            <w:szCs w:val="24"/>
            <w:lang w:eastAsia="tr-TR"/>
          </w:rPr>
          <w:t>Düşünmeden okumak körletir; okumadan düşünmek yanıltır. “</w:t>
        </w:r>
      </w:hyperlink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FF59BE" w:rsidRDefault="00FF59BE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  <w:sectPr w:rsidR="00FF59BE" w:rsidSect="004969BA">
          <w:type w:val="continuous"/>
          <w:pgSz w:w="11906" w:h="16838"/>
          <w:pgMar w:top="992" w:right="284" w:bottom="238" w:left="284" w:header="709" w:footer="709" w:gutter="0"/>
          <w:cols w:sep="1" w:space="283"/>
          <w:docGrid w:linePitch="360"/>
        </w:sectPr>
      </w:pPr>
    </w:p>
    <w:p w:rsidR="00FF59BE" w:rsidRPr="00202435" w:rsidRDefault="00FF59BE" w:rsidP="00202435">
      <w:pPr>
        <w:spacing w:after="0" w:line="36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  <w:r>
        <w:rPr>
          <w:rFonts w:ascii="Comic Sans MS" w:hAnsi="Comic Sans MS" w:cs="Arial"/>
          <w:i/>
          <w:noProof/>
          <w:sz w:val="18"/>
          <w:szCs w:val="18"/>
          <w:lang w:val="de-DE"/>
        </w:rPr>
        <w:t xml:space="preserve">                                                                           </w:t>
      </w:r>
    </w:p>
    <w:p w:rsidR="00FF59BE" w:rsidRDefault="00FF59BE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FF59BE" w:rsidRDefault="00FF59BE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FF59BE" w:rsidRPr="00593035" w:rsidRDefault="00FF59BE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FF59BE" w:rsidRDefault="00FF59BE" w:rsidP="00C56EC4">
      <w:pPr>
        <w:spacing w:after="0" w:line="360" w:lineRule="auto"/>
        <w:rPr>
          <w:rFonts w:ascii="Garamond" w:hAnsi="Garamond"/>
          <w:b/>
          <w:noProof/>
          <w:color w:val="FF0000"/>
          <w:sz w:val="20"/>
          <w:szCs w:val="20"/>
        </w:rPr>
      </w:pPr>
    </w:p>
    <w:p w:rsidR="00FF59BE" w:rsidRPr="002929BA" w:rsidRDefault="00FF59BE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Arial"/>
          <w:i/>
          <w:noProof/>
          <w:color w:val="FF0000"/>
          <w:sz w:val="18"/>
          <w:szCs w:val="18"/>
          <w:lang w:val="de-DE"/>
        </w:rPr>
      </w:pPr>
    </w:p>
    <w:p w:rsidR="00FF59BE" w:rsidRPr="002929BA" w:rsidRDefault="00FF59BE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Arial"/>
          <w:i/>
          <w:noProof/>
          <w:color w:val="FF0000"/>
          <w:sz w:val="18"/>
          <w:szCs w:val="18"/>
          <w:lang w:val="de-DE"/>
        </w:rPr>
      </w:pPr>
    </w:p>
    <w:p w:rsidR="00FF59BE" w:rsidRPr="002929BA" w:rsidRDefault="00FF59BE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Arial"/>
          <w:i/>
          <w:noProof/>
          <w:color w:val="FF0000"/>
          <w:sz w:val="18"/>
          <w:szCs w:val="18"/>
          <w:lang w:val="de-DE"/>
        </w:rPr>
      </w:pPr>
    </w:p>
    <w:p w:rsidR="00FF59BE" w:rsidRPr="000B21D4" w:rsidRDefault="00FF59BE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</w:rPr>
      </w:pPr>
    </w:p>
    <w:sectPr w:rsidR="00FF59BE" w:rsidRPr="000B21D4" w:rsidSect="00565D15">
      <w:type w:val="continuous"/>
      <w:pgSz w:w="11906" w:h="16838"/>
      <w:pgMar w:top="993" w:right="282" w:bottom="567" w:left="284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9BE" w:rsidRDefault="00FF59BE" w:rsidP="00166942">
      <w:pPr>
        <w:spacing w:after="0" w:line="240" w:lineRule="auto"/>
      </w:pPr>
      <w:r>
        <w:separator/>
      </w:r>
    </w:p>
  </w:endnote>
  <w:endnote w:type="continuationSeparator" w:id="0">
    <w:p w:rsidR="00FF59BE" w:rsidRDefault="00FF59BE" w:rsidP="0016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gneto">
    <w:altName w:val="Courier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Brush Script MT">
    <w:altName w:val="Courier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9BE" w:rsidRPr="00166942" w:rsidRDefault="00FF59BE" w:rsidP="007E2241">
    <w:pPr>
      <w:jc w:val="center"/>
      <w:rPr>
        <w:rFonts w:ascii="Brush Script MT" w:hAnsi="Brush Script MT"/>
        <w:b/>
        <w:sz w:val="20"/>
        <w:szCs w:val="20"/>
      </w:rPr>
    </w:pPr>
    <w:r w:rsidRPr="007E2241">
      <w:rPr>
        <w:rFonts w:ascii="Magneto" w:hAnsi="Magneto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9BE" w:rsidRDefault="00FF59BE" w:rsidP="00166942">
      <w:pPr>
        <w:spacing w:after="0" w:line="240" w:lineRule="auto"/>
      </w:pPr>
      <w:r>
        <w:separator/>
      </w:r>
    </w:p>
  </w:footnote>
  <w:footnote w:type="continuationSeparator" w:id="0">
    <w:p w:rsidR="00FF59BE" w:rsidRDefault="00FF59BE" w:rsidP="00166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B4DE2"/>
    <w:multiLevelType w:val="hybridMultilevel"/>
    <w:tmpl w:val="33E8913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21527B1"/>
    <w:multiLevelType w:val="hybridMultilevel"/>
    <w:tmpl w:val="F41C93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A121DB"/>
    <w:multiLevelType w:val="hybridMultilevel"/>
    <w:tmpl w:val="E90295DE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3A61544E"/>
    <w:multiLevelType w:val="hybridMultilevel"/>
    <w:tmpl w:val="67AA6CA8"/>
    <w:lvl w:ilvl="0" w:tplc="CFB25B5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C1F017B"/>
    <w:multiLevelType w:val="hybridMultilevel"/>
    <w:tmpl w:val="D6529958"/>
    <w:lvl w:ilvl="0" w:tplc="F07083F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B843A2"/>
    <w:multiLevelType w:val="hybridMultilevel"/>
    <w:tmpl w:val="C0AE650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C3E6377"/>
    <w:multiLevelType w:val="hybridMultilevel"/>
    <w:tmpl w:val="453A55F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161F87"/>
    <w:multiLevelType w:val="hybridMultilevel"/>
    <w:tmpl w:val="EEFE2C10"/>
    <w:lvl w:ilvl="0" w:tplc="C7C0C37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E76FBB"/>
    <w:multiLevelType w:val="multilevel"/>
    <w:tmpl w:val="613CD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CBE"/>
    <w:rsid w:val="00055FA6"/>
    <w:rsid w:val="0009656C"/>
    <w:rsid w:val="000975F5"/>
    <w:rsid w:val="000A619C"/>
    <w:rsid w:val="000B21D4"/>
    <w:rsid w:val="000B3368"/>
    <w:rsid w:val="000C61D8"/>
    <w:rsid w:val="000E0AC6"/>
    <w:rsid w:val="000E731C"/>
    <w:rsid w:val="00113BE2"/>
    <w:rsid w:val="00115EA9"/>
    <w:rsid w:val="0016168C"/>
    <w:rsid w:val="00164CE8"/>
    <w:rsid w:val="00166942"/>
    <w:rsid w:val="001848F3"/>
    <w:rsid w:val="001A71F2"/>
    <w:rsid w:val="001C02B1"/>
    <w:rsid w:val="001D75ED"/>
    <w:rsid w:val="001F1ABC"/>
    <w:rsid w:val="00202435"/>
    <w:rsid w:val="0021205A"/>
    <w:rsid w:val="00253E37"/>
    <w:rsid w:val="00263694"/>
    <w:rsid w:val="00276F51"/>
    <w:rsid w:val="00284929"/>
    <w:rsid w:val="002861A4"/>
    <w:rsid w:val="002929BA"/>
    <w:rsid w:val="002A0E3A"/>
    <w:rsid w:val="002A3A5B"/>
    <w:rsid w:val="002B754B"/>
    <w:rsid w:val="002B7850"/>
    <w:rsid w:val="002C14AE"/>
    <w:rsid w:val="002D2773"/>
    <w:rsid w:val="002E29E2"/>
    <w:rsid w:val="002F3E74"/>
    <w:rsid w:val="002F4A03"/>
    <w:rsid w:val="00301D63"/>
    <w:rsid w:val="00302252"/>
    <w:rsid w:val="00320922"/>
    <w:rsid w:val="003274A8"/>
    <w:rsid w:val="003305DE"/>
    <w:rsid w:val="0034449E"/>
    <w:rsid w:val="00360FC1"/>
    <w:rsid w:val="00390FF4"/>
    <w:rsid w:val="003923F5"/>
    <w:rsid w:val="003E0211"/>
    <w:rsid w:val="003E53AB"/>
    <w:rsid w:val="00400A08"/>
    <w:rsid w:val="0040341B"/>
    <w:rsid w:val="004334C9"/>
    <w:rsid w:val="004629AB"/>
    <w:rsid w:val="0048484F"/>
    <w:rsid w:val="004969BA"/>
    <w:rsid w:val="004B25A0"/>
    <w:rsid w:val="004E6F13"/>
    <w:rsid w:val="00501D0F"/>
    <w:rsid w:val="00510F61"/>
    <w:rsid w:val="00523F89"/>
    <w:rsid w:val="00531A3D"/>
    <w:rsid w:val="00546591"/>
    <w:rsid w:val="0055471D"/>
    <w:rsid w:val="00561328"/>
    <w:rsid w:val="00565D15"/>
    <w:rsid w:val="00571B8B"/>
    <w:rsid w:val="00580DD9"/>
    <w:rsid w:val="00583A4F"/>
    <w:rsid w:val="00593035"/>
    <w:rsid w:val="005B1EC2"/>
    <w:rsid w:val="005B2B23"/>
    <w:rsid w:val="005B6540"/>
    <w:rsid w:val="005C6345"/>
    <w:rsid w:val="005D13A8"/>
    <w:rsid w:val="005E5CAB"/>
    <w:rsid w:val="00654259"/>
    <w:rsid w:val="006562F9"/>
    <w:rsid w:val="006615F1"/>
    <w:rsid w:val="006663FA"/>
    <w:rsid w:val="00666607"/>
    <w:rsid w:val="00684239"/>
    <w:rsid w:val="00693957"/>
    <w:rsid w:val="006A084B"/>
    <w:rsid w:val="006B2464"/>
    <w:rsid w:val="006E764B"/>
    <w:rsid w:val="006F54AA"/>
    <w:rsid w:val="0074231C"/>
    <w:rsid w:val="00747A3E"/>
    <w:rsid w:val="007639F5"/>
    <w:rsid w:val="00772A12"/>
    <w:rsid w:val="00780C90"/>
    <w:rsid w:val="00783645"/>
    <w:rsid w:val="0079086D"/>
    <w:rsid w:val="007A6314"/>
    <w:rsid w:val="007C00FF"/>
    <w:rsid w:val="007D084C"/>
    <w:rsid w:val="007E2241"/>
    <w:rsid w:val="007F1307"/>
    <w:rsid w:val="00800850"/>
    <w:rsid w:val="008121C9"/>
    <w:rsid w:val="00826193"/>
    <w:rsid w:val="008304AB"/>
    <w:rsid w:val="0084047B"/>
    <w:rsid w:val="00871E1D"/>
    <w:rsid w:val="0087233F"/>
    <w:rsid w:val="0087643B"/>
    <w:rsid w:val="008825C5"/>
    <w:rsid w:val="008973D1"/>
    <w:rsid w:val="008A4269"/>
    <w:rsid w:val="008A66A2"/>
    <w:rsid w:val="008B406A"/>
    <w:rsid w:val="008D466F"/>
    <w:rsid w:val="00912678"/>
    <w:rsid w:val="00992C06"/>
    <w:rsid w:val="00A06DB9"/>
    <w:rsid w:val="00A2763A"/>
    <w:rsid w:val="00A30511"/>
    <w:rsid w:val="00A377D9"/>
    <w:rsid w:val="00A56DE6"/>
    <w:rsid w:val="00A60F5D"/>
    <w:rsid w:val="00A9621A"/>
    <w:rsid w:val="00AC635A"/>
    <w:rsid w:val="00AF0263"/>
    <w:rsid w:val="00AF330C"/>
    <w:rsid w:val="00B073DA"/>
    <w:rsid w:val="00B10469"/>
    <w:rsid w:val="00B15CD5"/>
    <w:rsid w:val="00B31A8D"/>
    <w:rsid w:val="00B36427"/>
    <w:rsid w:val="00B40AD9"/>
    <w:rsid w:val="00B529F7"/>
    <w:rsid w:val="00B5522E"/>
    <w:rsid w:val="00B56EB4"/>
    <w:rsid w:val="00B7701A"/>
    <w:rsid w:val="00B953FC"/>
    <w:rsid w:val="00BA2459"/>
    <w:rsid w:val="00BB3BE0"/>
    <w:rsid w:val="00BB6FE7"/>
    <w:rsid w:val="00BC6003"/>
    <w:rsid w:val="00BD1519"/>
    <w:rsid w:val="00BD3E93"/>
    <w:rsid w:val="00BE5A74"/>
    <w:rsid w:val="00C0055F"/>
    <w:rsid w:val="00C12264"/>
    <w:rsid w:val="00C17524"/>
    <w:rsid w:val="00C269CB"/>
    <w:rsid w:val="00C5287D"/>
    <w:rsid w:val="00C56EC4"/>
    <w:rsid w:val="00C82B3C"/>
    <w:rsid w:val="00C94E58"/>
    <w:rsid w:val="00C97B72"/>
    <w:rsid w:val="00CA1273"/>
    <w:rsid w:val="00CD632D"/>
    <w:rsid w:val="00CE78AF"/>
    <w:rsid w:val="00D075A5"/>
    <w:rsid w:val="00D344AF"/>
    <w:rsid w:val="00D83217"/>
    <w:rsid w:val="00D90199"/>
    <w:rsid w:val="00DA668D"/>
    <w:rsid w:val="00DC6B1A"/>
    <w:rsid w:val="00DD2996"/>
    <w:rsid w:val="00DE1621"/>
    <w:rsid w:val="00DE4F06"/>
    <w:rsid w:val="00DF27BF"/>
    <w:rsid w:val="00DF37B2"/>
    <w:rsid w:val="00E04324"/>
    <w:rsid w:val="00E13953"/>
    <w:rsid w:val="00E22881"/>
    <w:rsid w:val="00E23DD3"/>
    <w:rsid w:val="00E41364"/>
    <w:rsid w:val="00E55472"/>
    <w:rsid w:val="00E8040C"/>
    <w:rsid w:val="00E95B5C"/>
    <w:rsid w:val="00E9683F"/>
    <w:rsid w:val="00EC366F"/>
    <w:rsid w:val="00ED7388"/>
    <w:rsid w:val="00EE39F7"/>
    <w:rsid w:val="00F02176"/>
    <w:rsid w:val="00F02BE4"/>
    <w:rsid w:val="00F030B6"/>
    <w:rsid w:val="00F213E5"/>
    <w:rsid w:val="00F32CBE"/>
    <w:rsid w:val="00F4231F"/>
    <w:rsid w:val="00F46B47"/>
    <w:rsid w:val="00F50CAD"/>
    <w:rsid w:val="00F545A0"/>
    <w:rsid w:val="00F7060B"/>
    <w:rsid w:val="00F929CA"/>
    <w:rsid w:val="00FB1FD9"/>
    <w:rsid w:val="00FD3F8F"/>
    <w:rsid w:val="00FF09F2"/>
    <w:rsid w:val="00FF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33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D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46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9656C"/>
    <w:pPr>
      <w:ind w:left="720"/>
      <w:contextualSpacing/>
    </w:pPr>
  </w:style>
  <w:style w:type="table" w:styleId="MediumGrid3-Accent3">
    <w:name w:val="Medium Grid 3 Accent 3"/>
    <w:basedOn w:val="TableNormal"/>
    <w:uiPriority w:val="99"/>
    <w:rsid w:val="00115EA9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List-Accent6">
    <w:name w:val="Light List Accent 6"/>
    <w:basedOn w:val="TableNormal"/>
    <w:uiPriority w:val="99"/>
    <w:rsid w:val="00115EA9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Header">
    <w:name w:val="header"/>
    <w:basedOn w:val="Normal"/>
    <w:link w:val="HeaderChar"/>
    <w:uiPriority w:val="99"/>
    <w:rsid w:val="0016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694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6942"/>
    <w:rPr>
      <w:rFonts w:cs="Times New Roman"/>
    </w:rPr>
  </w:style>
  <w:style w:type="paragraph" w:styleId="NormalWeb">
    <w:name w:val="Normal (Web)"/>
    <w:basedOn w:val="Normal"/>
    <w:uiPriority w:val="99"/>
    <w:semiHidden/>
    <w:rsid w:val="006B24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3E53AB"/>
    <w:rPr>
      <w:rFonts w:ascii="Tahoma" w:hAnsi="Tahoma" w:cs="Tahoma"/>
      <w:b/>
      <w:bCs/>
      <w:color w:val="515151"/>
      <w:sz w:val="17"/>
      <w:szCs w:val="17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465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5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4640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0" w:color="9CCE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5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466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54671">
                          <w:marLeft w:val="12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463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4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054642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0" w:color="9CCE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54636">
                          <w:marLeft w:val="12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463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5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5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465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054648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0" w:color="9CCE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54663">
                          <w:marLeft w:val="12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4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3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5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054660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0" w:color="9CCE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54665">
                          <w:marLeft w:val="12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463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65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5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466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5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4653">
          <w:marLeft w:val="0"/>
          <w:marRight w:val="0"/>
          <w:marTop w:val="300"/>
          <w:marBottom w:val="300"/>
          <w:divBdr>
            <w:top w:val="single" w:sz="6" w:space="23" w:color="CCCCCC"/>
            <w:left w:val="single" w:sz="6" w:space="23" w:color="CCCCCC"/>
            <w:bottom w:val="single" w:sz="6" w:space="8" w:color="CCCCCC"/>
            <w:right w:val="single" w:sz="6" w:space="23" w:color="CCCCCC"/>
          </w:divBdr>
          <w:divsChild>
            <w:div w:id="9105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465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ogle.com.tr/url?url=http://pixabay.com/tr/d%25C3%25BC%25C5%259F%25C3%25BCn%25C3%25BCr-d%25C3%25BC%25C5%259F%25C3%25BCnme-ki%25C5%259Fi-fikir-merak-28741/&amp;rct=j&amp;frm=1&amp;q=&amp;esrc=s&amp;sa=U&amp;ei=oH5gVKfoAu2u7Abx4oHoBw&amp;ved=0CDgQ9QEwEg&amp;usg=AFQjCNHabErP0NC8LN5fVD3wQNSLsHDkS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http://sistemarilari.org/wp-content/uploads/2011/04/k&#246;r-adamlar-ve-fil.gi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emle.net/s/OS23Z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https://encrypted-tbn1.gstatic.com/images?q=tbn:ANd9GcRPEiSktcRmqFX7o0Amwd88IUTu6Dn8IHR4xGGQ7oZLleXI8SrGgLhTHX0" TargetMode="External"/><Relationship Id="rId10" Type="http://schemas.openxmlformats.org/officeDocument/2006/relationships/hyperlink" Target="http://sistemarilari.org/wp-content/uploads/2011/04/k&#246;r-adamlar-ve-fil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3</Pages>
  <Words>364</Words>
  <Characters>2076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:</dc:title>
  <dc:subject/>
  <dc:creator>www.sorubak.com; Murat</dc:creator>
  <cp:keywords>www.sorubak.com</cp:keywords>
  <dc:description/>
  <cp:lastModifiedBy>Ana</cp:lastModifiedBy>
  <cp:revision>7</cp:revision>
  <dcterms:created xsi:type="dcterms:W3CDTF">2014-11-10T08:08:00Z</dcterms:created>
  <dcterms:modified xsi:type="dcterms:W3CDTF">2014-11-10T09:50:00Z</dcterms:modified>
</cp:coreProperties>
</file>