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A1" w:rsidRDefault="00733BA1" w:rsidP="00B42167">
      <w:pPr>
        <w:ind w:left="708"/>
        <w:rPr>
          <w:b/>
        </w:rPr>
      </w:pPr>
      <w:r>
        <w:rPr>
          <w:noProof/>
        </w:rPr>
        <w:pict>
          <v:rect id="_x0000_s1026" style="position:absolute;left:0;text-align:left;margin-left:2.65pt;margin-top:114.4pt;width:573.75pt;height:714pt;z-index:251637248">
            <v:textbox>
              <w:txbxContent>
                <w:p w:rsidR="00733BA1" w:rsidRPr="00AF3FC9" w:rsidRDefault="00733BA1" w:rsidP="00910202">
                  <w:pPr>
                    <w:rPr>
                      <w:sz w:val="18"/>
                      <w:szCs w:val="18"/>
                    </w:rPr>
                  </w:pPr>
                  <w:r w:rsidRPr="00120D2E">
                    <w:rPr>
                      <w:b/>
                      <w:sz w:val="18"/>
                      <w:szCs w:val="18"/>
                    </w:rPr>
                    <w:t>1.</w:t>
                  </w:r>
                  <w:r>
                    <w:rPr>
                      <w:sz w:val="18"/>
                      <w:szCs w:val="18"/>
                    </w:rPr>
                    <w:t>Aşağıdakilerden hangisine oruç farz değildir?</w:t>
                  </w:r>
                  <w:r>
                    <w:rPr>
                      <w:sz w:val="18"/>
                      <w:szCs w:val="18"/>
                    </w:rPr>
                    <w:br/>
                    <w:t>A) akıllı olanlara</w:t>
                  </w:r>
                  <w:r w:rsidRPr="00AF3FC9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B) </w:t>
                  </w:r>
                  <w:r>
                    <w:rPr>
                      <w:sz w:val="18"/>
                      <w:szCs w:val="18"/>
                    </w:rPr>
                    <w:t>hamile olanlara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ergenlik çağına girenlere</w:t>
                  </w:r>
                  <w:r w:rsidRPr="00AF3FC9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görme engelli kişilere</w:t>
                  </w:r>
                  <w:r w:rsidRPr="00AF3FC9">
                    <w:rPr>
                      <w:sz w:val="18"/>
                      <w:szCs w:val="18"/>
                    </w:rPr>
                    <w:t xml:space="preserve"> </w:t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2.</w:t>
                  </w:r>
                  <w:r>
                    <w:rPr>
                      <w:sz w:val="18"/>
                      <w:szCs w:val="18"/>
                    </w:rPr>
                    <w:t>Aşağıdakilerden hangisi ramazan ayının gelmesiyle birlikte etrafımızda gördüğümüz değişikliklerden birisi değildir?</w:t>
                  </w:r>
                  <w:r>
                    <w:rPr>
                      <w:sz w:val="18"/>
                      <w:szCs w:val="18"/>
                    </w:rPr>
                    <w:br/>
                    <w:t>A) Evler, sokaklar ve camiler temizlenir.</w:t>
                  </w:r>
                  <w:r w:rsidRPr="00AF3FC9">
                    <w:rPr>
                      <w:sz w:val="18"/>
                      <w:szCs w:val="18"/>
                    </w:rPr>
                    <w:t xml:space="preserve"> </w:t>
                  </w:r>
                  <w:r w:rsidRPr="00AF3FC9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B) </w:t>
                  </w:r>
                  <w:r>
                    <w:rPr>
                      <w:sz w:val="18"/>
                      <w:szCs w:val="18"/>
                    </w:rPr>
                    <w:t>Kurbanlar kesilir.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br/>
                    <w:t>C) İnsanlar daha fazla ibadet yaparlar.</w:t>
                  </w:r>
                  <w:r w:rsidRPr="00AF3FC9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D) </w:t>
                  </w:r>
                  <w:r>
                    <w:rPr>
                      <w:sz w:val="18"/>
                      <w:szCs w:val="18"/>
                    </w:rPr>
                    <w:t>İmsakiyeler dağıtılır.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3.</w:t>
                  </w:r>
                  <w:r w:rsidRPr="00AF3FC9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Farz olan oruç dışında bir sebebe bağlı olmaksızın sadece Allah’ın rızasını kazanmak  amacıyla tutulan oruca ne ad verilir?</w:t>
                  </w:r>
                  <w:r w:rsidRPr="00AF3FC9">
                    <w:rPr>
                      <w:sz w:val="18"/>
                      <w:szCs w:val="18"/>
                    </w:rPr>
                    <w:br/>
                    <w:t xml:space="preserve">A) </w:t>
                  </w:r>
                  <w:r>
                    <w:rPr>
                      <w:sz w:val="18"/>
                      <w:szCs w:val="18"/>
                    </w:rPr>
                    <w:t>adak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B) </w:t>
                  </w:r>
                  <w:r>
                    <w:rPr>
                      <w:sz w:val="18"/>
                      <w:szCs w:val="18"/>
                    </w:rPr>
                    <w:t>nafile oruç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C) </w:t>
                  </w:r>
                  <w:r>
                    <w:rPr>
                      <w:sz w:val="18"/>
                      <w:szCs w:val="18"/>
                    </w:rPr>
                    <w:t>vacip oruç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D) </w:t>
                  </w:r>
                  <w:r>
                    <w:rPr>
                      <w:sz w:val="18"/>
                      <w:szCs w:val="18"/>
                    </w:rPr>
                    <w:t>kaza orucu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4.</w:t>
                  </w:r>
                  <w:r w:rsidRPr="00AF3FC9">
                    <w:rPr>
                      <w:sz w:val="18"/>
                      <w:szCs w:val="18"/>
                    </w:rPr>
                    <w:t xml:space="preserve"> </w:t>
                  </w:r>
                  <w:r w:rsidRPr="00D81569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Ramazan ayında </w:t>
                  </w:r>
                  <w:r w:rsidRPr="000203D1">
                    <w:rPr>
                      <w:sz w:val="18"/>
                      <w:szCs w:val="18"/>
                    </w:rPr>
                    <w:t>imsak, iftar ve namaz vakitleri gösteren takvime ne ad verilir?</w:t>
                  </w:r>
                  <w:r w:rsidRPr="00D81569">
                    <w:rPr>
                      <w:b/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A) </w:t>
                  </w:r>
                  <w:r>
                    <w:rPr>
                      <w:sz w:val="18"/>
                      <w:szCs w:val="18"/>
                    </w:rPr>
                    <w:t>iftar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B) </w:t>
                  </w:r>
                  <w:r>
                    <w:rPr>
                      <w:sz w:val="18"/>
                      <w:szCs w:val="18"/>
                    </w:rPr>
                    <w:t>mukabele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C) </w:t>
                  </w:r>
                  <w:r>
                    <w:rPr>
                      <w:sz w:val="18"/>
                      <w:szCs w:val="18"/>
                    </w:rPr>
                    <w:t>imsakiye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AF3FC9">
                    <w:rPr>
                      <w:sz w:val="18"/>
                      <w:szCs w:val="18"/>
                    </w:rPr>
                    <w:t xml:space="preserve">D) </w:t>
                  </w:r>
                  <w:r>
                    <w:rPr>
                      <w:sz w:val="18"/>
                      <w:szCs w:val="18"/>
                    </w:rPr>
                    <w:t>fidye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5.</w:t>
                  </w:r>
                  <w:r w:rsidRPr="00AF3FC9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Fidye ile ilgili olarak verilen bilgilerden hangisi yanlıştır?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A) </w:t>
                  </w:r>
                  <w:r>
                    <w:rPr>
                      <w:sz w:val="18"/>
                      <w:szCs w:val="18"/>
                    </w:rPr>
                    <w:t>Miktarı, bir yoksulun bir günlük yemek ihtiyacıdır.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B) </w:t>
                  </w:r>
                  <w:r>
                    <w:rPr>
                      <w:sz w:val="18"/>
                      <w:szCs w:val="18"/>
                    </w:rPr>
                    <w:t>Oruç tutamayanlar mutlaka fidye verirler.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C) </w:t>
                  </w:r>
                  <w:r>
                    <w:rPr>
                      <w:sz w:val="18"/>
                      <w:szCs w:val="18"/>
                    </w:rPr>
                    <w:t>Kişi, fidyeyi ramazan ayından sonra da verebilir.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t xml:space="preserve">D) </w:t>
                  </w:r>
                  <w:r>
                    <w:rPr>
                      <w:sz w:val="18"/>
                      <w:szCs w:val="18"/>
                    </w:rPr>
                    <w:t>İyileşmeyecek kadar hasta ve yaşlı olanlar fidye verirler.</w:t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AF3FC9"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6.</w:t>
                  </w:r>
                  <w:r w:rsidRPr="00AF3FC9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Ahmet sınavlara hazırlanmaktadır. Eğer fen lisesini kazanırsa üç gün ard arda oruç tutacağını söylemiştir.</w:t>
                  </w:r>
                  <w:r>
                    <w:rPr>
                      <w:sz w:val="18"/>
                      <w:szCs w:val="18"/>
                    </w:rPr>
                    <w:br/>
                    <w:t>A) kaza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adak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C)farz oruç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nafile oruç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7.</w:t>
                  </w:r>
                  <w:r>
                    <w:rPr>
                      <w:sz w:val="18"/>
                      <w:szCs w:val="18"/>
                    </w:rPr>
                    <w:t xml:space="preserve"> Oruca başlama vakti anlamına gelmektedir. Tan yerinin ağarmasıyla oruç yasaklarının başladığı vakte denir.</w:t>
                  </w:r>
                  <w:r>
                    <w:rPr>
                      <w:sz w:val="18"/>
                      <w:szCs w:val="18"/>
                    </w:rPr>
                    <w:br/>
                    <w:t>Yukarıda tanımı verilen kavram aşağıdakilerden hangisidir?</w:t>
                  </w:r>
                  <w:r>
                    <w:rPr>
                      <w:sz w:val="18"/>
                      <w:szCs w:val="18"/>
                    </w:rPr>
                    <w:br/>
                    <w:t>A) iftar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mukabele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imsak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sahur</w:t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D81569">
                    <w:rPr>
                      <w:b/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8.</w:t>
                  </w:r>
                  <w:r>
                    <w:rPr>
                      <w:sz w:val="18"/>
                      <w:szCs w:val="18"/>
                    </w:rPr>
                    <w:t xml:space="preserve"> Kişinin hastalık veya yolculuk sebebiyle tutamadığı oruç için güne gün tuttuğu oruca ne ad verilir?</w:t>
                  </w:r>
                  <w:r>
                    <w:rPr>
                      <w:sz w:val="18"/>
                      <w:szCs w:val="18"/>
                    </w:rPr>
                    <w:br/>
                    <w:t>A) kaza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nafile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farz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adak orucu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120D2E">
                    <w:rPr>
                      <w:b/>
                      <w:sz w:val="18"/>
                      <w:szCs w:val="18"/>
                    </w:rPr>
                    <w:t>9.</w:t>
                  </w:r>
                  <w:r>
                    <w:rPr>
                      <w:sz w:val="18"/>
                      <w:szCs w:val="18"/>
                    </w:rPr>
                    <w:t xml:space="preserve"> Ramazanda oruçluyken bilerek bir şey yiyip içen kişi 61 gün peş peşe oruç tutmak zorundadırlar. Bu şekilde tutulan oruca ne ad verilir?</w:t>
                  </w:r>
                  <w:r>
                    <w:rPr>
                      <w:sz w:val="18"/>
                      <w:szCs w:val="18"/>
                    </w:rPr>
                    <w:br/>
                    <w:t>A) kefaret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kaza orucu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nafile oruç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adak orucu</w:t>
                  </w:r>
                </w:p>
                <w:p w:rsidR="00733BA1" w:rsidRPr="00120D2E" w:rsidRDefault="00733BA1">
                  <w:pPr>
                    <w:rPr>
                      <w:sz w:val="18"/>
                      <w:szCs w:val="18"/>
                    </w:rPr>
                  </w:pPr>
                  <w:r w:rsidRPr="00120D2E">
                    <w:rPr>
                      <w:b/>
                      <w:sz w:val="18"/>
                      <w:szCs w:val="18"/>
                    </w:rPr>
                    <w:t>10.</w:t>
                  </w:r>
                  <w:r w:rsidRPr="00120D2E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Peygamberimiz, Ramazan ayından sonra tutulan en faziletli orucun muharrem orucu olduğunu ifade etmiştir. Peygamberimiz muharrem ayının özellikle hangi günlerinde oruç tutmayı bizlere tavsiye etmiştir?</w:t>
                  </w:r>
                  <w:r w:rsidRPr="00120D2E">
                    <w:rPr>
                      <w:sz w:val="18"/>
                      <w:szCs w:val="18"/>
                    </w:rPr>
                    <w:br/>
                    <w:t xml:space="preserve">A) </w:t>
                  </w:r>
                  <w:r>
                    <w:rPr>
                      <w:sz w:val="18"/>
                      <w:szCs w:val="18"/>
                    </w:rPr>
                    <w:t>10</w:t>
                  </w:r>
                  <w:r w:rsidRPr="00120D2E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120D2E">
                    <w:rPr>
                      <w:sz w:val="18"/>
                      <w:szCs w:val="18"/>
                    </w:rPr>
                    <w:t xml:space="preserve">B) </w:t>
                  </w:r>
                  <w:r>
                    <w:rPr>
                      <w:sz w:val="18"/>
                      <w:szCs w:val="18"/>
                    </w:rPr>
                    <w:t>9-10</w:t>
                  </w:r>
                  <w:r w:rsidRPr="00120D2E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120D2E">
                    <w:rPr>
                      <w:sz w:val="18"/>
                      <w:szCs w:val="18"/>
                    </w:rPr>
                    <w:t xml:space="preserve">C) </w:t>
                  </w:r>
                  <w:r>
                    <w:rPr>
                      <w:sz w:val="18"/>
                      <w:szCs w:val="18"/>
                    </w:rPr>
                    <w:t>9-10-11</w:t>
                  </w:r>
                  <w:r w:rsidRPr="00120D2E">
                    <w:rPr>
                      <w:sz w:val="18"/>
                      <w:szCs w:val="18"/>
                    </w:rPr>
                    <w:tab/>
                  </w:r>
                  <w:r w:rsidRPr="00120D2E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120D2E">
                    <w:rPr>
                      <w:sz w:val="18"/>
                      <w:szCs w:val="18"/>
                    </w:rPr>
                    <w:t xml:space="preserve">D) </w:t>
                  </w:r>
                  <w:r>
                    <w:rPr>
                      <w:sz w:val="18"/>
                      <w:szCs w:val="18"/>
                    </w:rPr>
                    <w:t>10-11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603065">
                    <w:rPr>
                      <w:b/>
                      <w:sz w:val="18"/>
                      <w:szCs w:val="18"/>
                    </w:rPr>
                    <w:t>11.</w:t>
                  </w:r>
                  <w:r>
                    <w:rPr>
                      <w:sz w:val="18"/>
                      <w:szCs w:val="18"/>
                    </w:rPr>
                    <w:t xml:space="preserve"> Aşağıdakilerden hangisi orucu bozan durumlardan birisidir?</w:t>
                  </w:r>
                  <w:r>
                    <w:rPr>
                      <w:sz w:val="18"/>
                      <w:szCs w:val="18"/>
                    </w:rPr>
                    <w:br/>
                    <w:t>A) Banyo yapmak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Kan vermek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Koku sürünmek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Burnuna ilaç damlatmak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603065">
                    <w:rPr>
                      <w:b/>
                      <w:sz w:val="18"/>
                      <w:szCs w:val="18"/>
                    </w:rPr>
                    <w:t>12.</w:t>
                  </w:r>
                  <w:r>
                    <w:rPr>
                      <w:sz w:val="18"/>
                      <w:szCs w:val="18"/>
                    </w:rPr>
                    <w:t xml:space="preserve"> Kelime anlamı haram kılınan demektir. Peygamberimiz Allah’ın ayı demiştir. Hicri takvimin ilk ayıdır.</w:t>
                  </w:r>
                  <w:r>
                    <w:rPr>
                      <w:sz w:val="18"/>
                      <w:szCs w:val="18"/>
                    </w:rPr>
                    <w:br/>
                    <w:t>Yukarıda özellikleri verilen hicri ay hangisidir?</w:t>
                  </w:r>
                  <w:r>
                    <w:rPr>
                      <w:sz w:val="18"/>
                      <w:szCs w:val="18"/>
                    </w:rPr>
                    <w:br/>
                    <w:t>A) ramazan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recep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muharrem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şaban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603065">
                    <w:rPr>
                      <w:b/>
                      <w:sz w:val="18"/>
                      <w:szCs w:val="18"/>
                    </w:rPr>
                    <w:t>13.</w:t>
                  </w:r>
                  <w:r>
                    <w:rPr>
                      <w:sz w:val="18"/>
                      <w:szCs w:val="18"/>
                    </w:rPr>
                    <w:t xml:space="preserve"> Kuranı Kerim’i karşılıklı okuma anlamına gelir. Peygamberimiz ile Cebrail, her yıl ramazan ayında karşılıklı yaparlardı. Vefat edeceği sene ise iki defa yapmışlardır.</w:t>
                  </w:r>
                  <w:r>
                    <w:rPr>
                      <w:sz w:val="18"/>
                      <w:szCs w:val="18"/>
                    </w:rPr>
                    <w:br/>
                    <w:t>Yukarıda anlatılan kavram hangisidir?</w:t>
                  </w:r>
                  <w:r>
                    <w:rPr>
                      <w:sz w:val="18"/>
                      <w:szCs w:val="18"/>
                    </w:rPr>
                    <w:br/>
                    <w:t>A) hatim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mukabele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C) imsakiye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hafız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603065">
                    <w:rPr>
                      <w:b/>
                      <w:sz w:val="18"/>
                      <w:szCs w:val="18"/>
                    </w:rPr>
                    <w:t>14.</w:t>
                  </w:r>
                  <w:r>
                    <w:rPr>
                      <w:sz w:val="18"/>
                      <w:szCs w:val="18"/>
                    </w:rPr>
                    <w:t xml:space="preserve"> Aşağıdakilerden hangisini oruçlu bir insanın yapmasında bir sakınca yoktur?</w:t>
                  </w:r>
                  <w:r>
                    <w:rPr>
                      <w:sz w:val="18"/>
                      <w:szCs w:val="18"/>
                    </w:rPr>
                    <w:br/>
                    <w:t>A) Dedikodu yapmak</w:t>
                  </w:r>
                  <w:r>
                    <w:rPr>
                      <w:sz w:val="18"/>
                      <w:szCs w:val="18"/>
                    </w:rPr>
                    <w:tab/>
                    <w:t>B) İnsanların kalplerini kırmak</w:t>
                  </w:r>
                  <w:r>
                    <w:rPr>
                      <w:sz w:val="18"/>
                      <w:szCs w:val="18"/>
                    </w:rPr>
                    <w:tab/>
                    <w:t>C) Kin ve nefretten uzak durmak</w:t>
                  </w:r>
                  <w:r>
                    <w:rPr>
                      <w:sz w:val="18"/>
                      <w:szCs w:val="18"/>
                    </w:rPr>
                    <w:tab/>
                    <w:t xml:space="preserve">        D) Başkalarının arkasından konuşmak</w:t>
                  </w:r>
                  <w:r>
                    <w:rPr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br/>
                  </w:r>
                  <w:r w:rsidRPr="00603065">
                    <w:rPr>
                      <w:b/>
                      <w:sz w:val="18"/>
                      <w:szCs w:val="18"/>
                    </w:rPr>
                    <w:t>15.</w:t>
                  </w:r>
                  <w:r>
                    <w:rPr>
                      <w:sz w:val="18"/>
                      <w:szCs w:val="18"/>
                    </w:rPr>
                    <w:t xml:space="preserve"> Aşağıdakilerden hangisi teravih namazı için söylenmez?</w:t>
                  </w:r>
                  <w:r>
                    <w:rPr>
                      <w:sz w:val="18"/>
                      <w:szCs w:val="18"/>
                    </w:rPr>
                    <w:br/>
                    <w:t>A) Genellikle 33 rekat olarak kılınır.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B) Cemaatle veya tek başına kılınabilir.</w:t>
                  </w:r>
                  <w:r>
                    <w:rPr>
                      <w:sz w:val="18"/>
                      <w:szCs w:val="18"/>
                    </w:rPr>
                    <w:br/>
                    <w:t>C) Ramazan ayında kılınır.</w:t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  <w:t>D) Sünnet bir namazdır.</w:t>
                  </w:r>
                </w:p>
              </w:txbxContent>
            </v:textbox>
          </v:rect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rPr>
          <w:noProof/>
        </w:rPr>
        <w:pict>
          <v:roundrect id="_x0000_s1027" style="position:absolute;left:0;text-align:left;margin-left:2.65pt;margin-top:53.65pt;width:123pt;height:24.75pt;z-index:251636224;mso-position-horizontal-relative:text;mso-position-vertical-relative:text" arcsize="10923f">
            <v:textbox style="mso-next-textbox:#_x0000_s1027">
              <w:txbxContent>
                <w:p w:rsidR="00733BA1" w:rsidRPr="001A23E4" w:rsidRDefault="00733BA1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Not</w:t>
                  </w:r>
                  <w:r w:rsidRPr="001A23E4">
                    <w:rPr>
                      <w:rFonts w:ascii="Monotype Corsiva" w:hAnsi="Monotype Corsiva"/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2.65pt;margin-top:6.4pt;width:123pt;height:47.25pt;z-index:251634176;mso-position-horizontal-relative:text;mso-position-vertical-relative:text" arcsize="10923f">
            <v:textbox style="mso-next-textbox:#_x0000_s1028">
              <w:txbxContent>
                <w:p w:rsidR="00733BA1" w:rsidRPr="001A23E4" w:rsidRDefault="00733BA1" w:rsidP="001A23E4">
                  <w:pPr>
                    <w:pStyle w:val="NoSpacing"/>
                    <w:rPr>
                      <w:rFonts w:ascii="Monotype Corsiva" w:hAnsi="Monotype Corsiva"/>
                      <w:b/>
                      <w:i/>
                    </w:rPr>
                  </w:pPr>
                  <w:r w:rsidRPr="001A23E4">
                    <w:rPr>
                      <w:rFonts w:ascii="Monotype Corsiva" w:hAnsi="Monotype Corsiva"/>
                      <w:b/>
                      <w:i/>
                    </w:rPr>
                    <w:t>Ad: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br/>
                    <w:t>Soyad: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br/>
                    <w:t>Sınıf: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tab/>
                    <w:t xml:space="preserve">           No: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br/>
                  </w:r>
                </w:p>
                <w:p w:rsidR="00733BA1" w:rsidRDefault="00733BA1">
                  <w:r>
                    <w:t>No: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9" type="#_x0000_t108" style="position:absolute;left:0;text-align:left;margin-left:130.9pt;margin-top:1.9pt;width:404.25pt;height:76.5pt;z-index:251635200;mso-position-horizontal-relative:text;mso-position-vertical-relative:text" adj="2700,16221">
            <v:textbox style="mso-next-textbox:#_x0000_s1029">
              <w:txbxContent>
                <w:p w:rsidR="00733BA1" w:rsidRDefault="00733BA1" w:rsidP="001A23E4">
                  <w:pPr>
                    <w:pStyle w:val="NoSpacing"/>
                    <w:jc w:val="center"/>
                  </w:pPr>
                  <w:r w:rsidRPr="001A23E4">
                    <w:rPr>
                      <w:rFonts w:ascii="Monotype Corsiva" w:hAnsi="Monotype Corsiva"/>
                      <w:b/>
                      <w:i/>
                    </w:rPr>
                    <w:t xml:space="preserve">MUŞ MERKEZ KIZ YATILI BÖLGE ORTAOKULU 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br/>
                  </w:r>
                  <w:r>
                    <w:rPr>
                      <w:rFonts w:ascii="Monotype Corsiva" w:hAnsi="Monotype Corsiva"/>
                      <w:b/>
                      <w:i/>
                    </w:rPr>
                    <w:t xml:space="preserve">2014-2015 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t xml:space="preserve"> EĞİTİM ÖĞRETİM YILI 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br/>
                    <w:t xml:space="preserve">DİN </w:t>
                  </w:r>
                  <w:r>
                    <w:rPr>
                      <w:rFonts w:ascii="Monotype Corsiva" w:hAnsi="Monotype Corsiva"/>
                      <w:b/>
                      <w:i/>
                    </w:rPr>
                    <w:t>KÜLTÜRÜ VE AHLAK BİLGİSİ DERSİ 7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t>. SINIF</w:t>
                  </w:r>
                  <w:r w:rsidRPr="001A23E4">
                    <w:rPr>
                      <w:rFonts w:ascii="Monotype Corsiva" w:hAnsi="Monotype Corsiva"/>
                      <w:b/>
                      <w:i/>
                    </w:rPr>
                    <w:br/>
                    <w:t>1. DÖNEM 2. YAZILI SINAVI</w:t>
                  </w:r>
                  <w:r>
                    <w:br/>
                  </w:r>
                  <w:r>
                    <w:br/>
                    <w:t>DİN KÜ</w:t>
                  </w:r>
                  <w:r>
                    <w:br/>
                  </w:r>
                </w:p>
              </w:txbxContent>
            </v:textbox>
          </v:shape>
        </w:pict>
      </w:r>
      <w:r>
        <w:tab/>
      </w:r>
      <w:r w:rsidRPr="00D81569">
        <w:rPr>
          <w:b/>
        </w:rPr>
        <w:t>A. Aşağıdaki çoktan seçme</w:t>
      </w:r>
      <w:r>
        <w:rPr>
          <w:b/>
        </w:rPr>
        <w:t>li soruları cevaplandırınız. (15x3=45</w:t>
      </w:r>
      <w:r w:rsidRPr="00D81569">
        <w:rPr>
          <w:b/>
        </w:rPr>
        <w:t xml:space="preserve"> puan)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p w:rsidR="00733BA1" w:rsidRDefault="00733BA1" w:rsidP="00B42167">
      <w:pPr>
        <w:ind w:left="708"/>
        <w:rPr>
          <w:b/>
        </w:rPr>
      </w:pPr>
    </w:p>
    <w:p w:rsidR="00733BA1" w:rsidRDefault="00733BA1" w:rsidP="00B42167">
      <w:pPr>
        <w:pStyle w:val="NoSpacing"/>
        <w:rPr>
          <w:b/>
        </w:rPr>
      </w:pPr>
      <w:r>
        <w:rPr>
          <w:noProof/>
        </w:rPr>
        <w:pict>
          <v:rect id="_x0000_s1030" style="position:absolute;margin-left:297.9pt;margin-top:144.4pt;width:21pt;height:20.25pt;z-index:251681280"/>
        </w:pict>
      </w:r>
      <w:r>
        <w:rPr>
          <w:noProof/>
        </w:rPr>
        <w:pict>
          <v:rect id="_x0000_s1031" style="position:absolute;margin-left:276.9pt;margin-top:144.4pt;width:21pt;height:20.25pt;z-index:251680256"/>
        </w:pict>
      </w:r>
      <w:r>
        <w:rPr>
          <w:noProof/>
        </w:rPr>
        <w:pict>
          <v:rect id="_x0000_s1032" style="position:absolute;margin-left:255.9pt;margin-top:103.9pt;width:21pt;height:20.25pt;z-index:251666944"/>
        </w:pict>
      </w:r>
      <w:r>
        <w:rPr>
          <w:noProof/>
        </w:rPr>
        <w:pict>
          <v:rect id="_x0000_s1033" style="position:absolute;margin-left:255.9pt;margin-top:124.15pt;width:21pt;height:20.25pt;z-index:251667968"/>
        </w:pict>
      </w:r>
      <w:r>
        <w:rPr>
          <w:noProof/>
        </w:rPr>
        <w:pict>
          <v:rect id="_x0000_s1034" style="position:absolute;margin-left:255.9pt;margin-top:144.4pt;width:21pt;height:20.25pt;z-index:251670016"/>
        </w:pict>
      </w:r>
      <w:r>
        <w:rPr>
          <w:noProof/>
        </w:rPr>
        <w:pict>
          <v:rect id="_x0000_s1035" style="position:absolute;margin-left:255.9pt;margin-top:164.65pt;width:21pt;height:20.25pt;z-index:251672064"/>
        </w:pict>
      </w:r>
      <w:r>
        <w:rPr>
          <w:noProof/>
        </w:rPr>
        <w:pict>
          <v:rect id="_x0000_s1036" style="position:absolute;margin-left:213.9pt;margin-top:164.65pt;width:21pt;height:20.25pt;z-index:251665920"/>
        </w:pict>
      </w:r>
      <w:r>
        <w:rPr>
          <w:noProof/>
        </w:rPr>
        <w:pict>
          <v:rect id="_x0000_s1037" style="position:absolute;margin-left:213.9pt;margin-top:144.4pt;width:21pt;height:20.25pt;z-index:251664896"/>
        </w:pict>
      </w:r>
      <w:r>
        <w:rPr>
          <w:noProof/>
        </w:rPr>
        <w:pict>
          <v:rect id="_x0000_s1038" style="position:absolute;margin-left:213.9pt;margin-top:83.65pt;width:21pt;height:20.25pt;z-index:251673088"/>
        </w:pict>
      </w:r>
      <w:r>
        <w:rPr>
          <w:noProof/>
        </w:rPr>
        <w:pict>
          <v:rect id="_x0000_s1039" style="position:absolute;margin-left:213.9pt;margin-top:124.15pt;width:21pt;height:20.25pt;z-index:251659776"/>
        </w:pict>
      </w:r>
      <w:r>
        <w:rPr>
          <w:noProof/>
        </w:rPr>
        <w:pict>
          <v:rect id="_x0000_s1040" style="position:absolute;margin-left:82.9pt;margin-top:144.4pt;width:21pt;height:20.25pt;z-index:251653632"/>
        </w:pict>
      </w:r>
      <w:r>
        <w:rPr>
          <w:noProof/>
        </w:rPr>
        <w:pict>
          <v:rect id="_x0000_s1041" style="position:absolute;margin-left:103.9pt;margin-top:144.4pt;width:21pt;height:20.25pt;z-index:251650560"/>
        </w:pict>
      </w:r>
      <w:r>
        <w:rPr>
          <w:noProof/>
        </w:rPr>
        <w:pict>
          <v:rect id="_x0000_s1042" style="position:absolute;margin-left:166.9pt;margin-top:164.65pt;width:21pt;height:20.25pt;z-index:251646464"/>
        </w:pict>
      </w:r>
      <w:r>
        <w:rPr>
          <w:noProof/>
        </w:rPr>
        <w:pict>
          <v:rect id="_x0000_s1043" style="position:absolute;margin-left:145.9pt;margin-top:164.65pt;width:21pt;height:20.25pt;z-index:251655680"/>
        </w:pict>
      </w:r>
      <w:r>
        <w:rPr>
          <w:noProof/>
        </w:rPr>
        <w:pict>
          <v:rect id="_x0000_s1044" style="position:absolute;margin-left:124.9pt;margin-top:164.65pt;width:21pt;height:20.25pt;z-index:251657728"/>
        </w:pict>
      </w:r>
      <w:r>
        <w:rPr>
          <w:noProof/>
        </w:rPr>
        <w:pict>
          <v:rect id="_x0000_s1045" style="position:absolute;margin-left:103.9pt;margin-top:164.65pt;width:21pt;height:20.25pt;z-index:251656704"/>
        </w:pict>
      </w:r>
      <w:r>
        <w:rPr>
          <w:noProof/>
        </w:rPr>
        <w:pict>
          <v:rect id="_x0000_s1046" style="position:absolute;margin-left:124.9pt;margin-top:144.4pt;width:21pt;height:20.25pt;z-index:251643392"/>
        </w:pict>
      </w:r>
      <w:r>
        <w:rPr>
          <w:noProof/>
        </w:rPr>
        <w:pict>
          <v:rect id="_x0000_s1047" style="position:absolute;margin-left:124.9pt;margin-top:124.15pt;width:21pt;height:20.25pt;z-index:251649536"/>
        </w:pict>
      </w:r>
      <w:r>
        <w:rPr>
          <w:noProof/>
        </w:rPr>
        <w:pict>
          <v:rect id="_x0000_s1048" style="position:absolute;margin-left:124.9pt;margin-top:103.9pt;width:21pt;height:20.25pt;z-index:251677184"/>
        </w:pict>
      </w:r>
      <w:r>
        <w:rPr>
          <w:noProof/>
        </w:rPr>
        <w:pict>
          <v:rect id="_x0000_s1049" style="position:absolute;margin-left:166.9pt;margin-top:103.9pt;width:21pt;height:20.25pt;z-index:251648512"/>
        </w:pict>
      </w:r>
      <w:r>
        <w:rPr>
          <w:noProof/>
        </w:rPr>
        <w:pict>
          <v:rect id="_x0000_s1050" style="position:absolute;margin-left:213.9pt;margin-top:103.9pt;width:21pt;height:20.25pt;z-index:251663872"/>
        </w:pict>
      </w:r>
      <w:r>
        <w:rPr>
          <w:noProof/>
        </w:rPr>
        <w:pict>
          <v:rect id="_x0000_s1051" style="position:absolute;margin-left:82.9pt;margin-top:83.65pt;width:21pt;height:20.25pt;z-index:251642368"/>
        </w:pict>
      </w:r>
      <w:r>
        <w:rPr>
          <w:noProof/>
        </w:rPr>
        <w:pict>
          <v:rect id="_x0000_s1052" style="position:absolute;margin-left:103.9pt;margin-top:83.65pt;width:21pt;height:20.25pt;z-index:251641344"/>
        </w:pict>
      </w:r>
      <w:r>
        <w:rPr>
          <w:noProof/>
        </w:rPr>
        <w:pict>
          <v:rect id="_x0000_s1053" style="position:absolute;margin-left:124.9pt;margin-top:83.65pt;width:21pt;height:20.25pt;z-index:251676160"/>
        </w:pict>
      </w:r>
      <w:r>
        <w:rPr>
          <w:noProof/>
        </w:rPr>
        <w:pict>
          <v:rect id="_x0000_s1054" style="position:absolute;margin-left:166.9pt;margin-top:63.4pt;width:21pt;height:20.25pt;z-index:251647488"/>
        </w:pict>
      </w:r>
      <w:r>
        <w:rPr>
          <w:noProof/>
        </w:rPr>
        <w:pict>
          <v:rect id="_x0000_s1055" style="position:absolute;margin-left:166.9pt;margin-top:83.65pt;width:21pt;height:20.25pt;z-index:251645440"/>
        </w:pict>
      </w:r>
      <w:r>
        <w:rPr>
          <w:noProof/>
        </w:rPr>
        <w:pict>
          <v:rect id="_x0000_s1056" style="position:absolute;margin-left:145.9pt;margin-top:83.65pt;width:21pt;height:20.25pt;z-index:251644416"/>
        </w:pict>
      </w:r>
      <w:r>
        <w:rPr>
          <w:noProof/>
        </w:rPr>
        <w:pict>
          <v:rect id="_x0000_s1057" style="position:absolute;margin-left:103.9pt;margin-top:63.4pt;width:21pt;height:20.25pt;z-index:251640320"/>
        </w:pict>
      </w:r>
      <w:r>
        <w:rPr>
          <w:noProof/>
        </w:rPr>
        <w:pict>
          <v:rect id="_x0000_s1058" style="position:absolute;margin-left:103.9pt;margin-top:43.15pt;width:21pt;height:20.25pt;z-index:251639296"/>
        </w:pict>
      </w:r>
      <w:r>
        <w:rPr>
          <w:noProof/>
        </w:rPr>
        <w:pict>
          <v:rect id="_x0000_s1059" style="position:absolute;margin-left:103.9pt;margin-top:22.9pt;width:21pt;height:20.25pt;z-index:251638272"/>
        </w:pict>
      </w:r>
      <w:r>
        <w:rPr>
          <w:noProof/>
        </w:rPr>
        <w:pict>
          <v:rect id="_x0000_s1060" style="position:absolute;margin-left:166.9pt;margin-top:124.15pt;width:21pt;height:20.25pt;z-index:251662848"/>
        </w:pict>
      </w:r>
      <w:r>
        <w:rPr>
          <w:noProof/>
        </w:rPr>
        <w:pict>
          <v:rect id="_x0000_s1061" style="position:absolute;margin-left:61.9pt;margin-top:164.65pt;width:21pt;height:20.25pt;z-index:251678208"/>
        </w:pict>
      </w:r>
      <w:r>
        <w:rPr>
          <w:noProof/>
        </w:rPr>
        <w:pict>
          <v:rect id="_x0000_s1062" style="position:absolute;margin-left:82.9pt;margin-top:164.65pt;width:21pt;height:20.25pt;z-index:251651584"/>
        </w:pict>
      </w:r>
      <w:r>
        <w:rPr>
          <w:b/>
        </w:rPr>
        <w:t xml:space="preserve">    B. Bulmacayı çözünüz. (11x2=22</w:t>
      </w:r>
      <w:r w:rsidRPr="00B42167">
        <w:rPr>
          <w:b/>
        </w:rPr>
        <w:t xml:space="preserve"> puan)</w:t>
      </w:r>
      <w:r>
        <w:rPr>
          <w:b/>
        </w:rPr>
        <w:br/>
        <w:t xml:space="preserve">                                            5       </w:t>
      </w:r>
      <w:r w:rsidRPr="00B42167">
        <w:rPr>
          <w:b/>
        </w:rPr>
        <w:br/>
      </w:r>
      <w:r>
        <w:rPr>
          <w:b/>
        </w:rPr>
        <w:t xml:space="preserve">                                                                                                                              1. </w:t>
      </w:r>
      <w:r>
        <w:t>Kuranı Kerim’in en uzun suresidir.</w:t>
      </w:r>
      <w:r w:rsidRPr="00B42167">
        <w:rPr>
          <w:b/>
        </w:rPr>
        <w:br/>
      </w:r>
      <w:r>
        <w:rPr>
          <w:b/>
        </w:rPr>
        <w:t xml:space="preserve">                                                                                                       2. </w:t>
      </w:r>
      <w:r w:rsidRPr="00925D3A">
        <w:t>Peygamberimiz Medine’de iken inen ayet ve surelere verilen addır.</w:t>
      </w:r>
      <w:r w:rsidRPr="00B42167">
        <w:rPr>
          <w:b/>
        </w:rPr>
        <w:br/>
      </w:r>
      <w:r>
        <w:rPr>
          <w:b/>
        </w:rPr>
        <w:t xml:space="preserve">                                                                       6                                     3. </w:t>
      </w:r>
      <w:r>
        <w:t>Kuranı Kerim’in son suresidir.</w:t>
      </w:r>
      <w:r w:rsidRPr="00B42167">
        <w:rPr>
          <w:b/>
        </w:rPr>
        <w:br/>
      </w:r>
      <w:r>
        <w:rPr>
          <w:b/>
        </w:rPr>
        <w:t xml:space="preserve">                                                      7                                8        4. </w:t>
      </w:r>
      <w:r>
        <w:t>Peygamberimiz Mekke’de iken inen ayet ve surelere verilen addır.</w:t>
      </w:r>
      <w:r w:rsidRPr="00B42167">
        <w:rPr>
          <w:b/>
        </w:rPr>
        <w:br/>
      </w:r>
      <w:r>
        <w:rPr>
          <w:b/>
        </w:rPr>
        <w:t xml:space="preserve">                                                                                                          5. </w:t>
      </w:r>
      <w:r>
        <w:t>Kuranı Kerim’deki ayetlerden oluşan bölümlere verilen addır.</w:t>
      </w:r>
      <w:r w:rsidRPr="00B42167">
        <w:rPr>
          <w:b/>
        </w:rPr>
        <w:br/>
      </w:r>
      <w:r>
        <w:rPr>
          <w:b/>
        </w:rPr>
        <w:t xml:space="preserve">                               4                                                                        10        6. </w:t>
      </w:r>
      <w:r>
        <w:t>Kuranı Kerim’in her 5 sayfasına verilen addır.</w:t>
      </w:r>
      <w:r>
        <w:rPr>
          <w:b/>
        </w:rPr>
        <w:br/>
        <w:t xml:space="preserve">                                                                                                                         7.</w:t>
      </w:r>
      <w:r>
        <w:t xml:space="preserve"> Kuranı Kerim’in en kısa suresidir.</w:t>
      </w:r>
      <w:r>
        <w:rPr>
          <w:b/>
        </w:rPr>
        <w:br/>
        <w:t xml:space="preserve">                                                                                                                     8. </w:t>
      </w:r>
      <w:r>
        <w:t>Kuranı Kerim’in ilk suresidir.</w:t>
      </w:r>
      <w:r>
        <w:rPr>
          <w:b/>
        </w:rPr>
        <w:br/>
        <w:t xml:space="preserve">                                                                                                                              9. </w:t>
      </w:r>
      <w:r>
        <w:t>Kuranı Kerim’in cümlelerine verilen addır.</w:t>
      </w:r>
      <w:r>
        <w:rPr>
          <w:b/>
        </w:rPr>
        <w:br/>
        <w:t xml:space="preserve">                               3                                                                 11                          10. </w:t>
      </w:r>
      <w:r>
        <w:t xml:space="preserve">Kuranı Kerim’in, okunduğunda secde edilmesi gerekli                        </w:t>
      </w:r>
      <w:r>
        <w:rPr>
          <w:b/>
        </w:rPr>
        <w:br/>
        <w:t xml:space="preserve">                                                                                                                                   </w:t>
      </w:r>
      <w:r>
        <w:t>ayetlerine verilen addır.</w:t>
      </w:r>
      <w:r>
        <w:rPr>
          <w:b/>
        </w:rPr>
        <w:t xml:space="preserve"> </w:t>
      </w:r>
    </w:p>
    <w:p w:rsidR="00733BA1" w:rsidRPr="005B42F4" w:rsidRDefault="00733BA1" w:rsidP="00B42167">
      <w:pPr>
        <w:pStyle w:val="NoSpacing"/>
        <w:rPr>
          <w:b/>
        </w:rPr>
      </w:pPr>
      <w:r>
        <w:rPr>
          <w:noProof/>
        </w:rPr>
        <w:pict>
          <v:rect id="_x0000_s1063" style="position:absolute;margin-left:276.9pt;margin-top:10.35pt;width:21pt;height:20.25pt;z-index:251668992"/>
        </w:pict>
      </w:r>
      <w:r>
        <w:rPr>
          <w:noProof/>
        </w:rPr>
        <w:pict>
          <v:rect id="_x0000_s1064" style="position:absolute;margin-left:255.9pt;margin-top:10.35pt;width:21pt;height:20.25pt;z-index:251671040"/>
        </w:pict>
      </w:r>
      <w:r>
        <w:rPr>
          <w:noProof/>
        </w:rPr>
        <w:pict>
          <v:rect id="_x0000_s1065" style="position:absolute;margin-left:234.9pt;margin-top:10.35pt;width:21pt;height:20.25pt;z-index:251675136"/>
        </w:pict>
      </w:r>
      <w:r>
        <w:rPr>
          <w:noProof/>
        </w:rPr>
        <w:pict>
          <v:rect id="_x0000_s1066" style="position:absolute;margin-left:213.9pt;margin-top:10.35pt;width:21pt;height:20.25pt;z-index:251674112"/>
        </w:pict>
      </w:r>
      <w:r>
        <w:rPr>
          <w:noProof/>
        </w:rPr>
        <w:pict>
          <v:rect id="_x0000_s1067" style="position:absolute;margin-left:40.9pt;margin-top:10.35pt;width:21pt;height:20.25pt;z-index:251679232"/>
        </w:pict>
      </w:r>
      <w:r>
        <w:rPr>
          <w:noProof/>
        </w:rPr>
        <w:pict>
          <v:rect id="_x0000_s1068" style="position:absolute;margin-left:61.9pt;margin-top:10.35pt;width:21pt;height:20.25pt;z-index:251660800"/>
        </w:pict>
      </w:r>
      <w:r>
        <w:rPr>
          <w:noProof/>
        </w:rPr>
        <w:pict>
          <v:rect id="_x0000_s1069" style="position:absolute;margin-left:82.9pt;margin-top:10.35pt;width:21pt;height:20.25pt;z-index:251654656"/>
        </w:pict>
      </w:r>
      <w:r>
        <w:rPr>
          <w:noProof/>
        </w:rPr>
        <w:pict>
          <v:rect id="_x0000_s1070" style="position:absolute;margin-left:103.9pt;margin-top:10.35pt;width:28pt;height:20.25pt;z-index:251658752"/>
        </w:pict>
      </w:r>
      <w:r>
        <w:rPr>
          <w:noProof/>
        </w:rPr>
        <w:pict>
          <v:rect id="_x0000_s1071" style="position:absolute;margin-left:145.9pt;margin-top:10.35pt;width:21pt;height:20.25pt;z-index:251652608"/>
        </w:pict>
      </w:r>
      <w:r>
        <w:rPr>
          <w:noProof/>
        </w:rPr>
        <w:pict>
          <v:rect id="_x0000_s1072" style="position:absolute;margin-left:124.9pt;margin-top:10.35pt;width:21pt;height:20.25pt;z-index:251661824"/>
        </w:pict>
      </w:r>
      <w:r>
        <w:rPr>
          <w:b/>
        </w:rPr>
        <w:t xml:space="preserve">                      2                                                                                                              11. </w:t>
      </w:r>
      <w:r>
        <w:t>Kuranı Kerim’in her 20 sayfasına verilen addır.</w:t>
      </w:r>
      <w:r>
        <w:rPr>
          <w:b/>
        </w:rPr>
        <w:br/>
        <w:t xml:space="preserve">     </w:t>
      </w:r>
      <w:r>
        <w:rPr>
          <w:b/>
        </w:rPr>
        <w:tab/>
        <w:t>1                                                                   9</w:t>
      </w:r>
      <w:r>
        <w:rPr>
          <w:b/>
        </w:rPr>
        <w:br/>
      </w:r>
      <w:r>
        <w:rPr>
          <w:b/>
        </w:rPr>
        <w:br/>
        <w:t xml:space="preserve">                                                                                                           </w:t>
      </w:r>
      <w:r>
        <w:rPr>
          <w:b/>
        </w:rPr>
        <w:br/>
      </w:r>
      <w:r>
        <w:rPr>
          <w:b/>
        </w:rPr>
        <w:br/>
        <w:t xml:space="preserve">    C. Boşlukları dolduralım. (6x3=18 puan)</w:t>
      </w:r>
      <w:r>
        <w:rPr>
          <w:b/>
        </w:rPr>
        <w:br/>
      </w:r>
      <w:r>
        <w:t xml:space="preserve">    </w:t>
      </w:r>
      <w:r w:rsidRPr="000641EF">
        <w:t>1. Sevgili Peygamberimizin göğe yükseltilmesi ve</w:t>
      </w:r>
      <w:r>
        <w:t xml:space="preserve"> bununla ilgili kandilimiz.  ………………………………………………………….………………….</w:t>
      </w:r>
      <w:r>
        <w:br/>
        <w:t xml:space="preserve">    2. </w:t>
      </w:r>
      <w:r w:rsidRPr="000641EF">
        <w:t>Sevgili Peygamberimizin</w:t>
      </w:r>
      <w:r>
        <w:t xml:space="preserve"> doğumu münasebetiyle değerlendirdiğimiz kandilimizdir. …………………………………….. ……………………..</w:t>
      </w:r>
      <w:r>
        <w:br/>
        <w:t xml:space="preserve">    3. Recep ayının ilk Cuma günü olan kandilimizdir. ……………………………………………………………………………………………………………………..</w:t>
      </w:r>
      <w:r>
        <w:br/>
        <w:t xml:space="preserve">    4. Ramazan ayının 27. gecesi olan mübarek gecemizdir.  …………………………………………………………………………………………………………..</w:t>
      </w:r>
      <w:r>
        <w:br/>
        <w:t xml:space="preserve">    5. Müslümanlara oruç tutmanın farz olduğu mübarek aydır. …………………………………………………………………………………………………….</w:t>
      </w:r>
      <w:r>
        <w:br/>
        <w:t xml:space="preserve">    6. Şaban ayının 15. gecesi olan kandilimizdir. ……………………………………………………………………………………………………………………………</w:t>
      </w:r>
      <w:r>
        <w:br/>
      </w:r>
      <w:r>
        <w:br/>
      </w:r>
      <w:r>
        <w:rPr>
          <w:b/>
        </w:rPr>
        <w:t xml:space="preserve">   </w:t>
      </w:r>
      <w:r w:rsidRPr="005B42F4">
        <w:rPr>
          <w:b/>
        </w:rPr>
        <w:t xml:space="preserve">D. İtikaf, mahya, teravih namazı, fitre ve fidye kavramlarını açıklayınız. </w:t>
      </w:r>
      <w:r>
        <w:rPr>
          <w:b/>
        </w:rPr>
        <w:t xml:space="preserve">(3x5=15 puan) 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hyperlink r:id="rId5" w:history="1">
        <w:r w:rsidRPr="006F7E71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TUBA BARIŞAN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BAŞARILAR </w:t>
      </w:r>
      <w:r w:rsidRPr="0095041E">
        <w:rPr>
          <w:b/>
        </w:rPr>
        <w:sym w:font="Wingdings" w:char="F04A"/>
      </w:r>
    </w:p>
    <w:sectPr w:rsidR="00733BA1" w:rsidRPr="005B42F4" w:rsidSect="001A23E4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3B9"/>
    <w:multiLevelType w:val="hybridMultilevel"/>
    <w:tmpl w:val="FDA8D1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40118"/>
    <w:multiLevelType w:val="hybridMultilevel"/>
    <w:tmpl w:val="96001A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0077E0"/>
    <w:multiLevelType w:val="hybridMultilevel"/>
    <w:tmpl w:val="1932039A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20E52636"/>
    <w:multiLevelType w:val="hybridMultilevel"/>
    <w:tmpl w:val="3658211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3E4"/>
    <w:rsid w:val="000203D1"/>
    <w:rsid w:val="000641EF"/>
    <w:rsid w:val="000824E8"/>
    <w:rsid w:val="000B5047"/>
    <w:rsid w:val="000D1E94"/>
    <w:rsid w:val="00120D2E"/>
    <w:rsid w:val="001A23E4"/>
    <w:rsid w:val="001B52D1"/>
    <w:rsid w:val="00214CC6"/>
    <w:rsid w:val="003150D4"/>
    <w:rsid w:val="00506209"/>
    <w:rsid w:val="00520A94"/>
    <w:rsid w:val="005B42F4"/>
    <w:rsid w:val="00603065"/>
    <w:rsid w:val="00612E3A"/>
    <w:rsid w:val="00655664"/>
    <w:rsid w:val="006F7E71"/>
    <w:rsid w:val="00706AC5"/>
    <w:rsid w:val="00720997"/>
    <w:rsid w:val="00733BA1"/>
    <w:rsid w:val="007909A0"/>
    <w:rsid w:val="008553ED"/>
    <w:rsid w:val="00875913"/>
    <w:rsid w:val="008E2C70"/>
    <w:rsid w:val="00910202"/>
    <w:rsid w:val="00925D3A"/>
    <w:rsid w:val="0095041E"/>
    <w:rsid w:val="009714A5"/>
    <w:rsid w:val="009A1DCA"/>
    <w:rsid w:val="009B5825"/>
    <w:rsid w:val="009C37D6"/>
    <w:rsid w:val="00A775D0"/>
    <w:rsid w:val="00AF3FC9"/>
    <w:rsid w:val="00B108A2"/>
    <w:rsid w:val="00B42167"/>
    <w:rsid w:val="00BF1D9A"/>
    <w:rsid w:val="00C24D8E"/>
    <w:rsid w:val="00C306DE"/>
    <w:rsid w:val="00CB02BD"/>
    <w:rsid w:val="00CE244F"/>
    <w:rsid w:val="00D31BE8"/>
    <w:rsid w:val="00D81569"/>
    <w:rsid w:val="00DC3668"/>
    <w:rsid w:val="00E7742C"/>
    <w:rsid w:val="00ED1933"/>
    <w:rsid w:val="00F052F7"/>
    <w:rsid w:val="00FB5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BE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A23E4"/>
  </w:style>
  <w:style w:type="paragraph" w:styleId="ListParagraph">
    <w:name w:val="List Paragraph"/>
    <w:basedOn w:val="Normal"/>
    <w:uiPriority w:val="99"/>
    <w:qFormat/>
    <w:rsid w:val="00AF3FC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824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501</Words>
  <Characters>2860</Characters>
  <Application>Microsoft Office Outlook</Application>
  <DocSecurity>0</DocSecurity>
  <Lines>0</Lines>
  <Paragraphs>0</Paragraphs>
  <ScaleCrop>false</ScaleCrop>
  <Company>Muş Merkez Kız YİBO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Öğretmenler Odası</dc:creator>
  <cp:keywords>www.sorubak.com</cp:keywords>
  <dc:description>www.sorubak.com</dc:description>
  <cp:lastModifiedBy>edanur</cp:lastModifiedBy>
  <cp:revision>4</cp:revision>
  <dcterms:created xsi:type="dcterms:W3CDTF">2014-01-05T10:59:00Z</dcterms:created>
  <dcterms:modified xsi:type="dcterms:W3CDTF">2015-01-13T09:44:00Z</dcterms:modified>
  <cp:category>www.sorubak.com</cp:category>
</cp:coreProperties>
</file>