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373B" w:rsidRPr="009C5B16" w:rsidRDefault="00C2373B" w:rsidP="009C5B16">
      <w:pPr>
        <w:sectPr w:rsidR="00C2373B" w:rsidRPr="009C5B16" w:rsidSect="009C5B16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2373B" w:rsidRDefault="00C2373B" w:rsidP="00A92A3B">
      <w:pPr>
        <w:jc w:val="center"/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4" o:spid="_x0000_s1026" type="#_x0000_t75" style="position:absolute;left:0;text-align:left;margin-left:179.2pt;margin-top:-39.25pt;width:369.95pt;height:88.85pt;z-index:-251662336;visibility:visible" wrapcoords="-44 183 -44 21051 21600 21051 21556 183 -44 183">
            <v:imagedata r:id="rId6" o:title=""/>
            <w10:wrap type="through"/>
          </v:shape>
        </w:pict>
      </w:r>
      <w:r>
        <w:rPr>
          <w:noProof/>
          <w:lang w:eastAsia="tr-TR"/>
        </w:rPr>
        <w:pict>
          <v:shape id="Resim 2" o:spid="_x0000_s1027" type="#_x0000_t75" style="position:absolute;left:0;text-align:left;margin-left:-23.75pt;margin-top:-42.35pt;width:198.35pt;height:91.9pt;z-index:-251663360;visibility:visible" wrapcoords="1718 176 1145 351 -82 2283 -82 17385 245 19844 1391 21249 1718 21249 19636 21249 19964 21249 21027 20195 21109 19844 21518 17385 21518 2283 20291 351 19718 176 1718 176">
            <v:imagedata r:id="rId7" o:title=""/>
            <w10:wrap type="through"/>
          </v:shape>
        </w:pict>
      </w:r>
      <w:r>
        <w:rPr>
          <w:noProof/>
          <w:lang w:eastAsia="tr-TR"/>
        </w:rPr>
        <w:pict>
          <v:shape id="Resim 5" o:spid="_x0000_s1028" type="#_x0000_t75" style="position:absolute;left:0;text-align:left;margin-left:-10.75pt;margin-top:22.25pt;width:291.8pt;height:279.55pt;z-index:-251661312;visibility:visible">
            <v:imagedata r:id="rId8" o:title="" cropleft="27277f"/>
          </v:shape>
        </w:pict>
      </w:r>
      <w:r>
        <w:rPr>
          <w:noProof/>
          <w:lang w:eastAsia="tr-TR"/>
        </w:rPr>
        <w:pict>
          <v:rect id="Dikdörtgen 6" o:spid="_x0000_s1029" style="position:absolute;left:0;text-align:left;margin-left:281.1pt;margin-top:22.25pt;width:260.4pt;height:281.8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" strokecolor="#f79646" strokeweight="2pt">
            <v:textbox>
              <w:txbxContent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A774A7">
                  <w:pPr>
                    <w:spacing w:after="0"/>
                    <w:jc w:val="center"/>
                  </w:pPr>
                </w:p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A774A7">
                  <w:pPr>
                    <w:spacing w:after="0"/>
                    <w:jc w:val="center"/>
                  </w:pPr>
                </w:p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A774A7">
                  <w:pPr>
                    <w:spacing w:after="0"/>
                    <w:jc w:val="center"/>
                  </w:pPr>
                </w:p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A774A7">
                  <w:pPr>
                    <w:spacing w:after="0"/>
                    <w:jc w:val="center"/>
                  </w:pPr>
                </w:p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A774A7">
                  <w:pPr>
                    <w:spacing w:after="0"/>
                    <w:jc w:val="center"/>
                  </w:pPr>
                </w:p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A774A7">
                  <w:pPr>
                    <w:spacing w:after="0"/>
                    <w:jc w:val="center"/>
                  </w:pPr>
                </w:p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A774A7">
                  <w:pPr>
                    <w:spacing w:after="0"/>
                    <w:jc w:val="center"/>
                  </w:pPr>
                </w:p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A774A7">
                  <w:pPr>
                    <w:spacing w:after="0"/>
                    <w:jc w:val="center"/>
                  </w:pPr>
                </w:p>
                <w:p w:rsidR="00C2373B" w:rsidRDefault="00C2373B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C2373B" w:rsidRDefault="00C2373B" w:rsidP="00BE67D1">
                  <w:pPr>
                    <w:jc w:val="center"/>
                  </w:pPr>
                </w:p>
                <w:p w:rsidR="00C2373B" w:rsidRDefault="00C2373B" w:rsidP="00BE67D1">
                  <w:pPr>
                    <w:jc w:val="center"/>
                  </w:pPr>
                </w:p>
                <w:p w:rsidR="00C2373B" w:rsidRDefault="00C2373B" w:rsidP="00BE67D1">
                  <w:pPr>
                    <w:jc w:val="center"/>
                  </w:pPr>
                </w:p>
                <w:p w:rsidR="00C2373B" w:rsidRDefault="00C2373B" w:rsidP="00BE67D1">
                  <w:pPr>
                    <w:jc w:val="center"/>
                  </w:pPr>
                </w:p>
              </w:txbxContent>
            </v:textbox>
          </v:rect>
        </w:pict>
      </w:r>
      <w:r w:rsidRPr="009E345E">
        <w:rPr>
          <w:b/>
        </w:rPr>
        <w:t>S.1)Aşağıdaki parçayı yan tarafa Türkçeye çevirerek yazınız.(</w:t>
      </w:r>
      <w:r>
        <w:rPr>
          <w:b/>
        </w:rPr>
        <w:t>9x2:18</w:t>
      </w:r>
      <w:r w:rsidRPr="009E345E">
        <w:rPr>
          <w:b/>
        </w:rPr>
        <w:t xml:space="preserve"> Puan</w:t>
      </w:r>
      <w:r>
        <w:t xml:space="preserve">)    </w:t>
      </w:r>
      <w:hyperlink r:id="rId9" w:history="1">
        <w:r>
          <w:rPr>
            <w:rStyle w:val="Hyperlink"/>
          </w:rPr>
          <w:t>www.sorubak.com</w:t>
        </w:r>
      </w:hyperlink>
      <w:r>
        <w:t xml:space="preserve"> </w:t>
      </w:r>
    </w:p>
    <w:p w:rsidR="00C2373B" w:rsidRDefault="00C2373B">
      <w:r>
        <w:t xml:space="preserve">                                                                                                            </w:t>
      </w:r>
    </w:p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 w:rsidP="00BE67D1">
      <w:pPr>
        <w:spacing w:after="0"/>
      </w:pPr>
    </w:p>
    <w:p w:rsidR="00C2373B" w:rsidRDefault="00C2373B"/>
    <w:p w:rsidR="00C2373B" w:rsidRDefault="00C2373B">
      <w:pPr>
        <w:rPr>
          <w:b/>
        </w:rPr>
      </w:pPr>
    </w:p>
    <w:p w:rsidR="00C2373B" w:rsidRDefault="00C2373B">
      <w:pPr>
        <w:rPr>
          <w:noProof/>
          <w:lang w:eastAsia="tr-TR"/>
        </w:rPr>
      </w:pPr>
      <w:r>
        <w:rPr>
          <w:noProof/>
          <w:lang w:eastAsia="tr-TR"/>
        </w:rPr>
        <w:pict>
          <v:shape id="Resim 1" o:spid="_x0000_s1030" type="#_x0000_t75" style="position:absolute;margin-left:-16.9pt;margin-top:25.3pt;width:558.35pt;height:108pt;z-index:-251659264;visibility:visible" wrapcoords="-29 0 -29 21450 21600 21450 21600 0 -29 0">
            <v:imagedata r:id="rId10" o:title="" croptop="38858f" cropbottom="5417f" cropleft="2745f" cropright="3298f"/>
            <w10:wrap type="through"/>
          </v:shape>
        </w:pict>
      </w:r>
      <w:r w:rsidRPr="009E345E">
        <w:rPr>
          <w:b/>
        </w:rPr>
        <w:t xml:space="preserve">S.2.)Aşağıdaki soruları </w:t>
      </w:r>
      <w:r w:rsidRPr="009E345E">
        <w:rPr>
          <w:rFonts w:ascii="Arial" w:hAnsi="Arial" w:cs="Arial"/>
          <w:b/>
          <w:sz w:val="36"/>
          <w:szCs w:val="36"/>
        </w:rPr>
        <w:t>لا</w:t>
      </w:r>
      <w:r w:rsidRPr="009E345E">
        <w:rPr>
          <w:b/>
        </w:rPr>
        <w:t xml:space="preserve">  ile</w:t>
      </w:r>
      <w:r>
        <w:rPr>
          <w:b/>
        </w:rPr>
        <w:t xml:space="preserve"> başlayan cevap cümlesi yazınız.</w:t>
      </w:r>
      <w:bookmarkStart w:id="0" w:name="_GoBack"/>
      <w:bookmarkEnd w:id="0"/>
      <w:r>
        <w:t>(</w:t>
      </w:r>
      <w:r w:rsidRPr="009E345E">
        <w:rPr>
          <w:b/>
        </w:rPr>
        <w:t>5x2:10)</w:t>
      </w:r>
      <w:r>
        <w:t xml:space="preserve"> </w:t>
      </w:r>
    </w:p>
    <w:p w:rsidR="00C2373B" w:rsidRPr="009E345E" w:rsidRDefault="00C2373B">
      <w:pPr>
        <w:rPr>
          <w:b/>
          <w:noProof/>
          <w:lang w:eastAsia="tr-TR"/>
        </w:rPr>
      </w:pPr>
      <w:r>
        <w:rPr>
          <w:noProof/>
          <w:lang w:eastAsia="tr-TR"/>
        </w:rPr>
        <w:pict>
          <v:shape id="Resim 7" o:spid="_x0000_s1031" type="#_x0000_t75" style="position:absolute;margin-left:3.8pt;margin-top:24.6pt;width:521.6pt;height:100.15pt;z-index:-251658240;visibility:visible" wrapcoords="-31 0 -31 21439 21600 21439 21600 0 -31 0">
            <v:imagedata r:id="rId11" o:title="" croptop="16130f" cropbottom="26678f" cropleft="7007f" cropright="4946f"/>
            <w10:wrap type="through"/>
          </v:shape>
        </w:pict>
      </w:r>
      <w:r w:rsidRPr="009E345E">
        <w:rPr>
          <w:b/>
          <w:noProof/>
          <w:lang w:eastAsia="tr-TR"/>
        </w:rPr>
        <w:t>S.3) Aşağıdaki cevaplara uygun soru cümlesi yaz</w:t>
      </w:r>
      <w:r>
        <w:rPr>
          <w:b/>
          <w:noProof/>
          <w:lang w:eastAsia="tr-TR"/>
        </w:rPr>
        <w:t>arak harekeleyiniz</w:t>
      </w:r>
      <w:r w:rsidRPr="009E345E">
        <w:rPr>
          <w:b/>
          <w:noProof/>
          <w:lang w:eastAsia="tr-TR"/>
        </w:rPr>
        <w:t>.(</w:t>
      </w:r>
      <w:r>
        <w:rPr>
          <w:b/>
          <w:noProof/>
          <w:lang w:eastAsia="tr-TR"/>
        </w:rPr>
        <w:t>6</w:t>
      </w:r>
      <w:r w:rsidRPr="009E345E">
        <w:rPr>
          <w:b/>
          <w:noProof/>
          <w:lang w:eastAsia="tr-TR"/>
        </w:rPr>
        <w:t>x2:1</w:t>
      </w:r>
      <w:r>
        <w:rPr>
          <w:b/>
          <w:noProof/>
          <w:lang w:eastAsia="tr-TR"/>
        </w:rPr>
        <w:t>2</w:t>
      </w:r>
      <w:r w:rsidRPr="009E345E">
        <w:rPr>
          <w:b/>
          <w:noProof/>
          <w:lang w:eastAsia="tr-TR"/>
        </w:rPr>
        <w:t xml:space="preserve"> puan)</w:t>
      </w:r>
    </w:p>
    <w:p w:rsidR="00C2373B" w:rsidRDefault="00C2373B">
      <w:pPr>
        <w:rPr>
          <w:noProof/>
          <w:lang w:eastAsia="tr-TR"/>
        </w:rPr>
      </w:pPr>
      <w:r>
        <w:rPr>
          <w:noProof/>
          <w:lang w:eastAsia="tr-TR"/>
        </w:rPr>
        <w:pict>
          <v:shape id="Resim 8" o:spid="_x0000_s1032" type="#_x0000_t75" style="position:absolute;margin-left:-6.15pt;margin-top:15.9pt;width:547.65pt;height:108pt;z-index:-251657216;visibility:visible">
            <v:imagedata r:id="rId12" o:title="" croptop="13867f" cropbottom="22985f" cropleft="2136f" cropright="1032f"/>
          </v:shape>
        </w:pict>
      </w:r>
      <w:r w:rsidRPr="009E345E">
        <w:rPr>
          <w:b/>
          <w:noProof/>
          <w:lang w:eastAsia="tr-TR"/>
        </w:rPr>
        <w:t>S.4 Aşağıdaki sorulara uygun cevaplar veriniz.(5x2:10 puan)</w:t>
      </w:r>
    </w:p>
    <w:p w:rsidR="00C2373B" w:rsidRDefault="00C2373B">
      <w:pPr>
        <w:rPr>
          <w:noProof/>
          <w:lang w:eastAsia="tr-TR"/>
        </w:rPr>
      </w:pPr>
    </w:p>
    <w:p w:rsidR="00C2373B" w:rsidRDefault="00C2373B">
      <w:pPr>
        <w:rPr>
          <w:noProof/>
          <w:lang w:eastAsia="tr-TR"/>
        </w:rPr>
      </w:pPr>
    </w:p>
    <w:p w:rsidR="00C2373B" w:rsidRDefault="00C2373B"/>
    <w:p w:rsidR="00C2373B" w:rsidRPr="009E345E" w:rsidRDefault="00C2373B">
      <w:pPr>
        <w:rPr>
          <w:b/>
        </w:rPr>
      </w:pPr>
      <w:r w:rsidRPr="009E345E">
        <w:rPr>
          <w:b/>
        </w:rPr>
        <w:t>S.5) Aşağıda cümlelerdeki boş bırakılan yerleri kutu içerisinden uygun harf-i Cer ile tamamlayınız.(5x2:10 puan)</w:t>
      </w:r>
    </w:p>
    <w:p w:rsidR="00C2373B" w:rsidRDefault="00C2373B">
      <w:r>
        <w:rPr>
          <w:noProof/>
          <w:lang w:eastAsia="tr-TR"/>
        </w:rPr>
        <w:pict>
          <v:shape id="Resim 9" o:spid="_x0000_s1033" type="#_x0000_t75" style="position:absolute;margin-left:-6.9pt;margin-top:1.95pt;width:533.1pt;height:270.4pt;z-index:-251656192;visibility:visible">
            <v:imagedata r:id="rId13" o:title="" croptop="7027f" cropbottom="3420f" cropleft="10252f" cropright="9576f"/>
          </v:shape>
        </w:pict>
      </w:r>
    </w:p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/>
    <w:p w:rsidR="00C2373B" w:rsidRDefault="00C2373B">
      <w:r>
        <w:rPr>
          <w:noProof/>
          <w:lang w:eastAsia="tr-TR"/>
        </w:rPr>
        <w:pict>
          <v:shape id="Resim 10" o:spid="_x0000_s1034" type="#_x0000_t75" style="position:absolute;margin-left:-6.9pt;margin-top:17.9pt;width:533.1pt;height:59pt;z-index:-251655168;visibility:visible">
            <v:imagedata r:id="rId14" o:title="" croptop="31723f" cropbottom="15767f" cropleft="10893f" cropright="10750f"/>
          </v:shape>
        </w:pict>
      </w:r>
      <w:r w:rsidRPr="009E345E">
        <w:rPr>
          <w:b/>
        </w:rPr>
        <w:t>S.6) Aşağıdaki cümleleri kutu içerisinden uygun kelimeleri kullanarak tamamlayınız.(5x4:20 Puan)</w:t>
      </w:r>
      <w:r>
        <w:rPr>
          <w:b/>
        </w:rPr>
        <w:t xml:space="preserve"> </w:t>
      </w:r>
    </w:p>
    <w:p w:rsidR="00C2373B" w:rsidRDefault="00C2373B">
      <w:pPr>
        <w:rPr>
          <w:noProof/>
          <w:lang w:eastAsia="tr-TR"/>
        </w:rPr>
      </w:pPr>
    </w:p>
    <w:p w:rsidR="00C2373B" w:rsidRDefault="00C2373B"/>
    <w:p w:rsidR="00C2373B" w:rsidRDefault="00C2373B">
      <w:pPr>
        <w:rPr>
          <w:noProof/>
          <w:lang w:eastAsia="tr-TR"/>
        </w:rPr>
      </w:pPr>
      <w:r>
        <w:t xml:space="preserve"> </w:t>
      </w:r>
      <w:r w:rsidRPr="006C4A40">
        <w:rPr>
          <w:noProof/>
          <w:lang w:eastAsia="tr-TR"/>
        </w:rPr>
        <w:pict>
          <v:shape id="Resim 11" o:spid="_x0000_i1025" type="#_x0000_t75" style="width:523.5pt;height:174.75pt;visibility:visible">
            <v:imagedata r:id="rId15" o:title="" croptop="12538f" cropbottom="8926f" cropleft="7903f" cropright="1782f"/>
          </v:shape>
        </w:pict>
      </w:r>
    </w:p>
    <w:p w:rsidR="00C2373B" w:rsidRPr="009E345E" w:rsidRDefault="00C2373B">
      <w:pPr>
        <w:rPr>
          <w:b/>
        </w:rPr>
      </w:pPr>
      <w:r>
        <w:rPr>
          <w:noProof/>
          <w:lang w:eastAsia="tr-TR"/>
        </w:rPr>
        <w:pict>
          <v:shape id="Resim 12" o:spid="_x0000_s1035" type="#_x0000_t75" style="position:absolute;margin-left:-19.9pt;margin-top:15.25pt;width:556.1pt;height:193.8pt;z-index:251662336;visibility:visible">
            <v:imagedata r:id="rId16" o:title="" croptop="7028f" cropbottom="3609f" cropleft="6087f" cropright="5198f"/>
          </v:shape>
        </w:pict>
      </w:r>
      <w:r>
        <w:t xml:space="preserve"> </w:t>
      </w:r>
      <w:r w:rsidRPr="009E345E">
        <w:rPr>
          <w:b/>
        </w:rPr>
        <w:t xml:space="preserve">S.7)Aşağıdaki kelimelerden istediğiniz 20 tanesinin anlamlarını karşılarına yazınız.20x1:20 puan   </w:t>
      </w:r>
      <w:r>
        <w:rPr>
          <w:b/>
        </w:rPr>
        <w:t xml:space="preserve"> </w:t>
      </w:r>
      <w:r w:rsidRPr="009E345E">
        <w:rPr>
          <w:b/>
        </w:rPr>
        <w:t xml:space="preserve">                                       </w:t>
      </w:r>
    </w:p>
    <w:p w:rsidR="00C2373B" w:rsidRDefault="00C2373B" w:rsidP="00C63DA8">
      <w:pPr>
        <w:rPr>
          <w:noProof/>
          <w:lang w:eastAsia="tr-TR"/>
        </w:rPr>
      </w:pPr>
    </w:p>
    <w:p w:rsidR="00C2373B" w:rsidRDefault="00C2373B" w:rsidP="00C63DA8"/>
    <w:p w:rsidR="00C2373B" w:rsidRDefault="00C2373B" w:rsidP="00C63DA8"/>
    <w:p w:rsidR="00C2373B" w:rsidRDefault="00C2373B" w:rsidP="00C63DA8"/>
    <w:p w:rsidR="00C2373B" w:rsidRDefault="00C2373B" w:rsidP="00C63DA8"/>
    <w:p w:rsidR="00C2373B" w:rsidRDefault="00C2373B" w:rsidP="00C63DA8"/>
    <w:p w:rsidR="00C2373B" w:rsidRPr="00C63DA8" w:rsidRDefault="00C2373B" w:rsidP="00C63DA8">
      <w:r>
        <w:t xml:space="preserve">                                                                                                                                                                                 </w:t>
      </w:r>
    </w:p>
    <w:sectPr w:rsidR="00C2373B" w:rsidRPr="00C63DA8" w:rsidSect="00BE67D1">
      <w:type w:val="continuous"/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373B" w:rsidRDefault="00C2373B" w:rsidP="0052678C">
      <w:pPr>
        <w:spacing w:after="0" w:line="240" w:lineRule="auto"/>
      </w:pPr>
      <w:r>
        <w:separator/>
      </w:r>
    </w:p>
  </w:endnote>
  <w:endnote w:type="continuationSeparator" w:id="0">
    <w:p w:rsidR="00C2373B" w:rsidRDefault="00C2373B" w:rsidP="005267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373B" w:rsidRDefault="00C2373B" w:rsidP="0052678C">
      <w:pPr>
        <w:spacing w:after="0" w:line="240" w:lineRule="auto"/>
      </w:pPr>
      <w:r>
        <w:separator/>
      </w:r>
    </w:p>
  </w:footnote>
  <w:footnote w:type="continuationSeparator" w:id="0">
    <w:p w:rsidR="00C2373B" w:rsidRDefault="00C2373B" w:rsidP="005267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C7AF4"/>
    <w:rsid w:val="00421765"/>
    <w:rsid w:val="00442797"/>
    <w:rsid w:val="004834D9"/>
    <w:rsid w:val="0052678C"/>
    <w:rsid w:val="006C4A40"/>
    <w:rsid w:val="008C7AF4"/>
    <w:rsid w:val="009C5B16"/>
    <w:rsid w:val="009E345E"/>
    <w:rsid w:val="00A50211"/>
    <w:rsid w:val="00A774A7"/>
    <w:rsid w:val="00A92A3B"/>
    <w:rsid w:val="00B02966"/>
    <w:rsid w:val="00B8560B"/>
    <w:rsid w:val="00BE67D1"/>
    <w:rsid w:val="00C2373B"/>
    <w:rsid w:val="00C63DA8"/>
    <w:rsid w:val="00C73732"/>
    <w:rsid w:val="00D635C3"/>
    <w:rsid w:val="00DD41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2966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ps">
    <w:name w:val="hps"/>
    <w:basedOn w:val="DefaultParagraphFont"/>
    <w:uiPriority w:val="99"/>
    <w:rsid w:val="009C5B16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C5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C5B16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99"/>
    <w:qFormat/>
    <w:rsid w:val="009C5B16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uiPriority w:val="99"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52678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52678C"/>
    <w:rPr>
      <w:rFonts w:cs="Times New Roman"/>
    </w:rPr>
  </w:style>
  <w:style w:type="character" w:styleId="Hyperlink">
    <w:name w:val="Hyperlink"/>
    <w:basedOn w:val="DefaultParagraphFont"/>
    <w:uiPriority w:val="99"/>
    <w:semiHidden/>
    <w:rsid w:val="00A92A3B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hyperlink" Target="http://www.sorubak.com/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86</TotalTime>
  <Pages>2</Pages>
  <Words>154</Words>
  <Characters>879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GÜNAY AKÇA</dc:creator>
  <cp:keywords>www.sorubak.com</cp:keywords>
  <dc:description/>
  <cp:lastModifiedBy>edanur</cp:lastModifiedBy>
  <cp:revision>5</cp:revision>
  <cp:lastPrinted>2014-11-09T21:03:00Z</cp:lastPrinted>
  <dcterms:created xsi:type="dcterms:W3CDTF">2014-11-09T19:19:00Z</dcterms:created>
  <dcterms:modified xsi:type="dcterms:W3CDTF">2014-11-12T20:20:00Z</dcterms:modified>
</cp:coreProperties>
</file>