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ab/>
      </w:r>
      <w:bookmarkStart w:id="0" w:name="_GoBack"/>
      <w:bookmarkEnd w:id="0"/>
      <w:r>
        <w:rPr>
          <w:rFonts w:ascii="Hand writing Mutlu" w:hAnsi="Hand writing Mutlu"/>
          <w:sz w:val="36"/>
        </w:rPr>
        <w:t>Yağmur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Yağ yağmur yağ.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Dağa bağa yağ.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Teknede hamur.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Tarlada çamur.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Se gibi yağmur.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ab/>
        <w:t>Vak Vak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Bahçemizde ördek var.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Her gün, vak vak der, der.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Onun arkadaşı civciv var.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O da her gün cik cik der.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Köpek de her ikisinin dostudur.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Hav hav, diye onlara eşlik eder.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Vak vak, cik cik, hav hav.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Bahçemizde her gün, bu sesler duyulur.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ab/>
        <w:t>Fare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Şu fidanın yanında bir fare var.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Koş funda, işte çıktı yuvadan.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Bak, yuvasına fındık taşıyor.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Fıstığı da çok seviyor.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Haydi fotoğrafını çekelim.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Bu fare, çok acı olmalı.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Haydi ona ekmek verelim.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Fındık, fıstık atalım.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 w:rsidP="0069768C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Ajda ile Jale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Ajda ile Jale el ele.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Onlar okula gittiler.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Okudular, yazdılar.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Okumayı yazmayı öğrendiler.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ab/>
        <w:t>Jale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Jale</w:t>
      </w:r>
      <w:r>
        <w:rPr>
          <w:rFonts w:ascii="Times New Roman" w:hAnsi="Times New Roman"/>
          <w:sz w:val="36"/>
        </w:rPr>
        <w:t>’</w:t>
      </w:r>
      <w:r>
        <w:rPr>
          <w:rFonts w:ascii="Hand writing Mutlu" w:hAnsi="Hand writing Mutlu"/>
          <w:sz w:val="36"/>
        </w:rPr>
        <w:t>nin Japon arkadaşı var.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Japonya</w:t>
      </w:r>
      <w:r>
        <w:rPr>
          <w:rFonts w:ascii="Times New Roman" w:hAnsi="Times New Roman"/>
          <w:sz w:val="36"/>
        </w:rPr>
        <w:t>’</w:t>
      </w:r>
      <w:r>
        <w:rPr>
          <w:rFonts w:ascii="Hand writing Mutlu" w:hAnsi="Hand writing Mutlu"/>
          <w:sz w:val="36"/>
        </w:rPr>
        <w:t>dan gelmiş.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Jetle gelmiş.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Yolculuğu çok uzun sürmemiş.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Jale, Japon arkadaşını lunaparka götürdü.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Beraber jeton aldılar.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Oyuncak jet uçaklara bindiler.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Sonra jetonları bitti.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Japon çocuk eşyalarını bagaja koydu.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Arabayla baraja gittiler.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Eve dönünce arabayı garaja koydular.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Japon çocuk çok iyi judo biliyormuş.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Evde, Japon çocuk Jale</w:t>
      </w:r>
      <w:r>
        <w:rPr>
          <w:rFonts w:ascii="Times New Roman" w:hAnsi="Times New Roman"/>
          <w:sz w:val="36"/>
        </w:rPr>
        <w:t>’</w:t>
      </w:r>
      <w:r>
        <w:rPr>
          <w:rFonts w:ascii="Hand writing Mutlu" w:hAnsi="Hand writing Mutlu"/>
          <w:sz w:val="36"/>
        </w:rPr>
        <w:t>ye judo öğretti.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Jale, judoyu çok çabuk öğrendi.</w:t>
      </w:r>
    </w:p>
    <w:p w:rsidR="00EB4B17" w:rsidRDefault="00EB4B17" w:rsidP="0069768C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Jale Japon misafirini çok sevdi.</w:t>
      </w:r>
    </w:p>
    <w:p w:rsidR="00EB4B17" w:rsidRDefault="00EB4B17">
      <w:pPr>
        <w:rPr>
          <w:rFonts w:ascii="Hand writing Mutlu" w:hAnsi="Hand writing Mutlu"/>
          <w:sz w:val="36"/>
        </w:rPr>
      </w:pPr>
      <w:r w:rsidRPr="00015F2D">
        <w:rPr>
          <w:rFonts w:ascii="Hand writing Mutlu" w:hAnsi="Hand writing Mutlu"/>
          <w:sz w:val="36"/>
        </w:rPr>
        <w:t>Fil fareyi kovalamış</w:t>
      </w:r>
      <w:r>
        <w:rPr>
          <w:rFonts w:ascii="Hand writing Mutlu" w:hAnsi="Hand writing Mutlu"/>
          <w:sz w:val="36"/>
        </w:rPr>
        <w:t>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Fare file çok kızmış.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Fare fili kandırmış.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Fili dağa kaçırmış.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Veli baraja gitti.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File file balık avladı.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Balıkları bağaja sakladı.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Yağda pişirip yedi.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Bir fincan süt içmiş. 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Yağlı yemek yemiş.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Fileden bir bağ üzüm almış.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Gece bağ evinde kalmış.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File düğüm olmuş.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Veli düğümü çözmüş.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İçinden jeton düşmüş.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Fare jetonu yakalamış.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Veli fareye fındık vermiş.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Fındık faresi gülümsemiş.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Fil büyük, fare küçük,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Fare fili bağaja saklamış.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Fil korkup bağırmış.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Fare fili bağajdan çıkarmış.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Dağlar kadar özür dilemiş.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Naim ona nar al.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Mitat armut ye.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Emin marul yıka.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Emir elma ye.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Umut Mitat armut ye.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Enes elma ile nar aldı.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Osman elma soy.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Yaren etek al.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İlay elma yıka.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Nilay o taşı al.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Serkan elini yıka.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Sude oyun oyna.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Durdu doya doya ekmek ye.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Nida ona etek al.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Betül suyu al.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Beyza yemek yer.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Kübra  Nur erken uyur, erken kalkar.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Ramazan armut al.</w:t>
      </w:r>
    </w:p>
    <w:p w:rsidR="00EB4B17" w:rsidRDefault="00EB4B17" w:rsidP="00716A2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Sude Naz un al, una su koy.</w:t>
      </w: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Gonca Nida hop hop zıpla.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Ayşegül, havada uçtu.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Zeynep Betül gazete oku.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Naim Talha bak, yıldız kaydı.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Abdullah Emirhan kahkaha attı.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Ahmet gece göle gitme.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 Han topu tut.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Batuhan yopu bana at.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Durdu Mehmet kupa kupa süt iç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Emir Hikmet terli terli su içme.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Hüseyin o taşı al çöpe at.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Mehmet paspasa bas.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Muhammed Emin elini yıka.</w:t>
      </w:r>
    </w:p>
    <w:p w:rsidR="00EB4B17" w:rsidRDefault="00EB4B17" w:rsidP="002C08F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Muhammed Osman ders çalıştı.</w:t>
      </w:r>
    </w:p>
    <w:p w:rsidR="00EB4B17" w:rsidRDefault="00EB4B17" w:rsidP="00716A26">
      <w:pPr>
        <w:rPr>
          <w:rFonts w:ascii="Hand writing Mutlu" w:hAnsi="Hand writing Mutlu"/>
          <w:sz w:val="36"/>
          <w:szCs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Ahmet Furkan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Feride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Feyza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Kifayet Şevval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Mehmet Akif</w:t>
      </w:r>
    </w:p>
    <w:p w:rsidR="00EB4B17" w:rsidRDefault="00EB4B17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Ramazan Efe</w:t>
      </w:r>
    </w:p>
    <w:p w:rsidR="00EB4B17" w:rsidRDefault="00EB4B17">
      <w:pPr>
        <w:rPr>
          <w:rFonts w:ascii="Hand writing Mutlu" w:hAnsi="Hand writing Mutlu"/>
          <w:sz w:val="36"/>
        </w:rPr>
      </w:pPr>
    </w:p>
    <w:p w:rsidR="00EB4B17" w:rsidRDefault="00EB4B17" w:rsidP="006D0927">
      <w:pPr>
        <w:rPr>
          <w:rFonts w:ascii="Hand writing Mutlu" w:hAnsi="Hand writing Mutlu"/>
          <w:sz w:val="36"/>
        </w:rPr>
      </w:pPr>
    </w:p>
    <w:p w:rsidR="00EB4B17" w:rsidRDefault="00EB4B17" w:rsidP="006D0927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</w:rPr>
        <w:t>Ahmet KARADAĞLI</w:t>
      </w:r>
    </w:p>
    <w:p w:rsidR="00EB4B17" w:rsidRDefault="00EB4B17" w:rsidP="006D0927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K. Maraş Ayşe Gümüşer İlkokulu</w:t>
      </w:r>
    </w:p>
    <w:p w:rsidR="00EB4B17" w:rsidRPr="006D0927" w:rsidRDefault="00EB4B17" w:rsidP="006D0927">
      <w:pPr>
        <w:tabs>
          <w:tab w:val="left" w:pos="3734"/>
        </w:tabs>
        <w:rPr>
          <w:rFonts w:ascii="Hand writing Mutlu" w:hAnsi="Hand writing Mutlu"/>
          <w:sz w:val="36"/>
        </w:rPr>
      </w:pPr>
    </w:p>
    <w:sectPr w:rsidR="00EB4B17" w:rsidRPr="006D0927" w:rsidSect="00015F2D">
      <w:type w:val="continuous"/>
      <w:pgSz w:w="11906" w:h="16838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3D4"/>
    <w:rsid w:val="00015F2D"/>
    <w:rsid w:val="000C1976"/>
    <w:rsid w:val="001E03D4"/>
    <w:rsid w:val="002C08FE"/>
    <w:rsid w:val="003D1B7E"/>
    <w:rsid w:val="003E4675"/>
    <w:rsid w:val="00600BF7"/>
    <w:rsid w:val="0069768C"/>
    <w:rsid w:val="006D0927"/>
    <w:rsid w:val="00716A26"/>
    <w:rsid w:val="00836BE4"/>
    <w:rsid w:val="009C0D55"/>
    <w:rsid w:val="00A27DBC"/>
    <w:rsid w:val="00A45142"/>
    <w:rsid w:val="00B9223B"/>
    <w:rsid w:val="00C526B0"/>
    <w:rsid w:val="00C61CE7"/>
    <w:rsid w:val="00EB4B17"/>
    <w:rsid w:val="00F6248C"/>
    <w:rsid w:val="00FF6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9</Pages>
  <Words>375</Words>
  <Characters>2143</Characters>
  <Application>Microsoft Office Outlook</Application>
  <DocSecurity>0</DocSecurity>
  <Lines>0</Lines>
  <Paragraphs>0</Paragraphs>
  <ScaleCrop>false</ScaleCrop>
  <Company>KBES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 Flash</dc:creator>
  <cp:keywords/>
  <dc:description/>
  <cp:lastModifiedBy>Ahmet</cp:lastModifiedBy>
  <cp:revision>10</cp:revision>
  <dcterms:created xsi:type="dcterms:W3CDTF">2013-11-09T06:14:00Z</dcterms:created>
  <dcterms:modified xsi:type="dcterms:W3CDTF">2014-09-24T20:33:00Z</dcterms:modified>
</cp:coreProperties>
</file>