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FD7" w:rsidRDefault="00C95FD7" w:rsidP="00E21B92">
      <w:pPr>
        <w:spacing w:after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AD-SOYAD:</w:t>
      </w:r>
    </w:p>
    <w:p w:rsidR="00C95FD7" w:rsidRDefault="00C95FD7" w:rsidP="00E21B92">
      <w:pPr>
        <w:spacing w:after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SINIF:</w:t>
      </w:r>
    </w:p>
    <w:p w:rsidR="00C95FD7" w:rsidRDefault="00C95FD7" w:rsidP="00E21B92">
      <w:pPr>
        <w:spacing w:after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NUMARA:</w:t>
      </w:r>
    </w:p>
    <w:p w:rsidR="00C95FD7" w:rsidRDefault="00C95FD7" w:rsidP="00E21B92">
      <w:pPr>
        <w:spacing w:after="0"/>
        <w:rPr>
          <w:rFonts w:ascii="Cambria" w:hAnsi="Cambria"/>
          <w:sz w:val="20"/>
          <w:szCs w:val="20"/>
        </w:rPr>
      </w:pPr>
    </w:p>
    <w:p w:rsidR="00C95FD7" w:rsidRDefault="00C95FD7" w:rsidP="008F6760">
      <w:pPr>
        <w:pBdr>
          <w:bottom w:val="single" w:sz="4" w:space="1" w:color="auto"/>
        </w:pBdr>
        <w:spacing w:after="0"/>
        <w:rPr>
          <w:rFonts w:ascii="Cambria" w:hAnsi="Cambria"/>
          <w:b/>
          <w:sz w:val="20"/>
          <w:szCs w:val="20"/>
        </w:rPr>
      </w:pPr>
      <w:r w:rsidRPr="008F6760">
        <w:rPr>
          <w:rFonts w:ascii="Cambria" w:hAnsi="Cambria"/>
          <w:b/>
          <w:sz w:val="20"/>
          <w:szCs w:val="20"/>
        </w:rPr>
        <w:t xml:space="preserve">2014-2015 EĞİTİM-ÖĞRETİM YILI </w:t>
      </w:r>
      <w:r>
        <w:rPr>
          <w:rFonts w:ascii="Cambria" w:hAnsi="Cambria"/>
          <w:b/>
          <w:sz w:val="20"/>
          <w:szCs w:val="20"/>
        </w:rPr>
        <w:t>.............................</w:t>
      </w:r>
      <w:r w:rsidRPr="008F6760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................</w:t>
      </w:r>
      <w:r w:rsidRPr="008F6760">
        <w:rPr>
          <w:rFonts w:ascii="Cambria" w:hAnsi="Cambria"/>
          <w:b/>
          <w:sz w:val="20"/>
          <w:szCs w:val="20"/>
        </w:rPr>
        <w:t xml:space="preserve"> ORTAOKULU 6.SINIFLAR TÜRKÇE DERSİ I.DÖNEM III.SINAV SORULARI</w:t>
      </w:r>
    </w:p>
    <w:p w:rsidR="00C95FD7" w:rsidRPr="008F6760" w:rsidRDefault="00C95FD7" w:rsidP="008F6760">
      <w:pPr>
        <w:pBdr>
          <w:bottom w:val="single" w:sz="4" w:space="1" w:color="auto"/>
        </w:pBdr>
        <w:spacing w:after="0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Not: Her soru 4(dört) puandır.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 xml:space="preserve">                                                                        New York, 28Ekim 1923 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Gazi Mustafa Kemal Paşa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 xml:space="preserve">                                  Ankara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Muharrem Efendim,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On yaşında Amerikalı bir çocuğum.Türkiye'de olup bitenlere ve oradaki yeni hükümete karşı büyük bir ilgi içindeyim.Birkaç gün evvel sizinle ve Madam Kemal'le yapılmış ve buradaki gazetelerde yayımlanmış bir röportajı okudum.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Türkiye hakkında yazılan yazıları bir araya topluyorum.Bunlar arasında bir sürü makale, sizin ve eşinizinkiler de dahil olmak üzere birçok resim bulunmaktadır.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Amerikalı bir çocuğa lütfen imzalı bir resminizi ve ufak bir mesaj gönderir misiniz?Bir gün Türkiye'yi ziyaret etmek arzusundayım.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Hürmetlerimle.</w:t>
      </w:r>
    </w:p>
    <w:p w:rsidR="00C95FD7" w:rsidRPr="001B073D" w:rsidRDefault="00C95FD7" w:rsidP="00AD4D22">
      <w:pPr>
        <w:pBdr>
          <w:bottom w:val="single" w:sz="4" w:space="1" w:color="auto"/>
        </w:pBd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 xml:space="preserve">                                                                          Gurtis La France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 xml:space="preserve">   </w:t>
      </w:r>
      <w:r>
        <w:rPr>
          <w:rFonts w:ascii="Cambria" w:hAnsi="Cambria"/>
          <w:sz w:val="20"/>
          <w:szCs w:val="20"/>
        </w:rPr>
        <w:t xml:space="preserve">                   </w:t>
      </w:r>
      <w:r w:rsidRPr="001B073D">
        <w:rPr>
          <w:rFonts w:ascii="Cambria" w:hAnsi="Cambria"/>
          <w:sz w:val="20"/>
          <w:szCs w:val="20"/>
        </w:rPr>
        <w:t xml:space="preserve">  (İlk dört soruyu metne göre cevaplayıınız.)</w:t>
      </w:r>
    </w:p>
    <w:p w:rsidR="00C95FD7" w:rsidRPr="00F830F5" w:rsidRDefault="00C95FD7" w:rsidP="00E21B92">
      <w:pPr>
        <w:spacing w:after="0"/>
        <w:rPr>
          <w:rFonts w:ascii="Cambria" w:hAnsi="Cambria"/>
          <w:b/>
          <w:sz w:val="20"/>
          <w:szCs w:val="20"/>
        </w:rPr>
      </w:pPr>
      <w:r w:rsidRPr="00F830F5">
        <w:rPr>
          <w:rFonts w:ascii="Cambria" w:hAnsi="Cambria"/>
          <w:b/>
          <w:sz w:val="20"/>
          <w:szCs w:val="20"/>
        </w:rPr>
        <w:t>1.Okuduğunuz metnin türü nedir?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A.Röportaj                                             B.Mektup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C. Hikaye                                                D.Dilekçe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</w:p>
    <w:p w:rsidR="00C95FD7" w:rsidRPr="00F830F5" w:rsidRDefault="00C95FD7" w:rsidP="00E21B92">
      <w:pPr>
        <w:spacing w:after="0"/>
        <w:rPr>
          <w:rFonts w:ascii="Cambria" w:hAnsi="Cambria"/>
          <w:b/>
          <w:sz w:val="20"/>
          <w:szCs w:val="20"/>
        </w:rPr>
      </w:pPr>
      <w:r w:rsidRPr="00F830F5">
        <w:rPr>
          <w:rFonts w:ascii="Cambria" w:hAnsi="Cambria"/>
          <w:b/>
          <w:sz w:val="20"/>
          <w:szCs w:val="20"/>
        </w:rPr>
        <w:t xml:space="preserve">2.Metne göre Amerikalı çocuk hakkında aşağıdakilerden hangisi </w:t>
      </w:r>
      <w:r w:rsidRPr="00F830F5">
        <w:rPr>
          <w:rFonts w:ascii="Cambria" w:hAnsi="Cambria"/>
          <w:b/>
          <w:sz w:val="20"/>
          <w:szCs w:val="20"/>
          <w:u w:val="single"/>
        </w:rPr>
        <w:t>söylenemez</w:t>
      </w:r>
      <w:r w:rsidRPr="00F830F5">
        <w:rPr>
          <w:rFonts w:ascii="Cambria" w:hAnsi="Cambria"/>
          <w:b/>
          <w:sz w:val="20"/>
          <w:szCs w:val="20"/>
        </w:rPr>
        <w:t>?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A.Türkiye'ye karşı ilgi duyduğu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B.Türkiye ile ilgili bilgi topladığı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C.Türkiye'yi görmek istediği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D.Atatürk'le görüşmek istediği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</w:p>
    <w:p w:rsidR="00C95FD7" w:rsidRPr="00F830F5" w:rsidRDefault="00C95FD7" w:rsidP="00E21B92">
      <w:pPr>
        <w:spacing w:after="0"/>
        <w:rPr>
          <w:rFonts w:ascii="Cambria" w:hAnsi="Cambria"/>
          <w:b/>
          <w:sz w:val="20"/>
          <w:szCs w:val="20"/>
        </w:rPr>
      </w:pPr>
      <w:r w:rsidRPr="00F830F5">
        <w:rPr>
          <w:rFonts w:ascii="Cambria" w:hAnsi="Cambria"/>
          <w:b/>
          <w:sz w:val="20"/>
          <w:szCs w:val="20"/>
        </w:rPr>
        <w:t>3.Amerikalı çocuğun Türkiye hakkında bilgi toplamak istemesinin nedeni nedir?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A.Türkiye'yi çok sevmesi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B.Türkiye'de olup bitenlere karşı ilgi duyması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C.Türkiye'yi ziyaret edecek olması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D.Atalarının Türkiye'den gelmiş olması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</w:p>
    <w:p w:rsidR="00C95FD7" w:rsidRPr="00F830F5" w:rsidRDefault="00C95FD7" w:rsidP="00E21B92">
      <w:pPr>
        <w:spacing w:after="0"/>
        <w:rPr>
          <w:rFonts w:ascii="Cambria" w:hAnsi="Cambria"/>
          <w:b/>
          <w:sz w:val="20"/>
          <w:szCs w:val="20"/>
        </w:rPr>
      </w:pPr>
      <w:r w:rsidRPr="00F830F5">
        <w:rPr>
          <w:rFonts w:ascii="Cambria" w:hAnsi="Cambria"/>
          <w:b/>
          <w:sz w:val="20"/>
          <w:szCs w:val="20"/>
        </w:rPr>
        <w:t>4.Metne göre Amerikalı çocuk Atatürk'ten ne istemektedir?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A.Ülkesini ziyaret etmesini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B.Kendisini Türkiye'ye davet etmesini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C.Kendisine Türkiye ile ilgili bilgiler göndermesini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D.İmzalı bir resmini ve bir mesaj göndermesini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</w:p>
    <w:p w:rsidR="00C95FD7" w:rsidRDefault="00C95FD7" w:rsidP="00E21B92">
      <w:pPr>
        <w:spacing w:after="0"/>
        <w:rPr>
          <w:rFonts w:ascii="Cambria" w:hAnsi="Cambria"/>
          <w:b/>
          <w:sz w:val="20"/>
          <w:szCs w:val="20"/>
        </w:rPr>
      </w:pPr>
    </w:p>
    <w:p w:rsidR="00C95FD7" w:rsidRPr="00F830F5" w:rsidRDefault="00C95FD7" w:rsidP="00E21B92">
      <w:pPr>
        <w:spacing w:after="0"/>
        <w:rPr>
          <w:rFonts w:ascii="Cambria" w:hAnsi="Cambria"/>
          <w:b/>
          <w:sz w:val="20"/>
          <w:szCs w:val="20"/>
        </w:rPr>
      </w:pPr>
      <w:r w:rsidRPr="00F830F5">
        <w:rPr>
          <w:rFonts w:ascii="Cambria" w:hAnsi="Cambria"/>
          <w:b/>
          <w:sz w:val="20"/>
          <w:szCs w:val="20"/>
        </w:rPr>
        <w:t>5.Aşağıdaki deyimlerden hangisi "çok heyecenlanmak, çok sevinmek" anlamındadır?</w:t>
      </w:r>
    </w:p>
    <w:p w:rsidR="00C95FD7" w:rsidRPr="001B073D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A.İçi gitmek                                             B.İçi içini yemek</w:t>
      </w:r>
    </w:p>
    <w:p w:rsidR="00C95FD7" w:rsidRDefault="00C95FD7" w:rsidP="00E21B92">
      <w:pPr>
        <w:spacing w:after="0"/>
        <w:rPr>
          <w:rFonts w:ascii="Cambria" w:hAnsi="Cambria"/>
          <w:sz w:val="20"/>
          <w:szCs w:val="20"/>
        </w:rPr>
      </w:pPr>
      <w:r w:rsidRPr="001B073D">
        <w:rPr>
          <w:rFonts w:ascii="Cambria" w:hAnsi="Cambria"/>
          <w:sz w:val="20"/>
          <w:szCs w:val="20"/>
        </w:rPr>
        <w:t>C.İçi dışına vurmak                               D.İçi içine sığmamak</w:t>
      </w:r>
    </w:p>
    <w:p w:rsidR="00C95FD7" w:rsidRDefault="00C95FD7" w:rsidP="00E21B92">
      <w:pPr>
        <w:spacing w:after="0"/>
        <w:rPr>
          <w:rFonts w:ascii="Cambria" w:hAnsi="Cambria"/>
          <w:sz w:val="20"/>
          <w:szCs w:val="20"/>
        </w:rPr>
      </w:pPr>
    </w:p>
    <w:p w:rsidR="00C95FD7" w:rsidRDefault="00C95FD7" w:rsidP="00E21B92">
      <w:pPr>
        <w:spacing w:after="0"/>
        <w:rPr>
          <w:rFonts w:ascii="Cambria" w:hAnsi="Cambria"/>
          <w:sz w:val="20"/>
          <w:szCs w:val="20"/>
        </w:rPr>
      </w:pPr>
    </w:p>
    <w:p w:rsidR="00C95FD7" w:rsidRDefault="00C95FD7" w:rsidP="00E21B92">
      <w:pPr>
        <w:spacing w:after="0"/>
        <w:rPr>
          <w:noProof/>
          <w:lang w:eastAsia="tr-TR"/>
        </w:rPr>
      </w:pPr>
      <w:r w:rsidRPr="00562564">
        <w:rPr>
          <w:rFonts w:ascii="Cambria" w:hAnsi="Cambria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1" o:spid="_x0000_i1025" type="#_x0000_t75" style="width:205.5pt;height:102pt;visibility:visible">
            <v:imagedata r:id="rId4" o:title=""/>
          </v:shape>
        </w:pict>
      </w:r>
    </w:p>
    <w:p w:rsidR="00C95FD7" w:rsidRPr="00152570" w:rsidRDefault="00C95FD7" w:rsidP="001B073D">
      <w:pPr>
        <w:spacing w:after="0" w:line="240" w:lineRule="auto"/>
        <w:rPr>
          <w:rFonts w:ascii="Cambria" w:hAnsi="Cambria"/>
          <w:sz w:val="20"/>
          <w:szCs w:val="20"/>
        </w:rPr>
      </w:pPr>
      <w:r w:rsidRPr="00F830F5">
        <w:rPr>
          <w:rFonts w:ascii="Cambria" w:hAnsi="Cambria"/>
          <w:b/>
          <w:noProof/>
          <w:sz w:val="20"/>
          <w:szCs w:val="20"/>
          <w:lang w:eastAsia="tr-TR"/>
        </w:rPr>
        <w:t>6</w:t>
      </w:r>
      <w:r w:rsidRPr="00F830F5">
        <w:rPr>
          <w:rFonts w:ascii="Cambria" w:hAnsi="Cambria"/>
          <w:b/>
          <w:sz w:val="20"/>
          <w:szCs w:val="20"/>
        </w:rPr>
        <w:t>.</w:t>
      </w:r>
      <w:r w:rsidRPr="00152570">
        <w:rPr>
          <w:rFonts w:ascii="Cambria" w:hAnsi="Cambria"/>
          <w:sz w:val="20"/>
          <w:szCs w:val="20"/>
        </w:rPr>
        <w:t>”F” sepetine fiil köklü kelimelerin, “i” sepetine isim köklü kelimelerin toplanması gerekmektedir.</w:t>
      </w:r>
    </w:p>
    <w:p w:rsidR="00C95FD7" w:rsidRPr="00152570" w:rsidRDefault="00C95FD7" w:rsidP="001B073D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152570">
        <w:rPr>
          <w:rFonts w:ascii="Cambria" w:hAnsi="Cambria"/>
          <w:b/>
          <w:sz w:val="20"/>
          <w:szCs w:val="20"/>
        </w:rPr>
        <w:t>Buna göre aşağıdakilerden hangisi “İ” sepetine konur?</w:t>
      </w:r>
    </w:p>
    <w:p w:rsidR="00C95FD7" w:rsidRDefault="00C95FD7" w:rsidP="001B073D">
      <w:pPr>
        <w:spacing w:after="0" w:line="240" w:lineRule="auto"/>
        <w:rPr>
          <w:rFonts w:ascii="Cambria" w:hAnsi="Cambria"/>
          <w:sz w:val="20"/>
          <w:szCs w:val="20"/>
        </w:rPr>
      </w:pPr>
      <w:r w:rsidRPr="00152570">
        <w:rPr>
          <w:rFonts w:ascii="Cambria" w:hAnsi="Cambria"/>
          <w:sz w:val="20"/>
          <w:szCs w:val="20"/>
        </w:rPr>
        <w:t xml:space="preserve">A)Yazar               B)Evli                C)Örgü              D)Sayı </w:t>
      </w:r>
    </w:p>
    <w:p w:rsidR="00C95FD7" w:rsidRDefault="00C95FD7" w:rsidP="001B073D">
      <w:pPr>
        <w:spacing w:after="0" w:line="240" w:lineRule="auto"/>
        <w:rPr>
          <w:rFonts w:ascii="Cambria" w:hAnsi="Cambria"/>
          <w:sz w:val="20"/>
          <w:szCs w:val="20"/>
        </w:rPr>
      </w:pPr>
    </w:p>
    <w:p w:rsidR="00C95FD7" w:rsidRDefault="00C95FD7" w:rsidP="001B073D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C95FD7" w:rsidRPr="00F830F5" w:rsidRDefault="00C95FD7" w:rsidP="001B073D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F830F5">
        <w:rPr>
          <w:rFonts w:ascii="Cambria" w:hAnsi="Cambria"/>
          <w:b/>
          <w:sz w:val="20"/>
          <w:szCs w:val="20"/>
        </w:rPr>
        <w:t xml:space="preserve">7.Aşağıdaki sözcüklerden hangisi </w:t>
      </w:r>
      <w:r w:rsidRPr="00D87539">
        <w:rPr>
          <w:rFonts w:ascii="Cambria" w:hAnsi="Cambria"/>
          <w:b/>
          <w:sz w:val="20"/>
          <w:szCs w:val="20"/>
          <w:u w:val="single"/>
        </w:rPr>
        <w:t>birden fazla</w:t>
      </w:r>
      <w:r w:rsidRPr="00F830F5">
        <w:rPr>
          <w:rFonts w:ascii="Cambria" w:hAnsi="Cambria"/>
          <w:b/>
          <w:sz w:val="20"/>
          <w:szCs w:val="20"/>
        </w:rPr>
        <w:t xml:space="preserve"> ek almıştır?</w:t>
      </w:r>
    </w:p>
    <w:p w:rsidR="00C95FD7" w:rsidRDefault="00C95FD7" w:rsidP="001B073D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A. Göz            B.Gözde        C.Gözlük         D.Gözlükçülük</w:t>
      </w:r>
    </w:p>
    <w:p w:rsidR="00C95FD7" w:rsidRDefault="00C95FD7" w:rsidP="001B073D">
      <w:pPr>
        <w:spacing w:after="0" w:line="240" w:lineRule="auto"/>
        <w:rPr>
          <w:rFonts w:ascii="Cambria" w:hAnsi="Cambria"/>
          <w:sz w:val="20"/>
          <w:szCs w:val="20"/>
        </w:rPr>
      </w:pPr>
    </w:p>
    <w:p w:rsidR="00C95FD7" w:rsidRDefault="00C95FD7" w:rsidP="001B073D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C95FD7" w:rsidRPr="00F830F5" w:rsidRDefault="00C95FD7" w:rsidP="001B073D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F830F5">
        <w:rPr>
          <w:rFonts w:ascii="Cambria" w:hAnsi="Cambria"/>
          <w:b/>
          <w:sz w:val="20"/>
          <w:szCs w:val="20"/>
        </w:rPr>
        <w:t xml:space="preserve">8.Aşağıdaki cümlelerin hangisinde kısaltmaların yazımı ile ilgili bir </w:t>
      </w:r>
      <w:r w:rsidRPr="00D87539">
        <w:rPr>
          <w:rFonts w:ascii="Cambria" w:hAnsi="Cambria"/>
          <w:b/>
          <w:sz w:val="20"/>
          <w:szCs w:val="20"/>
          <w:u w:val="single"/>
        </w:rPr>
        <w:t>yanlışlık yapılmıştır</w:t>
      </w:r>
      <w:r w:rsidRPr="00F830F5">
        <w:rPr>
          <w:rFonts w:ascii="Cambria" w:hAnsi="Cambria"/>
          <w:b/>
          <w:sz w:val="20"/>
          <w:szCs w:val="20"/>
        </w:rPr>
        <w:t>?</w:t>
      </w:r>
    </w:p>
    <w:p w:rsidR="00C95FD7" w:rsidRDefault="00C95FD7" w:rsidP="001B073D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A.Üniversiteler YÖK'e bağlı kurumlardır.</w:t>
      </w:r>
    </w:p>
    <w:p w:rsidR="00C95FD7" w:rsidRDefault="00C95FD7" w:rsidP="001B073D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B.Mahallemize PeTeTe bir şube açacakmış.</w:t>
      </w:r>
    </w:p>
    <w:p w:rsidR="00C95FD7" w:rsidRDefault="00C95FD7" w:rsidP="001B073D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C.Bu yıl OKS son defa yapıldı.</w:t>
      </w:r>
    </w:p>
    <w:p w:rsidR="00C95FD7" w:rsidRDefault="00C95FD7" w:rsidP="001B073D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D.Yarın ÖSYM sınav sonuçlarını açıklayacak.</w:t>
      </w:r>
    </w:p>
    <w:p w:rsidR="00C95FD7" w:rsidRDefault="00C95FD7" w:rsidP="001B073D">
      <w:pPr>
        <w:spacing w:after="0" w:line="240" w:lineRule="auto"/>
        <w:rPr>
          <w:rFonts w:ascii="Cambria" w:hAnsi="Cambria"/>
          <w:sz w:val="20"/>
          <w:szCs w:val="20"/>
        </w:rPr>
      </w:pPr>
    </w:p>
    <w:p w:rsidR="00C95FD7" w:rsidRDefault="00C95FD7" w:rsidP="001B073D">
      <w:pPr>
        <w:spacing w:after="0" w:line="240" w:lineRule="auto"/>
        <w:rPr>
          <w:rFonts w:ascii="Cambria" w:hAnsi="Cambria"/>
          <w:noProof/>
          <w:sz w:val="20"/>
          <w:szCs w:val="20"/>
          <w:lang w:eastAsia="tr-TR"/>
        </w:rPr>
      </w:pPr>
    </w:p>
    <w:p w:rsidR="00C95FD7" w:rsidRPr="00152570" w:rsidRDefault="00C95FD7" w:rsidP="001B073D">
      <w:pPr>
        <w:spacing w:after="0" w:line="240" w:lineRule="auto"/>
        <w:rPr>
          <w:rFonts w:ascii="Cambria" w:hAnsi="Cambria"/>
          <w:sz w:val="20"/>
          <w:szCs w:val="20"/>
        </w:rPr>
      </w:pPr>
      <w:r w:rsidRPr="00562564">
        <w:rPr>
          <w:rFonts w:ascii="Cambria" w:hAnsi="Cambria"/>
          <w:noProof/>
          <w:sz w:val="20"/>
          <w:szCs w:val="20"/>
          <w:lang w:eastAsia="tr-TR"/>
        </w:rPr>
        <w:pict>
          <v:shape id="Resim 121" o:spid="_x0000_i1026" type="#_x0000_t75" style="width:237pt;height:67.5pt;visibility:visible">
            <v:imagedata r:id="rId5" o:title=""/>
          </v:shape>
        </w:pict>
      </w:r>
    </w:p>
    <w:p w:rsidR="00C95FD7" w:rsidRPr="00C54D0D" w:rsidRDefault="00C95FD7" w:rsidP="00C54D0D">
      <w:pPr>
        <w:spacing w:after="0"/>
        <w:rPr>
          <w:rFonts w:ascii="Cambria" w:hAnsi="Cambria"/>
          <w:b/>
          <w:sz w:val="20"/>
          <w:szCs w:val="20"/>
        </w:rPr>
      </w:pPr>
      <w:r w:rsidRPr="00C54D0D">
        <w:rPr>
          <w:rFonts w:ascii="Cambria" w:hAnsi="Cambria"/>
          <w:b/>
          <w:sz w:val="20"/>
          <w:szCs w:val="20"/>
        </w:rPr>
        <w:t>9.”Kitaplar” isminin özellikleri balonların hangilerinde doğru olarak verilmiştir?</w:t>
      </w:r>
    </w:p>
    <w:p w:rsidR="00C95FD7" w:rsidRPr="00C54D0D" w:rsidRDefault="00C95FD7" w:rsidP="00C54D0D">
      <w:pPr>
        <w:spacing w:after="0"/>
        <w:rPr>
          <w:rFonts w:ascii="Cambria" w:hAnsi="Cambria"/>
          <w:sz w:val="20"/>
          <w:szCs w:val="20"/>
        </w:rPr>
      </w:pPr>
      <w:r w:rsidRPr="00C54D0D">
        <w:rPr>
          <w:rFonts w:ascii="Cambria" w:hAnsi="Cambria"/>
          <w:sz w:val="20"/>
          <w:szCs w:val="20"/>
        </w:rPr>
        <w:t xml:space="preserve">A)Mavi – kırmızı – pembe </w:t>
      </w:r>
    </w:p>
    <w:p w:rsidR="00C95FD7" w:rsidRPr="00C54D0D" w:rsidRDefault="00C95FD7" w:rsidP="00C54D0D">
      <w:pPr>
        <w:spacing w:after="0"/>
        <w:rPr>
          <w:rFonts w:ascii="Cambria" w:hAnsi="Cambria"/>
          <w:sz w:val="20"/>
          <w:szCs w:val="20"/>
        </w:rPr>
      </w:pPr>
      <w:r w:rsidRPr="00C54D0D">
        <w:rPr>
          <w:rFonts w:ascii="Cambria" w:hAnsi="Cambria"/>
          <w:sz w:val="20"/>
          <w:szCs w:val="20"/>
        </w:rPr>
        <w:t xml:space="preserve">B)Beyaz – kırmızı – sarı </w:t>
      </w:r>
    </w:p>
    <w:p w:rsidR="00C95FD7" w:rsidRPr="00C54D0D" w:rsidRDefault="00C95FD7" w:rsidP="00C54D0D">
      <w:pPr>
        <w:spacing w:after="0"/>
        <w:rPr>
          <w:rFonts w:ascii="Cambria" w:hAnsi="Cambria"/>
          <w:sz w:val="20"/>
          <w:szCs w:val="20"/>
        </w:rPr>
      </w:pPr>
      <w:r w:rsidRPr="00C54D0D">
        <w:rPr>
          <w:rFonts w:ascii="Cambria" w:hAnsi="Cambria"/>
          <w:sz w:val="20"/>
          <w:szCs w:val="20"/>
        </w:rPr>
        <w:t xml:space="preserve">C)Mavi – beyaz – kırmızı </w:t>
      </w:r>
    </w:p>
    <w:p w:rsidR="00C95FD7" w:rsidRDefault="00C95FD7" w:rsidP="00C54D0D">
      <w:pPr>
        <w:spacing w:after="0"/>
        <w:rPr>
          <w:rFonts w:ascii="Cambria" w:hAnsi="Cambria"/>
          <w:sz w:val="20"/>
          <w:szCs w:val="20"/>
        </w:rPr>
      </w:pPr>
      <w:r w:rsidRPr="00C54D0D">
        <w:rPr>
          <w:rFonts w:ascii="Cambria" w:hAnsi="Cambria"/>
          <w:sz w:val="20"/>
          <w:szCs w:val="20"/>
        </w:rPr>
        <w:t xml:space="preserve">D)Kırmızı – sarı – pembe </w:t>
      </w:r>
    </w:p>
    <w:p w:rsidR="00C95FD7" w:rsidRDefault="00C95FD7" w:rsidP="00C54D0D">
      <w:pPr>
        <w:spacing w:after="0"/>
        <w:rPr>
          <w:rFonts w:ascii="Cambria" w:hAnsi="Cambria"/>
          <w:sz w:val="20"/>
          <w:szCs w:val="20"/>
        </w:rPr>
      </w:pPr>
    </w:p>
    <w:p w:rsidR="00C95FD7" w:rsidRDefault="00C95FD7" w:rsidP="00C54D0D">
      <w:pPr>
        <w:spacing w:after="0"/>
        <w:rPr>
          <w:rFonts w:ascii="Cambria" w:hAnsi="Cambria"/>
          <w:b/>
          <w:sz w:val="20"/>
          <w:szCs w:val="20"/>
        </w:rPr>
      </w:pPr>
    </w:p>
    <w:p w:rsidR="00C95FD7" w:rsidRPr="00C54D0D" w:rsidRDefault="00C95FD7" w:rsidP="00C54D0D">
      <w:pPr>
        <w:spacing w:after="0"/>
        <w:rPr>
          <w:rFonts w:ascii="Cambria" w:hAnsi="Cambria"/>
          <w:sz w:val="20"/>
          <w:szCs w:val="20"/>
        </w:rPr>
      </w:pPr>
      <w:r w:rsidRPr="002F2C09">
        <w:rPr>
          <w:rFonts w:ascii="Cambria" w:hAnsi="Cambria"/>
          <w:b/>
          <w:sz w:val="20"/>
          <w:szCs w:val="20"/>
        </w:rPr>
        <w:t>10.</w:t>
      </w:r>
      <w:r w:rsidRPr="00C54D0D">
        <w:rPr>
          <w:rFonts w:ascii="Cambria" w:hAnsi="Cambria"/>
          <w:b/>
          <w:sz w:val="20"/>
          <w:szCs w:val="20"/>
        </w:rPr>
        <w:t xml:space="preserve">Aşağıdaki cümlelerin hangisinde özel isim </w:t>
      </w:r>
      <w:r w:rsidRPr="00C54D0D">
        <w:rPr>
          <w:rFonts w:ascii="Cambria" w:hAnsi="Cambria"/>
          <w:b/>
          <w:sz w:val="20"/>
          <w:szCs w:val="20"/>
          <w:u w:val="thick"/>
        </w:rPr>
        <w:t>yoktur?</w:t>
      </w:r>
      <w:r w:rsidRPr="00C54D0D">
        <w:rPr>
          <w:rFonts w:ascii="Cambria" w:hAnsi="Cambria"/>
          <w:sz w:val="20"/>
          <w:szCs w:val="20"/>
        </w:rPr>
        <w:br/>
        <w:t>A)Küçük Ağa okuduğum en iyi romanlardandı.</w:t>
      </w:r>
    </w:p>
    <w:p w:rsidR="00C95FD7" w:rsidRPr="00C54D0D" w:rsidRDefault="00C95FD7" w:rsidP="00C54D0D">
      <w:pPr>
        <w:spacing w:after="0"/>
        <w:rPr>
          <w:rFonts w:ascii="Cambria" w:hAnsi="Cambria"/>
          <w:sz w:val="20"/>
          <w:szCs w:val="20"/>
        </w:rPr>
      </w:pPr>
      <w:r w:rsidRPr="00C54D0D">
        <w:rPr>
          <w:rFonts w:ascii="Cambria" w:hAnsi="Cambria"/>
          <w:sz w:val="20"/>
          <w:szCs w:val="20"/>
        </w:rPr>
        <w:t>B)Kimse onun söylediklerine inanmıyordu.</w:t>
      </w:r>
    </w:p>
    <w:p w:rsidR="00C95FD7" w:rsidRPr="00C54D0D" w:rsidRDefault="00C95FD7" w:rsidP="00C54D0D">
      <w:pPr>
        <w:spacing w:after="0"/>
        <w:rPr>
          <w:rFonts w:ascii="Cambria" w:hAnsi="Cambria"/>
          <w:sz w:val="20"/>
          <w:szCs w:val="20"/>
        </w:rPr>
      </w:pPr>
      <w:r w:rsidRPr="00C54D0D">
        <w:rPr>
          <w:rFonts w:ascii="Cambria" w:hAnsi="Cambria"/>
          <w:sz w:val="20"/>
          <w:szCs w:val="20"/>
        </w:rPr>
        <w:t>C)İstanbul, tarihin kalbinin attığı bir şehir.</w:t>
      </w:r>
    </w:p>
    <w:p w:rsidR="00C95FD7" w:rsidRDefault="00C95FD7" w:rsidP="00C54D0D">
      <w:pPr>
        <w:spacing w:after="0"/>
        <w:rPr>
          <w:rFonts w:ascii="Cambria" w:hAnsi="Cambria"/>
          <w:sz w:val="20"/>
          <w:szCs w:val="20"/>
        </w:rPr>
      </w:pPr>
      <w:r w:rsidRPr="00C54D0D">
        <w:rPr>
          <w:rFonts w:ascii="Cambria" w:hAnsi="Cambria"/>
          <w:sz w:val="20"/>
          <w:szCs w:val="20"/>
        </w:rPr>
        <w:t>D)Çıtır isimli muhabbet kuşumuz evden kaçtı.</w:t>
      </w:r>
    </w:p>
    <w:p w:rsidR="00C95FD7" w:rsidRDefault="00C95FD7" w:rsidP="00C54D0D">
      <w:pPr>
        <w:spacing w:after="0"/>
        <w:rPr>
          <w:rFonts w:ascii="Cambria" w:hAnsi="Cambria"/>
          <w:sz w:val="20"/>
          <w:szCs w:val="20"/>
        </w:rPr>
      </w:pPr>
    </w:p>
    <w:p w:rsidR="00C95FD7" w:rsidRDefault="00C95FD7" w:rsidP="00C54D0D">
      <w:pPr>
        <w:spacing w:after="0"/>
        <w:rPr>
          <w:rFonts w:ascii="Cambria" w:hAnsi="Cambria"/>
          <w:b/>
          <w:sz w:val="20"/>
          <w:szCs w:val="20"/>
        </w:rPr>
      </w:pPr>
    </w:p>
    <w:p w:rsidR="00C95FD7" w:rsidRPr="00D87539" w:rsidRDefault="00C95FD7" w:rsidP="00C54D0D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D87539">
        <w:rPr>
          <w:rFonts w:ascii="Cambria" w:hAnsi="Cambria"/>
          <w:b/>
          <w:sz w:val="20"/>
          <w:szCs w:val="20"/>
        </w:rPr>
        <w:t xml:space="preserve">11.Aşağıdaki sözcüklerden hangisi </w:t>
      </w:r>
      <w:r w:rsidRPr="00D87539">
        <w:rPr>
          <w:rFonts w:ascii="Cambria" w:hAnsi="Cambria"/>
          <w:b/>
          <w:sz w:val="20"/>
          <w:szCs w:val="20"/>
          <w:u w:val="single"/>
        </w:rPr>
        <w:t>yapısına göre</w:t>
      </w:r>
      <w:r w:rsidRPr="00D87539">
        <w:rPr>
          <w:rFonts w:ascii="Cambria" w:hAnsi="Cambria"/>
          <w:b/>
          <w:sz w:val="20"/>
          <w:szCs w:val="20"/>
        </w:rPr>
        <w:t xml:space="preserve"> </w:t>
      </w:r>
      <w:r w:rsidRPr="00D87539">
        <w:rPr>
          <w:rFonts w:ascii="Cambria" w:hAnsi="Cambria"/>
          <w:b/>
          <w:sz w:val="20"/>
          <w:szCs w:val="20"/>
          <w:u w:val="single"/>
        </w:rPr>
        <w:t>diğerlerinden farklıdır?</w:t>
      </w:r>
    </w:p>
    <w:p w:rsidR="00C95FD7" w:rsidRPr="00C54D0D" w:rsidRDefault="00C95FD7" w:rsidP="00C54D0D">
      <w:pPr>
        <w:spacing w:after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A.Tepegöz       B.Bilinç        C.Çevreci       D.Kaşıntı</w:t>
      </w:r>
    </w:p>
    <w:p w:rsidR="00C95FD7" w:rsidRDefault="00C95FD7" w:rsidP="00E21B92">
      <w:pPr>
        <w:spacing w:after="0"/>
        <w:rPr>
          <w:rFonts w:ascii="Cambria" w:hAnsi="Cambria"/>
          <w:sz w:val="20"/>
          <w:szCs w:val="20"/>
        </w:rPr>
      </w:pP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 xml:space="preserve"> Ay suda bestelerken en güzel şarkıyı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 xml:space="preserve"> Küreklerim de suya en derin şiiri yazdı</w:t>
      </w:r>
    </w:p>
    <w:p w:rsidR="00C95FD7" w:rsidRPr="00D87539" w:rsidRDefault="00C95FD7" w:rsidP="00E21B92">
      <w:pPr>
        <w:spacing w:after="0"/>
        <w:rPr>
          <w:rFonts w:ascii="Cambria" w:hAnsi="Cambria"/>
          <w:b/>
          <w:noProof/>
          <w:sz w:val="20"/>
          <w:szCs w:val="20"/>
          <w:lang w:eastAsia="tr-TR"/>
        </w:rPr>
      </w:pPr>
      <w:r w:rsidRPr="00D87539">
        <w:rPr>
          <w:rFonts w:ascii="Cambria" w:hAnsi="Cambria"/>
          <w:b/>
          <w:noProof/>
          <w:sz w:val="20"/>
          <w:szCs w:val="20"/>
          <w:lang w:eastAsia="tr-TR"/>
        </w:rPr>
        <w:t xml:space="preserve">12.Bu dizelerde </w:t>
      </w:r>
      <w:r w:rsidRPr="00D87539">
        <w:rPr>
          <w:rFonts w:ascii="Cambria" w:hAnsi="Cambria"/>
          <w:b/>
          <w:noProof/>
          <w:sz w:val="20"/>
          <w:szCs w:val="20"/>
          <w:u w:val="single"/>
          <w:lang w:eastAsia="tr-TR"/>
        </w:rPr>
        <w:t>kişileştirilen</w:t>
      </w:r>
      <w:r w:rsidRPr="00D87539">
        <w:rPr>
          <w:rFonts w:ascii="Cambria" w:hAnsi="Cambria"/>
          <w:b/>
          <w:noProof/>
          <w:sz w:val="20"/>
          <w:szCs w:val="20"/>
          <w:lang w:eastAsia="tr-TR"/>
        </w:rPr>
        <w:t xml:space="preserve"> varlıklar hangileridir?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A. Ay-su     B. Şiir-şarkı     C. Ay-kürek    D. Kürek-şiir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</w:p>
    <w:p w:rsidR="00C95FD7" w:rsidRPr="00D87539" w:rsidRDefault="00C95FD7" w:rsidP="00E21B92">
      <w:pPr>
        <w:spacing w:after="0"/>
        <w:rPr>
          <w:rFonts w:ascii="Cambria" w:hAnsi="Cambria"/>
          <w:b/>
          <w:noProof/>
          <w:sz w:val="20"/>
          <w:szCs w:val="20"/>
          <w:lang w:eastAsia="tr-TR"/>
        </w:rPr>
      </w:pPr>
      <w:r w:rsidRPr="00D87539">
        <w:rPr>
          <w:rFonts w:ascii="Cambria" w:hAnsi="Cambria"/>
          <w:b/>
          <w:noProof/>
          <w:sz w:val="20"/>
          <w:szCs w:val="20"/>
          <w:lang w:eastAsia="tr-TR"/>
        </w:rPr>
        <w:t>13.Aşağıdaki cümlelerin hangisinde "</w:t>
      </w:r>
      <w:r>
        <w:rPr>
          <w:rFonts w:ascii="Cambria" w:hAnsi="Cambria"/>
          <w:b/>
          <w:noProof/>
          <w:sz w:val="20"/>
          <w:szCs w:val="20"/>
          <w:lang w:eastAsia="tr-TR"/>
        </w:rPr>
        <w:t xml:space="preserve">mı, </w:t>
      </w:r>
      <w:r w:rsidRPr="00D87539">
        <w:rPr>
          <w:rFonts w:ascii="Cambria" w:hAnsi="Cambria"/>
          <w:b/>
          <w:noProof/>
          <w:sz w:val="20"/>
          <w:szCs w:val="20"/>
          <w:lang w:eastAsia="tr-TR"/>
        </w:rPr>
        <w:t xml:space="preserve">mi"nin yazımı ile ilgili bir </w:t>
      </w:r>
      <w:r w:rsidRPr="00D87539">
        <w:rPr>
          <w:rFonts w:ascii="Cambria" w:hAnsi="Cambria"/>
          <w:b/>
          <w:noProof/>
          <w:sz w:val="20"/>
          <w:szCs w:val="20"/>
          <w:u w:val="single"/>
          <w:lang w:eastAsia="tr-TR"/>
        </w:rPr>
        <w:t xml:space="preserve">yanlışlık </w:t>
      </w:r>
      <w:r w:rsidRPr="00D87539">
        <w:rPr>
          <w:rFonts w:ascii="Cambria" w:hAnsi="Cambria"/>
          <w:b/>
          <w:noProof/>
          <w:sz w:val="20"/>
          <w:szCs w:val="20"/>
          <w:lang w:eastAsia="tr-TR"/>
        </w:rPr>
        <w:t>yapılmıştır?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A.Yarın gazeteler sınav sorularını yayınlayacak mı?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B.Bir fırsatını buldun mu bize telefon ediver.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C.Böylesine şirinmi şirin bir yere yerleşmeyi kim istemez?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D.Sizi hastaneden kardeşiniz mi getirdi?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</w:p>
    <w:p w:rsidR="00C95FD7" w:rsidRDefault="00C95FD7" w:rsidP="00E21B92">
      <w:pPr>
        <w:spacing w:after="0"/>
        <w:rPr>
          <w:rFonts w:ascii="Cambria" w:hAnsi="Cambria"/>
          <w:b/>
          <w:noProof/>
          <w:sz w:val="20"/>
          <w:szCs w:val="20"/>
          <w:lang w:eastAsia="tr-TR"/>
        </w:rPr>
      </w:pPr>
    </w:p>
    <w:p w:rsidR="00C95FD7" w:rsidRPr="00231596" w:rsidRDefault="00C95FD7" w:rsidP="00E21B92">
      <w:pPr>
        <w:spacing w:after="0"/>
        <w:rPr>
          <w:rFonts w:ascii="Cambria" w:hAnsi="Cambria"/>
          <w:b/>
          <w:noProof/>
          <w:sz w:val="20"/>
          <w:szCs w:val="20"/>
          <w:lang w:eastAsia="tr-TR"/>
        </w:rPr>
      </w:pPr>
      <w:r w:rsidRPr="00231596">
        <w:rPr>
          <w:rFonts w:ascii="Cambria" w:hAnsi="Cambria"/>
          <w:b/>
          <w:noProof/>
          <w:sz w:val="20"/>
          <w:szCs w:val="20"/>
          <w:lang w:eastAsia="tr-TR"/>
        </w:rPr>
        <w:t>14."-lık" eki aşağıdaki cümlelerin hangisinde somut bir sözcüğe eklenerek soyut bir isim oluşturmuştur?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A.Anneme güzel bir gözlük aldım.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B.Bavuluna kışlık eşyalar da koymalısın.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C.Dostluk hiçbir zaman değerini yitirmez.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D.Çöplerinizi çöplüğe atmalısınız.</w:t>
      </w:r>
    </w:p>
    <w:p w:rsidR="00C95FD7" w:rsidRPr="00E26176" w:rsidRDefault="00C95FD7" w:rsidP="00E21B92">
      <w:pPr>
        <w:spacing w:after="0"/>
        <w:rPr>
          <w:rFonts w:ascii="Cambria" w:hAnsi="Cambria"/>
          <w:b/>
          <w:noProof/>
          <w:sz w:val="20"/>
          <w:szCs w:val="20"/>
          <w:lang w:eastAsia="tr-TR"/>
        </w:rPr>
      </w:pPr>
    </w:p>
    <w:p w:rsidR="00C95FD7" w:rsidRDefault="00C95FD7" w:rsidP="00E21B92">
      <w:pPr>
        <w:spacing w:after="0"/>
        <w:rPr>
          <w:rFonts w:ascii="Cambria" w:hAnsi="Cambria"/>
          <w:b/>
          <w:noProof/>
          <w:sz w:val="20"/>
          <w:szCs w:val="20"/>
          <w:lang w:eastAsia="tr-TR"/>
        </w:rPr>
      </w:pPr>
    </w:p>
    <w:p w:rsidR="00C95FD7" w:rsidRPr="00E26176" w:rsidRDefault="00C95FD7" w:rsidP="00E21B92">
      <w:pPr>
        <w:spacing w:after="0"/>
        <w:rPr>
          <w:rFonts w:ascii="Cambria" w:hAnsi="Cambria"/>
          <w:b/>
          <w:noProof/>
          <w:sz w:val="20"/>
          <w:szCs w:val="20"/>
          <w:lang w:eastAsia="tr-TR"/>
        </w:rPr>
      </w:pPr>
      <w:r w:rsidRPr="00E26176">
        <w:rPr>
          <w:rFonts w:ascii="Cambria" w:hAnsi="Cambria"/>
          <w:b/>
          <w:noProof/>
          <w:sz w:val="20"/>
          <w:szCs w:val="20"/>
          <w:lang w:eastAsia="tr-TR"/>
        </w:rPr>
        <w:t xml:space="preserve">15.Aşağıdaki cümlelerin hangisinde altı çizili sözcük </w:t>
      </w:r>
      <w:r w:rsidRPr="00E26176">
        <w:rPr>
          <w:rFonts w:ascii="Cambria" w:hAnsi="Cambria"/>
          <w:b/>
          <w:noProof/>
          <w:sz w:val="20"/>
          <w:szCs w:val="20"/>
          <w:u w:val="single"/>
          <w:lang w:eastAsia="tr-TR"/>
        </w:rPr>
        <w:t>zamir değildir</w:t>
      </w:r>
      <w:r w:rsidRPr="00E26176">
        <w:rPr>
          <w:rFonts w:ascii="Cambria" w:hAnsi="Cambria"/>
          <w:b/>
          <w:noProof/>
          <w:sz w:val="20"/>
          <w:szCs w:val="20"/>
          <w:lang w:eastAsia="tr-TR"/>
        </w:rPr>
        <w:t>?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A.</w:t>
      </w:r>
      <w:r w:rsidRPr="00E26176">
        <w:rPr>
          <w:rFonts w:ascii="Cambria" w:hAnsi="Cambria"/>
          <w:noProof/>
          <w:sz w:val="20"/>
          <w:szCs w:val="20"/>
          <w:u w:val="single"/>
          <w:lang w:eastAsia="tr-TR"/>
        </w:rPr>
        <w:t>Bunları</w:t>
      </w:r>
      <w:r>
        <w:rPr>
          <w:rFonts w:ascii="Cambria" w:hAnsi="Cambria"/>
          <w:noProof/>
          <w:sz w:val="20"/>
          <w:szCs w:val="20"/>
          <w:lang w:eastAsia="tr-TR"/>
        </w:rPr>
        <w:t xml:space="preserve"> öğretmene de anlatmalısın.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 xml:space="preserve">B.Sabahleyin </w:t>
      </w:r>
      <w:r w:rsidRPr="00E26176">
        <w:rPr>
          <w:rFonts w:ascii="Cambria" w:hAnsi="Cambria"/>
          <w:noProof/>
          <w:sz w:val="20"/>
          <w:szCs w:val="20"/>
          <w:u w:val="single"/>
          <w:lang w:eastAsia="tr-TR"/>
        </w:rPr>
        <w:t>biri</w:t>
      </w:r>
      <w:r>
        <w:rPr>
          <w:rFonts w:ascii="Cambria" w:hAnsi="Cambria"/>
          <w:noProof/>
          <w:sz w:val="20"/>
          <w:szCs w:val="20"/>
          <w:lang w:eastAsia="tr-TR"/>
        </w:rPr>
        <w:t xml:space="preserve"> bizi sormuş.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 xml:space="preserve">C.Bu kitapları </w:t>
      </w:r>
      <w:r w:rsidRPr="00E26176">
        <w:rPr>
          <w:rFonts w:ascii="Cambria" w:hAnsi="Cambria"/>
          <w:noProof/>
          <w:sz w:val="20"/>
          <w:szCs w:val="20"/>
          <w:u w:val="single"/>
          <w:lang w:eastAsia="tr-TR"/>
        </w:rPr>
        <w:t>şuraya</w:t>
      </w:r>
      <w:r>
        <w:rPr>
          <w:rFonts w:ascii="Cambria" w:hAnsi="Cambria"/>
          <w:noProof/>
          <w:sz w:val="20"/>
          <w:szCs w:val="20"/>
          <w:lang w:eastAsia="tr-TR"/>
        </w:rPr>
        <w:t xml:space="preserve"> taşı.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 xml:space="preserve">D.Masanın </w:t>
      </w:r>
      <w:r w:rsidRPr="00E26176">
        <w:rPr>
          <w:rFonts w:ascii="Cambria" w:hAnsi="Cambria"/>
          <w:noProof/>
          <w:sz w:val="20"/>
          <w:szCs w:val="20"/>
          <w:u w:val="single"/>
          <w:lang w:eastAsia="tr-TR"/>
        </w:rPr>
        <w:t>üstündekileri</w:t>
      </w:r>
      <w:r>
        <w:rPr>
          <w:rFonts w:ascii="Cambria" w:hAnsi="Cambria"/>
          <w:noProof/>
          <w:sz w:val="20"/>
          <w:szCs w:val="20"/>
          <w:lang w:eastAsia="tr-TR"/>
        </w:rPr>
        <w:t xml:space="preserve"> toplar mısın?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</w:p>
    <w:p w:rsidR="00C95FD7" w:rsidRDefault="00C95FD7" w:rsidP="00E21B92">
      <w:pPr>
        <w:spacing w:after="0"/>
        <w:rPr>
          <w:rFonts w:ascii="Cambria" w:hAnsi="Cambria"/>
          <w:b/>
          <w:noProof/>
          <w:sz w:val="20"/>
          <w:szCs w:val="20"/>
          <w:lang w:eastAsia="tr-TR"/>
        </w:rPr>
      </w:pPr>
    </w:p>
    <w:p w:rsidR="00C95FD7" w:rsidRPr="006945AA" w:rsidRDefault="00C95FD7" w:rsidP="00E21B92">
      <w:pPr>
        <w:spacing w:after="0"/>
        <w:rPr>
          <w:rFonts w:ascii="Cambria" w:hAnsi="Cambria"/>
          <w:b/>
          <w:noProof/>
          <w:sz w:val="20"/>
          <w:szCs w:val="20"/>
          <w:lang w:eastAsia="tr-TR"/>
        </w:rPr>
      </w:pPr>
      <w:r w:rsidRPr="006945AA">
        <w:rPr>
          <w:rFonts w:ascii="Cambria" w:hAnsi="Cambria"/>
          <w:b/>
          <w:noProof/>
          <w:sz w:val="20"/>
          <w:szCs w:val="20"/>
          <w:lang w:eastAsia="tr-TR"/>
        </w:rPr>
        <w:t xml:space="preserve">16.Aşağıdaki cümlelerin hangisinde </w:t>
      </w:r>
      <w:r w:rsidRPr="006945AA">
        <w:rPr>
          <w:rFonts w:ascii="Cambria" w:hAnsi="Cambria"/>
          <w:b/>
          <w:noProof/>
          <w:sz w:val="20"/>
          <w:szCs w:val="20"/>
          <w:u w:val="single"/>
          <w:lang w:eastAsia="tr-TR"/>
        </w:rPr>
        <w:t>hem işaret</w:t>
      </w:r>
      <w:r w:rsidRPr="006945AA">
        <w:rPr>
          <w:rFonts w:ascii="Cambria" w:hAnsi="Cambria"/>
          <w:b/>
          <w:noProof/>
          <w:sz w:val="20"/>
          <w:szCs w:val="20"/>
          <w:lang w:eastAsia="tr-TR"/>
        </w:rPr>
        <w:t xml:space="preserve"> </w:t>
      </w:r>
      <w:r w:rsidRPr="006945AA">
        <w:rPr>
          <w:rFonts w:ascii="Cambria" w:hAnsi="Cambria"/>
          <w:b/>
          <w:noProof/>
          <w:sz w:val="20"/>
          <w:szCs w:val="20"/>
          <w:u w:val="single"/>
          <w:lang w:eastAsia="tr-TR"/>
        </w:rPr>
        <w:t xml:space="preserve">hem kişi </w:t>
      </w:r>
      <w:r w:rsidRPr="006945AA">
        <w:rPr>
          <w:rFonts w:ascii="Cambria" w:hAnsi="Cambria"/>
          <w:b/>
          <w:noProof/>
          <w:sz w:val="20"/>
          <w:szCs w:val="20"/>
          <w:lang w:eastAsia="tr-TR"/>
        </w:rPr>
        <w:t>zamiri vardır?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A.Dün okuduklarını bana da anlatır mısın?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B.Siz bugün sınav olacak mısınız?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C.Bunları size kim verdi?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D.Şunu kardeşine yedirir misin?</w:t>
      </w:r>
    </w:p>
    <w:p w:rsidR="00C95FD7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</w:p>
    <w:p w:rsidR="00C95FD7" w:rsidRDefault="00C95FD7" w:rsidP="008A0CA0">
      <w:pPr>
        <w:spacing w:after="0"/>
        <w:rPr>
          <w:rFonts w:ascii="Cambria" w:hAnsi="Cambria"/>
          <w:b/>
          <w:noProof/>
          <w:sz w:val="20"/>
          <w:szCs w:val="20"/>
          <w:lang w:eastAsia="tr-TR"/>
        </w:rPr>
      </w:pPr>
    </w:p>
    <w:p w:rsidR="00C95FD7" w:rsidRDefault="00C95FD7" w:rsidP="008A0CA0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8A0CA0">
        <w:rPr>
          <w:rFonts w:ascii="Cambria" w:hAnsi="Cambria"/>
          <w:b/>
          <w:noProof/>
          <w:sz w:val="20"/>
          <w:szCs w:val="20"/>
          <w:lang w:eastAsia="tr-TR"/>
        </w:rPr>
        <w:t>17.</w:t>
      </w:r>
      <w:r w:rsidRPr="008A0CA0">
        <w:rPr>
          <w:rFonts w:ascii="Cambria" w:hAnsi="Cambria"/>
          <w:b/>
          <w:sz w:val="20"/>
          <w:szCs w:val="20"/>
        </w:rPr>
        <w:t xml:space="preserve"> Aşağıdakilerden hangisi büyük ünlü uyumuna </w:t>
      </w:r>
      <w:r w:rsidRPr="008A0CA0">
        <w:rPr>
          <w:rFonts w:ascii="Cambria" w:hAnsi="Cambria"/>
          <w:b/>
          <w:sz w:val="20"/>
          <w:szCs w:val="20"/>
          <w:u w:val="single"/>
        </w:rPr>
        <w:t>uymaz?</w:t>
      </w:r>
    </w:p>
    <w:p w:rsidR="00C95FD7" w:rsidRPr="008A0CA0" w:rsidRDefault="00C95FD7" w:rsidP="008A0CA0">
      <w:pPr>
        <w:spacing w:after="0"/>
        <w:rPr>
          <w:rFonts w:ascii="Cambria" w:hAnsi="Cambria"/>
          <w:b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 xml:space="preserve">A) Katalizör               B) Kamyonculuk </w:t>
      </w:r>
    </w:p>
    <w:p w:rsidR="00C95FD7" w:rsidRDefault="00C95FD7" w:rsidP="008A0CA0">
      <w:pPr>
        <w:pStyle w:val="NoSpacing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C) Doktorculuk         D) Şirinlik</w:t>
      </w:r>
    </w:p>
    <w:p w:rsidR="00C95FD7" w:rsidRPr="008A0CA0" w:rsidRDefault="00C95FD7" w:rsidP="008A0CA0">
      <w:pPr>
        <w:pStyle w:val="NoSpacing"/>
        <w:rPr>
          <w:rFonts w:ascii="Cambria" w:hAnsi="Cambria"/>
          <w:sz w:val="20"/>
          <w:szCs w:val="20"/>
        </w:rPr>
      </w:pPr>
    </w:p>
    <w:p w:rsidR="00C95FD7" w:rsidRDefault="00C95FD7" w:rsidP="008A0CA0">
      <w:pPr>
        <w:pStyle w:val="NoSpacing"/>
        <w:rPr>
          <w:rFonts w:ascii="Cambria" w:hAnsi="Cambria"/>
          <w:noProof/>
          <w:sz w:val="20"/>
          <w:szCs w:val="20"/>
          <w:lang w:eastAsia="tr-TR"/>
        </w:rPr>
      </w:pPr>
    </w:p>
    <w:p w:rsidR="00C95FD7" w:rsidRPr="008A0CA0" w:rsidRDefault="00C95FD7" w:rsidP="008A0CA0">
      <w:pPr>
        <w:pStyle w:val="NoSpacing"/>
        <w:rPr>
          <w:rFonts w:ascii="Cambria" w:hAnsi="Cambria"/>
          <w:b/>
          <w:sz w:val="20"/>
          <w:szCs w:val="20"/>
        </w:rPr>
      </w:pPr>
      <w:r w:rsidRPr="00C07E39">
        <w:rPr>
          <w:rFonts w:ascii="Cambria" w:hAnsi="Cambria"/>
          <w:b/>
          <w:noProof/>
          <w:sz w:val="20"/>
          <w:szCs w:val="20"/>
          <w:lang w:eastAsia="tr-TR"/>
        </w:rPr>
        <w:t>18.</w:t>
      </w:r>
      <w:r w:rsidRPr="008A0CA0">
        <w:rPr>
          <w:rFonts w:ascii="Cambria" w:hAnsi="Cambria"/>
          <w:b/>
          <w:sz w:val="20"/>
          <w:szCs w:val="20"/>
        </w:rPr>
        <w:t xml:space="preserve"> Aşağıdaki hangi şıkta </w:t>
      </w:r>
      <w:r w:rsidRPr="008A0CA0">
        <w:rPr>
          <w:rFonts w:ascii="Cambria" w:hAnsi="Cambria"/>
          <w:b/>
          <w:sz w:val="20"/>
          <w:szCs w:val="20"/>
          <w:u w:val="single"/>
        </w:rPr>
        <w:t>sayıların yazımında</w:t>
      </w:r>
      <w:r w:rsidRPr="008A0CA0">
        <w:rPr>
          <w:rFonts w:ascii="Cambria" w:hAnsi="Cambria"/>
          <w:b/>
          <w:sz w:val="20"/>
          <w:szCs w:val="20"/>
        </w:rPr>
        <w:t xml:space="preserve"> </w:t>
      </w:r>
      <w:r w:rsidRPr="008A0CA0">
        <w:rPr>
          <w:rFonts w:ascii="Cambria" w:hAnsi="Cambria"/>
          <w:b/>
          <w:sz w:val="20"/>
          <w:szCs w:val="20"/>
          <w:u w:val="single"/>
        </w:rPr>
        <w:t xml:space="preserve">yanlışlık </w:t>
      </w:r>
      <w:r w:rsidRPr="008A0CA0">
        <w:rPr>
          <w:rFonts w:ascii="Cambria" w:hAnsi="Cambria"/>
          <w:b/>
          <w:sz w:val="20"/>
          <w:szCs w:val="20"/>
        </w:rPr>
        <w:t>yapılmıştır?</w:t>
      </w:r>
    </w:p>
    <w:p w:rsidR="00C95FD7" w:rsidRPr="008A0CA0" w:rsidRDefault="00C95FD7" w:rsidP="008A0CA0">
      <w:pPr>
        <w:pStyle w:val="NoSpacing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A) Şu ana kadar yaklaşık üç yüz kişi başvurdu.</w:t>
      </w:r>
    </w:p>
    <w:p w:rsidR="00C95FD7" w:rsidRPr="008A0CA0" w:rsidRDefault="00C95FD7" w:rsidP="008A0CA0">
      <w:pPr>
        <w:pStyle w:val="NoSpacing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B) Geçen yıl ÖSS’ye 1.776.441 aday başvurmuş.</w:t>
      </w:r>
    </w:p>
    <w:p w:rsidR="00C95FD7" w:rsidRPr="008A0CA0" w:rsidRDefault="00C95FD7" w:rsidP="008A0CA0">
      <w:pPr>
        <w:pStyle w:val="NoSpacing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C) İlk arabamı 1995’te Bursa’dan aldım.</w:t>
      </w:r>
    </w:p>
    <w:p w:rsidR="00C95FD7" w:rsidRPr="008A0CA0" w:rsidRDefault="00C95FD7" w:rsidP="008A0CA0">
      <w:pPr>
        <w:pStyle w:val="NoSpacing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D) Elmaları 2’şer 2’şer paylaştık.</w:t>
      </w:r>
    </w:p>
    <w:p w:rsidR="00C95FD7" w:rsidRPr="008A0CA0" w:rsidRDefault="00C95FD7" w:rsidP="008A0CA0">
      <w:pPr>
        <w:pStyle w:val="NoSpacing"/>
        <w:rPr>
          <w:rFonts w:ascii="Cambria" w:hAnsi="Cambria"/>
          <w:sz w:val="20"/>
          <w:szCs w:val="20"/>
        </w:rPr>
      </w:pPr>
    </w:p>
    <w:p w:rsidR="00C95FD7" w:rsidRPr="004A6F1A" w:rsidRDefault="00C95FD7" w:rsidP="008A0CA0">
      <w:pPr>
        <w:spacing w:after="0" w:line="240" w:lineRule="auto"/>
        <w:rPr>
          <w:rFonts w:ascii="Cambria" w:hAnsi="Cambria"/>
          <w:sz w:val="20"/>
          <w:szCs w:val="20"/>
        </w:rPr>
      </w:pPr>
    </w:p>
    <w:p w:rsidR="00C95FD7" w:rsidRDefault="00C95FD7" w:rsidP="008A0CA0">
      <w:pPr>
        <w:spacing w:after="0" w:line="240" w:lineRule="auto"/>
        <w:rPr>
          <w:rFonts w:ascii="Cambria" w:hAnsi="Cambria"/>
          <w:b/>
          <w:sz w:val="20"/>
          <w:szCs w:val="20"/>
        </w:rPr>
      </w:pPr>
      <w:hyperlink r:id="rId6" w:history="1">
        <w:r w:rsidRPr="00063A7A">
          <w:rPr>
            <w:rStyle w:val="Hyperlink"/>
            <w:rFonts w:ascii="Cambria" w:hAnsi="Cambria"/>
            <w:b/>
            <w:sz w:val="20"/>
            <w:szCs w:val="20"/>
          </w:rPr>
          <w:t>www.sorubak.com</w:t>
        </w:r>
      </w:hyperlink>
      <w:r>
        <w:rPr>
          <w:rFonts w:ascii="Cambria" w:hAnsi="Cambria"/>
          <w:b/>
          <w:sz w:val="20"/>
          <w:szCs w:val="20"/>
        </w:rPr>
        <w:t xml:space="preserve"> </w:t>
      </w:r>
    </w:p>
    <w:p w:rsidR="00C95FD7" w:rsidRPr="008A0CA0" w:rsidRDefault="00C95FD7" w:rsidP="008A0CA0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8A0CA0">
        <w:rPr>
          <w:rFonts w:ascii="Cambria" w:hAnsi="Cambria"/>
          <w:b/>
          <w:sz w:val="20"/>
          <w:szCs w:val="20"/>
        </w:rPr>
        <w:t xml:space="preserve">19.Aşağıdaki cümlelerden hangisinde </w:t>
      </w:r>
      <w:r w:rsidRPr="008A0CA0">
        <w:rPr>
          <w:rFonts w:ascii="Cambria" w:hAnsi="Cambria"/>
          <w:b/>
          <w:sz w:val="20"/>
          <w:szCs w:val="20"/>
          <w:u w:val="single"/>
        </w:rPr>
        <w:t>karşıt anlamlı sözcükler</w:t>
      </w:r>
      <w:r w:rsidRPr="008A0CA0">
        <w:rPr>
          <w:rFonts w:ascii="Cambria" w:hAnsi="Cambria"/>
          <w:b/>
          <w:sz w:val="20"/>
          <w:szCs w:val="20"/>
        </w:rPr>
        <w:t xml:space="preserve"> </w:t>
      </w:r>
      <w:r w:rsidRPr="008A0CA0">
        <w:rPr>
          <w:rFonts w:ascii="Cambria" w:hAnsi="Cambria"/>
          <w:b/>
          <w:sz w:val="20"/>
          <w:szCs w:val="20"/>
          <w:u w:val="single"/>
        </w:rPr>
        <w:t>bir arada</w:t>
      </w:r>
      <w:r w:rsidRPr="008A0CA0">
        <w:rPr>
          <w:rFonts w:ascii="Cambria" w:hAnsi="Cambria"/>
          <w:b/>
          <w:sz w:val="20"/>
          <w:szCs w:val="20"/>
        </w:rPr>
        <w:t xml:space="preserve"> kullanılmıştır?</w:t>
      </w:r>
    </w:p>
    <w:p w:rsidR="00C95FD7" w:rsidRPr="008A0CA0" w:rsidRDefault="00C95FD7" w:rsidP="008A0CA0">
      <w:pPr>
        <w:spacing w:after="0" w:line="240" w:lineRule="auto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A)Onunla aşağı yukarı on yıl önce tanışmıştık.</w:t>
      </w:r>
    </w:p>
    <w:p w:rsidR="00C95FD7" w:rsidRPr="008A0CA0" w:rsidRDefault="00C95FD7" w:rsidP="008A0CA0">
      <w:pPr>
        <w:spacing w:after="0" w:line="240" w:lineRule="auto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B)Bu ödev için karıştırmadığım dergi kalmadı.</w:t>
      </w:r>
    </w:p>
    <w:p w:rsidR="00C95FD7" w:rsidRPr="008A0CA0" w:rsidRDefault="00C95FD7" w:rsidP="008A0CA0">
      <w:pPr>
        <w:spacing w:after="0" w:line="240" w:lineRule="auto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C)Gidip gitmemek konusunda hala karasızım.</w:t>
      </w:r>
    </w:p>
    <w:p w:rsidR="00C95FD7" w:rsidRPr="008A0CA0" w:rsidRDefault="00C95FD7" w:rsidP="008A0CA0">
      <w:pPr>
        <w:spacing w:after="0" w:line="240" w:lineRule="auto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D)Rengi solmuş, üzgün bir ceket vardı sırtında.</w:t>
      </w:r>
    </w:p>
    <w:p w:rsidR="00C95FD7" w:rsidRPr="008A0CA0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</w:p>
    <w:p w:rsidR="00C95FD7" w:rsidRDefault="00C95FD7" w:rsidP="008A0CA0">
      <w:pPr>
        <w:pStyle w:val="NormalWeb"/>
        <w:spacing w:before="0" w:beforeAutospacing="0" w:after="0" w:afterAutospacing="0"/>
        <w:rPr>
          <w:rStyle w:val="Strong"/>
          <w:rFonts w:ascii="Cambria" w:hAnsi="Cambria" w:cs="Arial"/>
          <w:sz w:val="20"/>
          <w:szCs w:val="20"/>
        </w:rPr>
      </w:pPr>
    </w:p>
    <w:p w:rsidR="00C95FD7" w:rsidRPr="008A0CA0" w:rsidRDefault="00C95FD7" w:rsidP="008A0CA0">
      <w:pPr>
        <w:pStyle w:val="NormalWeb"/>
        <w:spacing w:before="0" w:beforeAutospacing="0" w:after="0" w:afterAutospacing="0"/>
        <w:rPr>
          <w:rFonts w:ascii="Cambria" w:hAnsi="Cambria" w:cs="Arial"/>
          <w:b/>
          <w:bCs/>
          <w:sz w:val="20"/>
          <w:szCs w:val="20"/>
        </w:rPr>
      </w:pPr>
      <w:r w:rsidRPr="008A0CA0">
        <w:rPr>
          <w:rStyle w:val="Strong"/>
          <w:rFonts w:ascii="Cambria" w:hAnsi="Cambria" w:cs="Arial"/>
          <w:sz w:val="20"/>
          <w:szCs w:val="20"/>
        </w:rPr>
        <w:t>20.Hangi öğrencinin kullandığı cümlede yorum (öznellik) söz konusudur?</w:t>
      </w:r>
    </w:p>
    <w:p w:rsidR="00C95FD7" w:rsidRPr="008A0CA0" w:rsidRDefault="00C95FD7" w:rsidP="008A0CA0">
      <w:pPr>
        <w:pStyle w:val="NormalWeb"/>
        <w:spacing w:before="0" w:beforeAutospacing="0" w:after="0" w:afterAutospacing="0"/>
        <w:rPr>
          <w:rFonts w:ascii="Cambria" w:hAnsi="Cambria" w:cs="Arial"/>
          <w:sz w:val="20"/>
          <w:szCs w:val="20"/>
        </w:rPr>
      </w:pPr>
      <w:r w:rsidRPr="008A0CA0">
        <w:rPr>
          <w:rFonts w:ascii="Cambria" w:hAnsi="Cambria" w:cs="Arial"/>
          <w:sz w:val="20"/>
          <w:szCs w:val="20"/>
        </w:rPr>
        <w:t>A)Aile, kutsal ve değerli bir kurumdur.</w:t>
      </w:r>
    </w:p>
    <w:p w:rsidR="00C95FD7" w:rsidRPr="008A0CA0" w:rsidRDefault="00C95FD7" w:rsidP="008A0CA0">
      <w:pPr>
        <w:pStyle w:val="NormalWeb"/>
        <w:spacing w:before="0" w:beforeAutospacing="0" w:after="0" w:afterAutospacing="0"/>
        <w:rPr>
          <w:rFonts w:ascii="Cambria" w:hAnsi="Cambria" w:cs="Arial"/>
          <w:sz w:val="20"/>
          <w:szCs w:val="20"/>
        </w:rPr>
      </w:pPr>
      <w:r w:rsidRPr="008A0CA0">
        <w:rPr>
          <w:rFonts w:ascii="Cambria" w:hAnsi="Cambria" w:cs="Arial"/>
          <w:sz w:val="20"/>
          <w:szCs w:val="20"/>
        </w:rPr>
        <w:t>B)Biz beş kişilik bir aileyiz.</w:t>
      </w:r>
    </w:p>
    <w:p w:rsidR="00C95FD7" w:rsidRPr="008A0CA0" w:rsidRDefault="00C95FD7" w:rsidP="008A0CA0">
      <w:pPr>
        <w:pStyle w:val="NormalWeb"/>
        <w:spacing w:before="0" w:beforeAutospacing="0" w:after="0" w:afterAutospacing="0"/>
        <w:rPr>
          <w:rFonts w:ascii="Cambria" w:hAnsi="Cambria" w:cs="Arial"/>
          <w:sz w:val="20"/>
          <w:szCs w:val="20"/>
        </w:rPr>
      </w:pPr>
      <w:r w:rsidRPr="008A0CA0">
        <w:rPr>
          <w:rFonts w:ascii="Cambria" w:hAnsi="Cambria" w:cs="Arial"/>
          <w:sz w:val="20"/>
          <w:szCs w:val="20"/>
        </w:rPr>
        <w:t>C)Ben ailenin en küçük çocuğuyum.</w:t>
      </w:r>
    </w:p>
    <w:p w:rsidR="00C95FD7" w:rsidRPr="008A0CA0" w:rsidRDefault="00C95FD7" w:rsidP="008A0CA0">
      <w:pPr>
        <w:pStyle w:val="NormalWeb"/>
        <w:spacing w:before="0" w:beforeAutospacing="0" w:after="0" w:afterAutospacing="0"/>
        <w:rPr>
          <w:rFonts w:ascii="Cambria" w:hAnsi="Cambria" w:cs="Arial"/>
          <w:sz w:val="20"/>
          <w:szCs w:val="20"/>
        </w:rPr>
      </w:pPr>
      <w:r w:rsidRPr="008A0CA0">
        <w:rPr>
          <w:rFonts w:ascii="Cambria" w:hAnsi="Cambria" w:cs="Arial"/>
          <w:sz w:val="20"/>
          <w:szCs w:val="20"/>
        </w:rPr>
        <w:t>D)Ben de ailemin tek kızıyım.</w:t>
      </w:r>
    </w:p>
    <w:p w:rsidR="00C95FD7" w:rsidRPr="008A0CA0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</w:p>
    <w:p w:rsidR="00C95FD7" w:rsidRDefault="00C95FD7" w:rsidP="008A0CA0">
      <w:pPr>
        <w:spacing w:after="0"/>
        <w:rPr>
          <w:rFonts w:ascii="Cambria" w:hAnsi="Cambria"/>
          <w:b/>
          <w:sz w:val="20"/>
          <w:szCs w:val="20"/>
        </w:rPr>
      </w:pPr>
    </w:p>
    <w:p w:rsidR="00C95FD7" w:rsidRDefault="00C95FD7" w:rsidP="008A0CA0">
      <w:pPr>
        <w:spacing w:after="0"/>
        <w:rPr>
          <w:rFonts w:ascii="Cambria" w:hAnsi="Cambria"/>
          <w:b/>
          <w:sz w:val="20"/>
          <w:szCs w:val="20"/>
        </w:rPr>
      </w:pPr>
      <w:r>
        <w:rPr>
          <w:noProof/>
          <w:lang w:eastAsia="tr-TR"/>
        </w:rPr>
      </w:r>
      <w:r w:rsidRPr="009C2DF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1" o:spid="_x0000_s1026" type="#_x0000_t202" style="width:218.25pt;height:108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" strokecolor="#c0504d" strokeweight="5pt">
            <v:stroke linestyle="thickThin"/>
            <v:shadow color="#868686"/>
            <v:textbox>
              <w:txbxContent>
                <w:p w:rsidR="00C95FD7" w:rsidRPr="00E45331" w:rsidRDefault="00C95FD7" w:rsidP="001D468E">
                  <w:r w:rsidRPr="00E45331">
                    <w:t>“Bu dünya hepimizin… Yaşanılacak başka bir dünya da yok! Kirliliğe karşı hep birlikte bir çaba gösterilmezse, gelecek kuşaklar canlı çiçekler yerine plastik çiçeklerle avunacaklar; çiçeği saksıda, ormanı tabloda seyretme talihsizliğini yaşayacaklar.”</w:t>
                  </w:r>
                </w:p>
                <w:p w:rsidR="00C95FD7" w:rsidRDefault="00C95FD7" w:rsidP="001D468E"/>
              </w:txbxContent>
            </v:textbox>
            <w10:anchorlock/>
          </v:shape>
        </w:pict>
      </w:r>
    </w:p>
    <w:p w:rsidR="00C95FD7" w:rsidRPr="008A0CA0" w:rsidRDefault="00C95FD7" w:rsidP="008A0CA0">
      <w:pPr>
        <w:spacing w:after="0"/>
        <w:rPr>
          <w:rFonts w:ascii="Cambria" w:hAnsi="Cambria"/>
          <w:b/>
          <w:sz w:val="20"/>
          <w:szCs w:val="20"/>
        </w:rPr>
      </w:pPr>
      <w:r w:rsidRPr="008A0CA0">
        <w:rPr>
          <w:rFonts w:ascii="Cambria" w:hAnsi="Cambria"/>
          <w:b/>
          <w:sz w:val="20"/>
          <w:szCs w:val="20"/>
        </w:rPr>
        <w:t>21.Yukarıdaki parçanın yazarı için aşağıdakilerden hangisi söylenebilir?</w:t>
      </w:r>
    </w:p>
    <w:p w:rsidR="00C95FD7" w:rsidRPr="008A0CA0" w:rsidRDefault="00C95FD7" w:rsidP="008A0CA0">
      <w:pPr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A) Sinirli  B) Kaygılı       C) Kızgın        D) Kırgın</w:t>
      </w:r>
    </w:p>
    <w:p w:rsidR="00C95FD7" w:rsidRDefault="00C95FD7" w:rsidP="008A0CA0">
      <w:pPr>
        <w:pStyle w:val="NoSpacing"/>
        <w:rPr>
          <w:rFonts w:ascii="Cambria" w:hAnsi="Cambria"/>
          <w:b/>
          <w:sz w:val="20"/>
          <w:szCs w:val="20"/>
        </w:rPr>
      </w:pPr>
    </w:p>
    <w:p w:rsidR="00C95FD7" w:rsidRPr="008A0CA0" w:rsidRDefault="00C95FD7" w:rsidP="008A0CA0">
      <w:pPr>
        <w:pStyle w:val="NoSpacing"/>
        <w:rPr>
          <w:rFonts w:ascii="Cambria" w:hAnsi="Cambria"/>
          <w:b/>
          <w:sz w:val="20"/>
          <w:szCs w:val="20"/>
        </w:rPr>
      </w:pPr>
      <w:r w:rsidRPr="001D468E">
        <w:rPr>
          <w:rFonts w:ascii="Cambria" w:hAnsi="Cambria"/>
          <w:b/>
          <w:sz w:val="20"/>
          <w:szCs w:val="20"/>
        </w:rPr>
        <w:t>22.</w:t>
      </w:r>
      <w:r w:rsidRPr="008A0CA0">
        <w:rPr>
          <w:rFonts w:ascii="Cambria" w:hAnsi="Cambria"/>
          <w:b/>
          <w:sz w:val="20"/>
          <w:szCs w:val="20"/>
        </w:rPr>
        <w:t xml:space="preserve"> Aşağıdaki cümlelerin hangisinde </w:t>
      </w:r>
    </w:p>
    <w:p w:rsidR="00C95FD7" w:rsidRPr="008A0CA0" w:rsidRDefault="00C95FD7" w:rsidP="008A0CA0">
      <w:pPr>
        <w:pStyle w:val="NoSpacing"/>
        <w:rPr>
          <w:rFonts w:ascii="Cambria" w:hAnsi="Cambria"/>
          <w:b/>
          <w:sz w:val="20"/>
          <w:szCs w:val="20"/>
        </w:rPr>
      </w:pPr>
      <w:r w:rsidRPr="008A0CA0">
        <w:rPr>
          <w:rFonts w:ascii="Cambria" w:hAnsi="Cambria"/>
          <w:b/>
          <w:sz w:val="20"/>
          <w:szCs w:val="20"/>
          <w:u w:val="single"/>
        </w:rPr>
        <w:t>amaç-sonuç</w:t>
      </w:r>
      <w:r w:rsidRPr="008A0CA0">
        <w:rPr>
          <w:rFonts w:ascii="Cambria" w:hAnsi="Cambria"/>
          <w:b/>
          <w:sz w:val="20"/>
          <w:szCs w:val="20"/>
        </w:rPr>
        <w:t xml:space="preserve"> ilişkisi vardır?</w:t>
      </w:r>
    </w:p>
    <w:p w:rsidR="00C95FD7" w:rsidRPr="008A0CA0" w:rsidRDefault="00C95FD7" w:rsidP="008A0CA0">
      <w:pPr>
        <w:pStyle w:val="NoSpacing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A)İyi bir iş bulmak için İstanbul’a gittim.</w:t>
      </w:r>
    </w:p>
    <w:p w:rsidR="00C95FD7" w:rsidRPr="008A0CA0" w:rsidRDefault="00C95FD7" w:rsidP="008A0CA0">
      <w:pPr>
        <w:pStyle w:val="NoSpacing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B)Yağmurların başlamasıyla çiftçiler rahatladı.</w:t>
      </w:r>
    </w:p>
    <w:p w:rsidR="00C95FD7" w:rsidRPr="008A0CA0" w:rsidRDefault="00C95FD7" w:rsidP="008A0CA0">
      <w:pPr>
        <w:pStyle w:val="NoSpacing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C)Yaptıklarının yanlış olduğunu anladığından bizden özür diledi.</w:t>
      </w:r>
    </w:p>
    <w:p w:rsidR="00C95FD7" w:rsidRPr="008A0CA0" w:rsidRDefault="00C95FD7" w:rsidP="008A0CA0">
      <w:pPr>
        <w:pStyle w:val="NoSpacing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D)Teyzesinden para istediği için annesi oğluna çok kızmış.</w:t>
      </w:r>
    </w:p>
    <w:p w:rsidR="00C95FD7" w:rsidRPr="008A0CA0" w:rsidRDefault="00C95FD7" w:rsidP="008A0CA0">
      <w:pPr>
        <w:pStyle w:val="NoSpacing"/>
        <w:rPr>
          <w:rFonts w:ascii="Cambria" w:hAnsi="Cambria"/>
          <w:sz w:val="20"/>
          <w:szCs w:val="20"/>
        </w:rPr>
      </w:pPr>
    </w:p>
    <w:p w:rsidR="00C95FD7" w:rsidRPr="008A0CA0" w:rsidRDefault="00C95FD7" w:rsidP="008A0CA0">
      <w:pPr>
        <w:spacing w:after="0"/>
        <w:rPr>
          <w:rFonts w:ascii="Cambria" w:hAnsi="Cambria"/>
          <w:b/>
          <w:sz w:val="20"/>
          <w:szCs w:val="20"/>
        </w:rPr>
      </w:pPr>
      <w:r w:rsidRPr="008A0CA0">
        <w:rPr>
          <w:rFonts w:ascii="Cambria" w:hAnsi="Cambria"/>
          <w:b/>
          <w:sz w:val="20"/>
          <w:szCs w:val="20"/>
        </w:rPr>
        <w:t xml:space="preserve">23.Aşağıdaki kelimelerden hangisi bir </w:t>
      </w:r>
      <w:r w:rsidRPr="008A0CA0">
        <w:rPr>
          <w:rFonts w:ascii="Cambria" w:hAnsi="Cambria"/>
          <w:b/>
          <w:sz w:val="20"/>
          <w:szCs w:val="20"/>
          <w:u w:val="single"/>
        </w:rPr>
        <w:t>isimdir?</w:t>
      </w:r>
    </w:p>
    <w:p w:rsidR="00C95FD7" w:rsidRPr="008A0CA0" w:rsidRDefault="00C95FD7" w:rsidP="008A0CA0">
      <w:pPr>
        <w:spacing w:after="0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A) uyu                                       B)yat</w:t>
      </w:r>
    </w:p>
    <w:p w:rsidR="00C95FD7" w:rsidRPr="008A0CA0" w:rsidRDefault="00C95FD7" w:rsidP="008A0CA0">
      <w:pPr>
        <w:spacing w:after="0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C)koş                                        D)ayak</w:t>
      </w:r>
    </w:p>
    <w:p w:rsidR="00C95FD7" w:rsidRPr="008A0CA0" w:rsidRDefault="00C95FD7" w:rsidP="008A0CA0">
      <w:pPr>
        <w:spacing w:after="0"/>
        <w:rPr>
          <w:rFonts w:ascii="Cambria" w:hAnsi="Cambria"/>
          <w:sz w:val="20"/>
          <w:szCs w:val="20"/>
        </w:rPr>
      </w:pPr>
    </w:p>
    <w:p w:rsidR="00C95FD7" w:rsidRPr="008A0CA0" w:rsidRDefault="00C95FD7" w:rsidP="008A0CA0">
      <w:pPr>
        <w:spacing w:before="40" w:after="0"/>
        <w:ind w:right="-84"/>
        <w:jc w:val="both"/>
        <w:rPr>
          <w:rFonts w:ascii="Cambria" w:hAnsi="Cambria"/>
          <w:b/>
          <w:bCs/>
          <w:sz w:val="20"/>
          <w:szCs w:val="20"/>
        </w:rPr>
      </w:pPr>
      <w:r w:rsidRPr="008A0CA0">
        <w:rPr>
          <w:rFonts w:ascii="Cambria" w:hAnsi="Cambria"/>
          <w:b/>
          <w:sz w:val="20"/>
          <w:szCs w:val="20"/>
        </w:rPr>
        <w:t xml:space="preserve">24.Aşağıdakilerin hangisinde ünsüz yumuşamasına uğramış bir sözcük </w:t>
      </w:r>
      <w:r w:rsidRPr="008A0CA0">
        <w:rPr>
          <w:rFonts w:ascii="Cambria" w:hAnsi="Cambria"/>
          <w:b/>
          <w:sz w:val="20"/>
          <w:szCs w:val="20"/>
          <w:u w:val="single"/>
        </w:rPr>
        <w:t>yoktur</w:t>
      </w:r>
      <w:r w:rsidRPr="008A0CA0">
        <w:rPr>
          <w:rFonts w:ascii="Cambria" w:hAnsi="Cambria"/>
          <w:b/>
          <w:sz w:val="20"/>
          <w:szCs w:val="20"/>
        </w:rPr>
        <w:t>?</w:t>
      </w:r>
    </w:p>
    <w:p w:rsidR="00C95FD7" w:rsidRPr="008A0CA0" w:rsidRDefault="00C95FD7" w:rsidP="001D468E">
      <w:pPr>
        <w:spacing w:before="40" w:after="40"/>
        <w:ind w:right="-84"/>
        <w:jc w:val="both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A) Bayrağı     </w:t>
      </w:r>
      <w:r w:rsidRPr="008A0CA0">
        <w:rPr>
          <w:rFonts w:ascii="Cambria" w:hAnsi="Cambria"/>
          <w:bCs/>
          <w:sz w:val="20"/>
          <w:szCs w:val="20"/>
        </w:rPr>
        <w:t xml:space="preserve"> B) Dolaba</w:t>
      </w:r>
      <w:r>
        <w:rPr>
          <w:rFonts w:ascii="Cambria" w:hAnsi="Cambria"/>
          <w:bCs/>
          <w:sz w:val="20"/>
          <w:szCs w:val="20"/>
        </w:rPr>
        <w:t xml:space="preserve">  </w:t>
      </w:r>
      <w:r w:rsidRPr="008A0CA0">
        <w:rPr>
          <w:rFonts w:ascii="Cambria" w:hAnsi="Cambria"/>
          <w:bCs/>
          <w:sz w:val="20"/>
          <w:szCs w:val="20"/>
        </w:rPr>
        <w:tab/>
      </w:r>
      <w:r>
        <w:rPr>
          <w:rFonts w:ascii="Cambria" w:hAnsi="Cambria"/>
          <w:bCs/>
          <w:sz w:val="20"/>
          <w:szCs w:val="20"/>
        </w:rPr>
        <w:t xml:space="preserve">C) Elbiseyi     </w:t>
      </w:r>
      <w:r w:rsidRPr="008A0CA0">
        <w:rPr>
          <w:rFonts w:ascii="Cambria" w:hAnsi="Cambria"/>
          <w:bCs/>
          <w:sz w:val="20"/>
          <w:szCs w:val="20"/>
        </w:rPr>
        <w:t>D) Umudu</w:t>
      </w:r>
    </w:p>
    <w:p w:rsidR="00C95FD7" w:rsidRPr="008A0CA0" w:rsidRDefault="00C95FD7" w:rsidP="008A0CA0">
      <w:pPr>
        <w:spacing w:before="40" w:after="0"/>
        <w:ind w:right="-84"/>
        <w:jc w:val="both"/>
        <w:rPr>
          <w:rFonts w:ascii="Cambria" w:hAnsi="Cambria"/>
          <w:bCs/>
          <w:sz w:val="20"/>
          <w:szCs w:val="20"/>
        </w:rPr>
      </w:pPr>
    </w:p>
    <w:p w:rsidR="00C95FD7" w:rsidRPr="008A0CA0" w:rsidRDefault="00C95FD7" w:rsidP="008A0CA0">
      <w:pPr>
        <w:spacing w:after="0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b/>
          <w:sz w:val="20"/>
          <w:szCs w:val="20"/>
        </w:rPr>
        <w:t xml:space="preserve">25.Aşağıdakilerden hangisinde üç nokta </w:t>
      </w:r>
      <w:r w:rsidRPr="008A0CA0">
        <w:rPr>
          <w:rFonts w:ascii="Cambria" w:hAnsi="Cambria"/>
          <w:b/>
          <w:sz w:val="20"/>
          <w:szCs w:val="20"/>
          <w:u w:val="single"/>
        </w:rPr>
        <w:t>yanlış kullanılmıştır</w:t>
      </w:r>
      <w:r w:rsidRPr="008A0CA0">
        <w:rPr>
          <w:rFonts w:ascii="Cambria" w:hAnsi="Cambria"/>
          <w:b/>
          <w:sz w:val="20"/>
          <w:szCs w:val="20"/>
        </w:rPr>
        <w:t>?</w:t>
      </w:r>
    </w:p>
    <w:p w:rsidR="00C95FD7" w:rsidRPr="008A0CA0" w:rsidRDefault="00C95FD7" w:rsidP="008A0CA0">
      <w:pPr>
        <w:spacing w:after="0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A.   Öyle güzel gözlerin var ki…</w:t>
      </w:r>
    </w:p>
    <w:p w:rsidR="00C95FD7" w:rsidRPr="008A0CA0" w:rsidRDefault="00C95FD7" w:rsidP="008A0CA0">
      <w:pPr>
        <w:spacing w:after="0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 xml:space="preserve">B.   </w:t>
      </w:r>
      <w:r>
        <w:rPr>
          <w:rFonts w:ascii="Cambria" w:hAnsi="Cambria"/>
          <w:sz w:val="20"/>
          <w:szCs w:val="20"/>
        </w:rPr>
        <w:t>Bir tarafta deniz, bir tarafta yemyeşil bir orman</w:t>
      </w:r>
      <w:r w:rsidRPr="008A0CA0">
        <w:rPr>
          <w:rFonts w:ascii="Cambria" w:hAnsi="Cambria"/>
          <w:sz w:val="20"/>
          <w:szCs w:val="20"/>
        </w:rPr>
        <w:t>…</w:t>
      </w:r>
    </w:p>
    <w:p w:rsidR="00C95FD7" w:rsidRPr="008A0CA0" w:rsidRDefault="00C95FD7" w:rsidP="008A0CA0">
      <w:pPr>
        <w:spacing w:after="0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C.   _Niçin gelmedin?</w:t>
      </w:r>
    </w:p>
    <w:p w:rsidR="00C95FD7" w:rsidRPr="008A0CA0" w:rsidRDefault="00C95FD7" w:rsidP="008A0CA0">
      <w:pPr>
        <w:spacing w:after="0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 xml:space="preserve">      _...</w:t>
      </w:r>
    </w:p>
    <w:p w:rsidR="00C95FD7" w:rsidRPr="008A0CA0" w:rsidRDefault="00C95FD7" w:rsidP="008A0CA0">
      <w:pPr>
        <w:spacing w:after="0"/>
        <w:rPr>
          <w:rFonts w:ascii="Cambria" w:hAnsi="Cambria"/>
          <w:sz w:val="20"/>
          <w:szCs w:val="20"/>
        </w:rPr>
      </w:pPr>
      <w:r w:rsidRPr="008A0CA0">
        <w:rPr>
          <w:rFonts w:ascii="Cambria" w:hAnsi="Cambria"/>
          <w:sz w:val="20"/>
          <w:szCs w:val="20"/>
        </w:rPr>
        <w:t>D.  Babam yarın dönecekmiş tatilden.</w:t>
      </w:r>
      <w:r>
        <w:rPr>
          <w:rFonts w:ascii="Cambria" w:hAnsi="Cambria"/>
          <w:sz w:val="20"/>
          <w:szCs w:val="20"/>
        </w:rPr>
        <w:t>..</w:t>
      </w:r>
    </w:p>
    <w:p w:rsidR="00C95FD7" w:rsidRDefault="00C95FD7" w:rsidP="008A0CA0">
      <w:pPr>
        <w:spacing w:before="40" w:after="0"/>
        <w:ind w:right="-84"/>
        <w:jc w:val="both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 </w:t>
      </w:r>
    </w:p>
    <w:p w:rsidR="00C95FD7" w:rsidRPr="00C07E39" w:rsidRDefault="00C95FD7" w:rsidP="008A0CA0">
      <w:pPr>
        <w:spacing w:before="40" w:after="0"/>
        <w:ind w:right="-84"/>
        <w:jc w:val="both"/>
        <w:rPr>
          <w:rFonts w:ascii="Cambria" w:hAnsi="Cambria"/>
          <w:b/>
          <w:bCs/>
          <w:sz w:val="20"/>
          <w:szCs w:val="20"/>
        </w:rPr>
      </w:pPr>
      <w:r w:rsidRPr="00C07E39"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BAŞARILAR DİLERİM.</w:t>
      </w:r>
    </w:p>
    <w:p w:rsidR="00C95FD7" w:rsidRPr="00C07E39" w:rsidRDefault="00C95FD7" w:rsidP="008A0CA0">
      <w:pPr>
        <w:spacing w:before="40" w:after="0"/>
        <w:ind w:right="-84"/>
        <w:jc w:val="both"/>
        <w:rPr>
          <w:rFonts w:ascii="Cambria" w:hAnsi="Cambria"/>
          <w:b/>
          <w:bCs/>
          <w:sz w:val="20"/>
          <w:szCs w:val="20"/>
        </w:rPr>
      </w:pPr>
      <w:r w:rsidRPr="00C07E39"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</w:t>
      </w:r>
      <w:r>
        <w:rPr>
          <w:rFonts w:ascii="Cambria" w:hAnsi="Cambria"/>
          <w:b/>
          <w:bCs/>
          <w:sz w:val="20"/>
          <w:szCs w:val="20"/>
        </w:rPr>
        <w:t>.......................................</w:t>
      </w:r>
    </w:p>
    <w:p w:rsidR="00C95FD7" w:rsidRPr="00C07E39" w:rsidRDefault="00C95FD7" w:rsidP="008A0CA0">
      <w:pPr>
        <w:spacing w:before="40" w:after="0"/>
        <w:ind w:right="-84"/>
        <w:jc w:val="both"/>
        <w:rPr>
          <w:rFonts w:ascii="Cambria" w:hAnsi="Cambria"/>
          <w:b/>
          <w:bCs/>
          <w:sz w:val="20"/>
          <w:szCs w:val="20"/>
        </w:rPr>
      </w:pPr>
      <w:r w:rsidRPr="00C07E39"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Türkçe Öğretmeni</w:t>
      </w:r>
    </w:p>
    <w:p w:rsidR="00C95FD7" w:rsidRPr="001D468E" w:rsidRDefault="00C95FD7" w:rsidP="008A0CA0">
      <w:pPr>
        <w:spacing w:before="40" w:after="0"/>
        <w:ind w:right="-84"/>
        <w:jc w:val="both"/>
        <w:rPr>
          <w:rFonts w:ascii="Cambria" w:hAnsi="Cambria"/>
          <w:bCs/>
          <w:sz w:val="20"/>
          <w:szCs w:val="20"/>
        </w:rPr>
      </w:pPr>
    </w:p>
    <w:p w:rsidR="00C95FD7" w:rsidRPr="00566BD4" w:rsidRDefault="00C95FD7" w:rsidP="008A0CA0">
      <w:pPr>
        <w:spacing w:after="0"/>
        <w:rPr>
          <w:rFonts w:ascii="Times New Roman" w:hAnsi="Times New Roman"/>
          <w:sz w:val="24"/>
          <w:szCs w:val="24"/>
        </w:rPr>
      </w:pPr>
    </w:p>
    <w:p w:rsidR="00C95FD7" w:rsidRPr="00B33533" w:rsidRDefault="00C95FD7" w:rsidP="008A0CA0">
      <w:pPr>
        <w:pStyle w:val="NoSpacing"/>
      </w:pPr>
    </w:p>
    <w:p w:rsidR="00C95FD7" w:rsidRDefault="00C95FD7" w:rsidP="008A0CA0"/>
    <w:p w:rsidR="00C95FD7" w:rsidRPr="00E45331" w:rsidRDefault="00C95FD7" w:rsidP="008A0CA0"/>
    <w:p w:rsidR="00C95FD7" w:rsidRPr="001B073D" w:rsidRDefault="00C95FD7" w:rsidP="00E21B92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</w:p>
    <w:sectPr w:rsidR="00C95FD7" w:rsidRPr="001B073D" w:rsidSect="00E21B92">
      <w:pgSz w:w="11906" w:h="16838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B92"/>
    <w:rsid w:val="00063A7A"/>
    <w:rsid w:val="000C17B0"/>
    <w:rsid w:val="00152570"/>
    <w:rsid w:val="00173F7D"/>
    <w:rsid w:val="001B073D"/>
    <w:rsid w:val="001B10FB"/>
    <w:rsid w:val="001D468E"/>
    <w:rsid w:val="00231596"/>
    <w:rsid w:val="002F2C09"/>
    <w:rsid w:val="00473119"/>
    <w:rsid w:val="004A6F1A"/>
    <w:rsid w:val="004E06E4"/>
    <w:rsid w:val="00562564"/>
    <w:rsid w:val="00566BD4"/>
    <w:rsid w:val="00623522"/>
    <w:rsid w:val="006945AA"/>
    <w:rsid w:val="00744789"/>
    <w:rsid w:val="00754584"/>
    <w:rsid w:val="007D4180"/>
    <w:rsid w:val="007F7230"/>
    <w:rsid w:val="008A0CA0"/>
    <w:rsid w:val="008F6760"/>
    <w:rsid w:val="00945435"/>
    <w:rsid w:val="009C2DF5"/>
    <w:rsid w:val="00AD4D22"/>
    <w:rsid w:val="00B33533"/>
    <w:rsid w:val="00C07E39"/>
    <w:rsid w:val="00C54D0D"/>
    <w:rsid w:val="00C95FD7"/>
    <w:rsid w:val="00CC0682"/>
    <w:rsid w:val="00CE64A2"/>
    <w:rsid w:val="00D87539"/>
    <w:rsid w:val="00D972B2"/>
    <w:rsid w:val="00E21B92"/>
    <w:rsid w:val="00E26176"/>
    <w:rsid w:val="00E45331"/>
    <w:rsid w:val="00F5071B"/>
    <w:rsid w:val="00F83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18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73D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A0CA0"/>
    <w:rPr>
      <w:lang w:eastAsia="en-US"/>
    </w:rPr>
  </w:style>
  <w:style w:type="paragraph" w:styleId="NormalWeb">
    <w:name w:val="Normal (Web)"/>
    <w:basedOn w:val="Normal"/>
    <w:uiPriority w:val="99"/>
    <w:rsid w:val="008A0C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8A0CA0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62352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979</Words>
  <Characters>5586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edanur</cp:lastModifiedBy>
  <cp:revision>3</cp:revision>
  <dcterms:created xsi:type="dcterms:W3CDTF">2015-01-12T18:49:00Z</dcterms:created>
  <dcterms:modified xsi:type="dcterms:W3CDTF">2015-01-13T09:42:00Z</dcterms:modified>
  <cp:category>www.sorubak.com</cp:category>
</cp:coreProperties>
</file>