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6A3" w:rsidRPr="004C5C2D" w:rsidRDefault="005F26A3" w:rsidP="004C5C2D">
      <w:pPr>
        <w:spacing w:after="0"/>
        <w:jc w:val="center"/>
        <w:rPr>
          <w:b/>
        </w:rPr>
      </w:pPr>
      <w:r w:rsidRPr="004C5C2D">
        <w:rPr>
          <w:b/>
        </w:rPr>
        <w:t>2013-2014 EĞİTİM-ÖĞRETİM YILI</w:t>
      </w:r>
    </w:p>
    <w:p w:rsidR="005F26A3" w:rsidRDefault="005F26A3" w:rsidP="004C5C2D">
      <w:pPr>
        <w:spacing w:after="0"/>
        <w:jc w:val="center"/>
        <w:rPr>
          <w:b/>
        </w:rPr>
      </w:pPr>
      <w:r w:rsidRPr="004C5C2D">
        <w:rPr>
          <w:b/>
        </w:rPr>
        <w:t>6. SINIFLAR TÜRKÇE DERSİ I. DÖNEM I. YAZILI</w:t>
      </w:r>
    </w:p>
    <w:p w:rsidR="005F26A3" w:rsidRDefault="005F26A3" w:rsidP="004C5C2D">
      <w:pPr>
        <w:spacing w:after="0"/>
        <w:jc w:val="both"/>
        <w:rPr>
          <w:b/>
        </w:rPr>
      </w:pPr>
      <w:r>
        <w:rPr>
          <w:b/>
        </w:rPr>
        <w:t>Adı, Soyadı:</w:t>
      </w:r>
    </w:p>
    <w:p w:rsidR="005F26A3" w:rsidRDefault="005F26A3" w:rsidP="004C5C2D">
      <w:pPr>
        <w:spacing w:after="0"/>
        <w:jc w:val="both"/>
        <w:rPr>
          <w:b/>
        </w:rPr>
      </w:pPr>
      <w:r>
        <w:rPr>
          <w:b/>
        </w:rPr>
        <w:t>Sınıfı / No:</w:t>
      </w:r>
    </w:p>
    <w:p w:rsidR="005F26A3" w:rsidRDefault="005F26A3" w:rsidP="003F0AF5">
      <w:pPr>
        <w:spacing w:after="0"/>
        <w:jc w:val="center"/>
        <w:rPr>
          <w:b/>
        </w:rPr>
      </w:pPr>
      <w:r>
        <w:tab/>
      </w:r>
      <w:r>
        <w:rPr>
          <w:b/>
        </w:rPr>
        <w:t>GÜZEL BİR İHTİYARLIK</w:t>
      </w:r>
    </w:p>
    <w:p w:rsidR="005F26A3" w:rsidRDefault="005F26A3" w:rsidP="003F0AF5">
      <w:pPr>
        <w:spacing w:after="0"/>
        <w:jc w:val="both"/>
      </w:pPr>
      <w:r>
        <w:t xml:space="preserve">              Bir gün bir arkadaşla kocaman bir uçurtma yaptık, bu gün de gözümün önüne geliyor, güzel şeydi! Havalandı, havalandı göklerde. Babam duymuş: ”Uçurtma uçurtmanın bir zararı, bir günahı yoktur ya, annen istemezdi. Onun için uçurtmayacaksın.” dedi. Sesimi çıkarmadım, büktüm boynumu. </w:t>
      </w:r>
    </w:p>
    <w:p w:rsidR="005F26A3" w:rsidRDefault="005F26A3" w:rsidP="003F0AF5">
      <w:pPr>
        <w:spacing w:after="0"/>
        <w:ind w:firstLine="708"/>
        <w:jc w:val="both"/>
      </w:pPr>
      <w:r>
        <w:t>Bir gün geldi, karışan kalmadı artık; ama ben de uçurtma uçurtmak yaşını geçirmiştim. Şimdi utanmasam karışacağım çocukların arasına.</w:t>
      </w:r>
    </w:p>
    <w:p w:rsidR="005F26A3" w:rsidRDefault="005F26A3" w:rsidP="003F0AF5">
      <w:pPr>
        <w:spacing w:after="0"/>
        <w:jc w:val="both"/>
      </w:pPr>
      <w:r>
        <w:t xml:space="preserve">              Çocukluğum olmadı benim. Çocukluğu olmayanın gençliği de olmaz. İhtiyarlığı da olmuyor öylesinin. Hani güzel bir ihtiyarlık vardır, insan çocukluğunda, gençliğinde yaptıklarını anlatır da, gözlerinin içi parlar. Ben kendimde değil, başkalarında gördüm onu.</w:t>
      </w:r>
      <w:r>
        <w:tab/>
      </w:r>
      <w:r>
        <w:tab/>
      </w:r>
      <w:r>
        <w:tab/>
      </w:r>
      <w:r>
        <w:tab/>
      </w:r>
      <w:r>
        <w:tab/>
      </w:r>
      <w:r>
        <w:tab/>
      </w:r>
      <w:r>
        <w:tab/>
      </w:r>
      <w:r>
        <w:tab/>
      </w:r>
      <w:r w:rsidRPr="0095365D">
        <w:rPr>
          <w:b/>
        </w:rPr>
        <w:t>Nurullah ATAÇ</w:t>
      </w:r>
    </w:p>
    <w:p w:rsidR="005F26A3" w:rsidRPr="003F0AF5" w:rsidRDefault="005F26A3" w:rsidP="003F0AF5">
      <w:pPr>
        <w:rPr>
          <w:b/>
        </w:rPr>
      </w:pPr>
      <w:r w:rsidRPr="003F0AF5">
        <w:rPr>
          <w:b/>
        </w:rPr>
        <w:t>1.Babası, çocuğun uçurtma uçurmasını niçin yasaklıyor?</w:t>
      </w:r>
      <w:r>
        <w:rPr>
          <w:b/>
        </w:rPr>
        <w:t>(5 p)</w:t>
      </w:r>
    </w:p>
    <w:p w:rsidR="005F26A3" w:rsidRDefault="005F26A3" w:rsidP="003F0AF5"/>
    <w:p w:rsidR="005F26A3" w:rsidRDefault="005F26A3" w:rsidP="00F6727C">
      <w:pPr>
        <w:spacing w:after="0"/>
        <w:rPr>
          <w:b/>
        </w:rPr>
      </w:pPr>
      <w:r w:rsidRPr="003F0AF5">
        <w:rPr>
          <w:b/>
        </w:rPr>
        <w:t>2.</w:t>
      </w:r>
      <w:r>
        <w:rPr>
          <w:b/>
        </w:rPr>
        <w:t>Metinde anlatım kimin ağzından yapılmıştır</w:t>
      </w:r>
      <w:r w:rsidRPr="003F0AF5">
        <w:rPr>
          <w:b/>
        </w:rPr>
        <w:t>?</w:t>
      </w:r>
      <w:r>
        <w:rPr>
          <w:b/>
        </w:rPr>
        <w:t xml:space="preserve"> (5 puan)</w:t>
      </w:r>
    </w:p>
    <w:p w:rsidR="005F26A3" w:rsidRDefault="005F26A3" w:rsidP="00F6727C">
      <w:pPr>
        <w:spacing w:after="0"/>
        <w:rPr>
          <w:b/>
        </w:rPr>
      </w:pPr>
    </w:p>
    <w:p w:rsidR="005F26A3" w:rsidRPr="003F0AF5" w:rsidRDefault="005F26A3" w:rsidP="00F6727C">
      <w:pPr>
        <w:spacing w:after="0"/>
        <w:rPr>
          <w:b/>
        </w:rPr>
      </w:pPr>
    </w:p>
    <w:p w:rsidR="005F26A3" w:rsidRPr="003F0AF5" w:rsidRDefault="005F26A3" w:rsidP="003F0AF5">
      <w:pPr>
        <w:rPr>
          <w:b/>
        </w:rPr>
      </w:pPr>
      <w:r>
        <w:rPr>
          <w:b/>
        </w:rPr>
        <w:t>3.Yazara göre “güzel bir ihtiyarlık “ nasıl olur</w:t>
      </w:r>
      <w:r w:rsidRPr="003F0AF5">
        <w:rPr>
          <w:b/>
        </w:rPr>
        <w:t>?</w:t>
      </w:r>
      <w:r>
        <w:rPr>
          <w:b/>
        </w:rPr>
        <w:t xml:space="preserve"> (5 puan)</w:t>
      </w:r>
    </w:p>
    <w:p w:rsidR="005F26A3" w:rsidRDefault="005F26A3" w:rsidP="003F0AF5"/>
    <w:p w:rsidR="005F26A3" w:rsidRPr="003F0AF5" w:rsidRDefault="005F26A3" w:rsidP="003F0AF5">
      <w:pPr>
        <w:rPr>
          <w:b/>
        </w:rPr>
      </w:pPr>
      <w:r w:rsidRPr="003F0AF5">
        <w:rPr>
          <w:b/>
        </w:rPr>
        <w:t>4.Yazının türü nedir?</w:t>
      </w:r>
      <w:r>
        <w:rPr>
          <w:b/>
        </w:rPr>
        <w:t xml:space="preserve"> (5 puan)</w:t>
      </w:r>
    </w:p>
    <w:p w:rsidR="005F26A3" w:rsidRDefault="005F26A3" w:rsidP="00A41298">
      <w:pPr>
        <w:spacing w:after="0"/>
        <w:jc w:val="both"/>
      </w:pPr>
    </w:p>
    <w:p w:rsidR="005F26A3" w:rsidRDefault="005F26A3" w:rsidP="00A41298">
      <w:pPr>
        <w:spacing w:after="0"/>
        <w:jc w:val="both"/>
        <w:rPr>
          <w:b/>
        </w:rPr>
      </w:pPr>
      <w:r w:rsidRPr="00666251">
        <w:rPr>
          <w:b/>
        </w:rPr>
        <w:t xml:space="preserve">5. </w:t>
      </w:r>
    </w:p>
    <w:p w:rsidR="005F26A3" w:rsidRDefault="005F26A3" w:rsidP="00A41298">
      <w:pPr>
        <w:spacing w:after="0"/>
        <w:jc w:val="both"/>
        <w:rPr>
          <w:b/>
        </w:rPr>
      </w:pPr>
      <w:r>
        <w:rPr>
          <w:b/>
        </w:rPr>
        <w:t xml:space="preserve">A) </w:t>
      </w:r>
      <w:r w:rsidRPr="00666251">
        <w:rPr>
          <w:b/>
        </w:rPr>
        <w:t>Aşağıdaki cümlelerde hangi söz sanatlarının kullanıldığını boşluklara yazınız.</w:t>
      </w:r>
      <w:r>
        <w:rPr>
          <w:b/>
        </w:rPr>
        <w:t xml:space="preserve"> (6 puan)</w:t>
      </w:r>
    </w:p>
    <w:p w:rsidR="005F26A3" w:rsidRDefault="005F26A3" w:rsidP="00666251">
      <w:pPr>
        <w:spacing w:after="120"/>
        <w:jc w:val="both"/>
      </w:pPr>
      <w:r w:rsidRPr="00666251">
        <w:t>*O tilki gibidir, karda yürür de izini belli etmez. (………...........)</w:t>
      </w:r>
    </w:p>
    <w:p w:rsidR="005F26A3" w:rsidRDefault="005F26A3" w:rsidP="00666251">
      <w:pPr>
        <w:spacing w:after="120"/>
        <w:jc w:val="both"/>
      </w:pPr>
      <w:r>
        <w:t>* Öğretmen dünya kadar ödev verdi yine. (…………………………)</w:t>
      </w:r>
    </w:p>
    <w:p w:rsidR="005F26A3" w:rsidRPr="00666251" w:rsidRDefault="005F26A3" w:rsidP="00666251">
      <w:pPr>
        <w:spacing w:after="120"/>
        <w:jc w:val="both"/>
      </w:pPr>
      <w:r>
        <w:t>* Rüzgâr sevinçle etrafımızda dolaşıyordu. (…………………………)</w:t>
      </w:r>
    </w:p>
    <w:p w:rsidR="005F26A3" w:rsidRDefault="005F26A3" w:rsidP="004C5C2D">
      <w:pPr>
        <w:spacing w:after="0"/>
        <w:jc w:val="both"/>
        <w:rPr>
          <w:b/>
        </w:rPr>
      </w:pPr>
      <w:r w:rsidRPr="00666251">
        <w:rPr>
          <w:b/>
        </w:rPr>
        <w:t xml:space="preserve"> B) Aşağıdaki cümleden hareketle benzetme unsurlarını ilgili boşluklara yazınız.</w:t>
      </w:r>
      <w:r>
        <w:rPr>
          <w:b/>
        </w:rPr>
        <w:t xml:space="preserve"> (4 puan)</w:t>
      </w:r>
    </w:p>
    <w:p w:rsidR="005F26A3" w:rsidRDefault="005F26A3" w:rsidP="004C5C2D">
      <w:pPr>
        <w:spacing w:after="0"/>
        <w:jc w:val="both"/>
      </w:pPr>
      <w:r w:rsidRPr="00666251">
        <w:t>* Okuduğu kitap tuğla gibi kalındı.</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tblPr>
      <w:tblGrid>
        <w:gridCol w:w="1417"/>
        <w:gridCol w:w="1417"/>
        <w:gridCol w:w="1417"/>
        <w:gridCol w:w="1417"/>
      </w:tblGrid>
      <w:tr w:rsidR="005F26A3" w:rsidRPr="003A1935" w:rsidTr="003A1935">
        <w:trPr>
          <w:trHeight w:val="613"/>
        </w:trPr>
        <w:tc>
          <w:tcPr>
            <w:tcW w:w="1417" w:type="dxa"/>
            <w:tcBorders>
              <w:top w:val="single" w:sz="4" w:space="0" w:color="auto"/>
            </w:tcBorders>
            <w:shd w:val="clear" w:color="auto" w:fill="DDD9C3"/>
            <w:vAlign w:val="center"/>
          </w:tcPr>
          <w:p w:rsidR="005F26A3" w:rsidRPr="003A1935" w:rsidRDefault="005F26A3" w:rsidP="003A1935">
            <w:pPr>
              <w:spacing w:after="0" w:line="240" w:lineRule="auto"/>
              <w:jc w:val="center"/>
            </w:pPr>
            <w:r w:rsidRPr="003A1935">
              <w:t>Benzeyen:</w:t>
            </w:r>
          </w:p>
        </w:tc>
        <w:tc>
          <w:tcPr>
            <w:tcW w:w="1417" w:type="dxa"/>
            <w:tcBorders>
              <w:top w:val="single" w:sz="4" w:space="0" w:color="auto"/>
            </w:tcBorders>
            <w:shd w:val="clear" w:color="auto" w:fill="DDD9C3"/>
          </w:tcPr>
          <w:p w:rsidR="005F26A3" w:rsidRPr="003A1935" w:rsidRDefault="005F26A3" w:rsidP="003A1935">
            <w:pPr>
              <w:spacing w:after="0" w:line="240" w:lineRule="auto"/>
              <w:jc w:val="both"/>
            </w:pPr>
          </w:p>
        </w:tc>
        <w:tc>
          <w:tcPr>
            <w:tcW w:w="1417" w:type="dxa"/>
            <w:tcBorders>
              <w:top w:val="single" w:sz="4" w:space="0" w:color="auto"/>
            </w:tcBorders>
            <w:shd w:val="clear" w:color="auto" w:fill="DDD9C3"/>
            <w:vAlign w:val="center"/>
          </w:tcPr>
          <w:p w:rsidR="005F26A3" w:rsidRPr="003A1935" w:rsidRDefault="005F26A3" w:rsidP="003A1935">
            <w:pPr>
              <w:spacing w:after="0" w:line="240" w:lineRule="auto"/>
              <w:jc w:val="center"/>
            </w:pPr>
            <w:r w:rsidRPr="003A1935">
              <w:t>Benzetilen:</w:t>
            </w:r>
          </w:p>
        </w:tc>
        <w:tc>
          <w:tcPr>
            <w:tcW w:w="1417" w:type="dxa"/>
            <w:tcBorders>
              <w:top w:val="single" w:sz="4" w:space="0" w:color="auto"/>
            </w:tcBorders>
            <w:shd w:val="clear" w:color="auto" w:fill="DDD9C3"/>
          </w:tcPr>
          <w:p w:rsidR="005F26A3" w:rsidRPr="003A1935" w:rsidRDefault="005F26A3" w:rsidP="003A1935">
            <w:pPr>
              <w:spacing w:after="0" w:line="240" w:lineRule="auto"/>
              <w:jc w:val="both"/>
            </w:pPr>
          </w:p>
        </w:tc>
      </w:tr>
      <w:tr w:rsidR="005F26A3" w:rsidRPr="003A1935" w:rsidTr="003A1935">
        <w:trPr>
          <w:trHeight w:val="563"/>
        </w:trPr>
        <w:tc>
          <w:tcPr>
            <w:tcW w:w="1417" w:type="dxa"/>
            <w:tcBorders>
              <w:bottom w:val="single" w:sz="4" w:space="0" w:color="auto"/>
            </w:tcBorders>
            <w:shd w:val="clear" w:color="auto" w:fill="DDD9C3"/>
            <w:vAlign w:val="center"/>
          </w:tcPr>
          <w:p w:rsidR="005F26A3" w:rsidRPr="003A1935" w:rsidRDefault="005F26A3" w:rsidP="003A1935">
            <w:pPr>
              <w:spacing w:after="0" w:line="240" w:lineRule="auto"/>
              <w:jc w:val="center"/>
            </w:pPr>
            <w:r w:rsidRPr="003A1935">
              <w:t>Benzetme edatı:</w:t>
            </w:r>
          </w:p>
        </w:tc>
        <w:tc>
          <w:tcPr>
            <w:tcW w:w="1417" w:type="dxa"/>
            <w:tcBorders>
              <w:bottom w:val="single" w:sz="4" w:space="0" w:color="auto"/>
            </w:tcBorders>
            <w:shd w:val="clear" w:color="auto" w:fill="DDD9C3"/>
          </w:tcPr>
          <w:p w:rsidR="005F26A3" w:rsidRPr="003A1935" w:rsidRDefault="005F26A3" w:rsidP="003A1935">
            <w:pPr>
              <w:spacing w:after="0" w:line="240" w:lineRule="auto"/>
              <w:jc w:val="both"/>
            </w:pPr>
          </w:p>
        </w:tc>
        <w:tc>
          <w:tcPr>
            <w:tcW w:w="1417" w:type="dxa"/>
            <w:tcBorders>
              <w:bottom w:val="single" w:sz="4" w:space="0" w:color="auto"/>
            </w:tcBorders>
            <w:shd w:val="clear" w:color="auto" w:fill="DDD9C3"/>
            <w:vAlign w:val="center"/>
          </w:tcPr>
          <w:p w:rsidR="005F26A3" w:rsidRPr="003A1935" w:rsidRDefault="005F26A3" w:rsidP="003A1935">
            <w:pPr>
              <w:spacing w:after="0" w:line="240" w:lineRule="auto"/>
              <w:jc w:val="center"/>
            </w:pPr>
            <w:r w:rsidRPr="003A1935">
              <w:t>Benzetme yönü:</w:t>
            </w:r>
          </w:p>
        </w:tc>
        <w:tc>
          <w:tcPr>
            <w:tcW w:w="1417" w:type="dxa"/>
            <w:tcBorders>
              <w:bottom w:val="single" w:sz="4" w:space="0" w:color="auto"/>
            </w:tcBorders>
            <w:shd w:val="clear" w:color="auto" w:fill="DDD9C3"/>
          </w:tcPr>
          <w:p w:rsidR="005F26A3" w:rsidRPr="003A1935" w:rsidRDefault="005F26A3" w:rsidP="003A1935">
            <w:pPr>
              <w:spacing w:after="0" w:line="240" w:lineRule="auto"/>
              <w:jc w:val="both"/>
            </w:pPr>
          </w:p>
        </w:tc>
      </w:tr>
    </w:tbl>
    <w:p w:rsidR="005F26A3" w:rsidRDefault="005F26A3" w:rsidP="00F6727C">
      <w:pPr>
        <w:spacing w:after="0" w:line="240" w:lineRule="auto"/>
        <w:jc w:val="both"/>
        <w:rPr>
          <w:b/>
        </w:rPr>
      </w:pPr>
    </w:p>
    <w:p w:rsidR="005F26A3" w:rsidRDefault="005F26A3" w:rsidP="00C52253">
      <w:pPr>
        <w:spacing w:after="120" w:line="240" w:lineRule="auto"/>
        <w:jc w:val="both"/>
        <w:rPr>
          <w:b/>
        </w:rPr>
      </w:pPr>
      <w:r w:rsidRPr="00F6727C">
        <w:rPr>
          <w:b/>
        </w:rPr>
        <w:t>6. “sert” sözcüğünü aşağıda verilen anlamlarda birer cümle içinde kullanınız.</w:t>
      </w:r>
      <w:r>
        <w:rPr>
          <w:b/>
        </w:rPr>
        <w:t xml:space="preserve"> (4 puan)</w:t>
      </w:r>
    </w:p>
    <w:p w:rsidR="005F26A3" w:rsidRPr="00051CA0" w:rsidRDefault="005F26A3" w:rsidP="00F6727C">
      <w:pPr>
        <w:spacing w:after="120" w:line="240" w:lineRule="auto"/>
        <w:jc w:val="both"/>
      </w:pPr>
      <w:r w:rsidRPr="00051CA0">
        <w:t>Gerçek:……………………………………………………………………………</w:t>
      </w:r>
      <w:r>
        <w:t>…….</w:t>
      </w:r>
      <w:r w:rsidRPr="00051CA0">
        <w:t>.</w:t>
      </w:r>
    </w:p>
    <w:p w:rsidR="005F26A3" w:rsidRDefault="005F26A3" w:rsidP="00F6727C">
      <w:pPr>
        <w:spacing w:after="0" w:line="240" w:lineRule="auto"/>
        <w:jc w:val="both"/>
      </w:pPr>
      <w:r w:rsidRPr="00051CA0">
        <w:t>Mecaz:……………………………………………………………………………</w:t>
      </w:r>
      <w:r>
        <w:t>………</w:t>
      </w:r>
    </w:p>
    <w:p w:rsidR="005F26A3" w:rsidRDefault="005F26A3" w:rsidP="00F6727C">
      <w:pPr>
        <w:spacing w:after="0" w:line="240" w:lineRule="auto"/>
        <w:jc w:val="both"/>
      </w:pPr>
    </w:p>
    <w:p w:rsidR="005F26A3" w:rsidRPr="005D1112" w:rsidRDefault="005F26A3" w:rsidP="005D1112">
      <w:r w:rsidRPr="00C52253">
        <w:rPr>
          <w:b/>
        </w:rPr>
        <w:t xml:space="preserve">7. </w:t>
      </w:r>
      <w:r>
        <w:rPr>
          <w:b/>
        </w:rPr>
        <w:t>Aşağıdaki tabloda verilen kelimelerin köklerini ve kök çeşidini örnekteki gibi yazınız.(10</w:t>
      </w:r>
      <w:r w:rsidRPr="00C52253">
        <w:rPr>
          <w:b/>
        </w:rPr>
        <w:t xml:space="preserve"> puan)</w:t>
      </w:r>
    </w:p>
    <w:tbl>
      <w:tblPr>
        <w:tblpPr w:leftFromText="141" w:rightFromText="141" w:vertAnchor="text" w:horzAnchor="margin" w:tblpXSpec="right" w:tblpY="49"/>
        <w:tblW w:w="5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76"/>
        <w:gridCol w:w="1776"/>
        <w:gridCol w:w="1776"/>
      </w:tblGrid>
      <w:tr w:rsidR="005F26A3" w:rsidRPr="003A1935" w:rsidTr="00C52253">
        <w:trPr>
          <w:trHeight w:val="241"/>
        </w:trPr>
        <w:tc>
          <w:tcPr>
            <w:tcW w:w="1776" w:type="dxa"/>
            <w:shd w:val="clear" w:color="auto" w:fill="F2F2F2"/>
          </w:tcPr>
          <w:p w:rsidR="005F26A3" w:rsidRPr="003A1935" w:rsidRDefault="005F26A3" w:rsidP="00C52253">
            <w:pPr>
              <w:spacing w:after="0" w:line="240" w:lineRule="auto"/>
            </w:pPr>
            <w:r w:rsidRPr="003A1935">
              <w:t>SÖZCÜK</w:t>
            </w:r>
          </w:p>
        </w:tc>
        <w:tc>
          <w:tcPr>
            <w:tcW w:w="1776" w:type="dxa"/>
            <w:shd w:val="clear" w:color="auto" w:fill="F2F2F2"/>
          </w:tcPr>
          <w:p w:rsidR="005F26A3" w:rsidRPr="003A1935" w:rsidRDefault="005F26A3" w:rsidP="00C52253">
            <w:pPr>
              <w:spacing w:after="0" w:line="240" w:lineRule="auto"/>
            </w:pPr>
            <w:r w:rsidRPr="003A1935">
              <w:t>KÖK</w:t>
            </w:r>
          </w:p>
        </w:tc>
        <w:tc>
          <w:tcPr>
            <w:tcW w:w="1776" w:type="dxa"/>
            <w:shd w:val="clear" w:color="auto" w:fill="F2F2F2"/>
          </w:tcPr>
          <w:p w:rsidR="005F26A3" w:rsidRPr="003A1935" w:rsidRDefault="005F26A3" w:rsidP="00C52253">
            <w:pPr>
              <w:spacing w:after="0" w:line="240" w:lineRule="auto"/>
            </w:pPr>
            <w:r w:rsidRPr="003A1935">
              <w:t>ÇEŞİDİ</w:t>
            </w:r>
          </w:p>
        </w:tc>
      </w:tr>
      <w:tr w:rsidR="005F26A3" w:rsidRPr="003A1935" w:rsidTr="00C52253">
        <w:trPr>
          <w:trHeight w:val="229"/>
        </w:trPr>
        <w:tc>
          <w:tcPr>
            <w:tcW w:w="1776" w:type="dxa"/>
            <w:shd w:val="clear" w:color="auto" w:fill="E5DFEC"/>
          </w:tcPr>
          <w:p w:rsidR="005F26A3" w:rsidRPr="003A1935" w:rsidRDefault="005F26A3" w:rsidP="00C52253">
            <w:pPr>
              <w:spacing w:after="0" w:line="240" w:lineRule="auto"/>
            </w:pPr>
            <w:r w:rsidRPr="003A1935">
              <w:t>çiçeklik</w:t>
            </w:r>
          </w:p>
        </w:tc>
        <w:tc>
          <w:tcPr>
            <w:tcW w:w="1776" w:type="dxa"/>
            <w:shd w:val="clear" w:color="auto" w:fill="C6D9F1"/>
          </w:tcPr>
          <w:p w:rsidR="005F26A3" w:rsidRPr="003A1935" w:rsidRDefault="005F26A3" w:rsidP="00C52253">
            <w:pPr>
              <w:spacing w:after="0" w:line="240" w:lineRule="auto"/>
              <w:rPr>
                <w:b/>
              </w:rPr>
            </w:pPr>
            <w:r w:rsidRPr="003A1935">
              <w:rPr>
                <w:b/>
              </w:rPr>
              <w:t>çiçek</w:t>
            </w:r>
          </w:p>
        </w:tc>
        <w:tc>
          <w:tcPr>
            <w:tcW w:w="1776" w:type="dxa"/>
            <w:shd w:val="clear" w:color="auto" w:fill="EAF1DD"/>
          </w:tcPr>
          <w:p w:rsidR="005F26A3" w:rsidRPr="003A1935" w:rsidRDefault="005F26A3" w:rsidP="00C52253">
            <w:pPr>
              <w:spacing w:after="0" w:line="240" w:lineRule="auto"/>
              <w:rPr>
                <w:b/>
              </w:rPr>
            </w:pPr>
            <w:r w:rsidRPr="003A1935">
              <w:rPr>
                <w:b/>
              </w:rPr>
              <w:t>İsim kökü</w:t>
            </w:r>
          </w:p>
        </w:tc>
      </w:tr>
      <w:tr w:rsidR="005F26A3" w:rsidRPr="003A1935" w:rsidTr="00C52253">
        <w:trPr>
          <w:trHeight w:val="241"/>
        </w:trPr>
        <w:tc>
          <w:tcPr>
            <w:tcW w:w="1776" w:type="dxa"/>
            <w:shd w:val="clear" w:color="auto" w:fill="E5DFEC"/>
          </w:tcPr>
          <w:p w:rsidR="005F26A3" w:rsidRPr="003A1935" w:rsidRDefault="005F26A3" w:rsidP="00C52253">
            <w:pPr>
              <w:spacing w:after="0" w:line="240" w:lineRule="auto"/>
            </w:pPr>
            <w:r w:rsidRPr="003A1935">
              <w:t>akıllı</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29"/>
        </w:trPr>
        <w:tc>
          <w:tcPr>
            <w:tcW w:w="1776" w:type="dxa"/>
            <w:shd w:val="clear" w:color="auto" w:fill="E5DFEC"/>
          </w:tcPr>
          <w:p w:rsidR="005F26A3" w:rsidRPr="003A1935" w:rsidRDefault="005F26A3" w:rsidP="00C52253">
            <w:pPr>
              <w:spacing w:after="0" w:line="240" w:lineRule="auto"/>
            </w:pPr>
            <w:r w:rsidRPr="003A1935">
              <w:t>korkak</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41"/>
        </w:trPr>
        <w:tc>
          <w:tcPr>
            <w:tcW w:w="1776" w:type="dxa"/>
            <w:shd w:val="clear" w:color="auto" w:fill="E5DFEC"/>
          </w:tcPr>
          <w:p w:rsidR="005F26A3" w:rsidRPr="003A1935" w:rsidRDefault="005F26A3" w:rsidP="00C52253">
            <w:pPr>
              <w:spacing w:after="0" w:line="240" w:lineRule="auto"/>
            </w:pPr>
            <w:r w:rsidRPr="003A1935">
              <w:t>simitçi</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29"/>
        </w:trPr>
        <w:tc>
          <w:tcPr>
            <w:tcW w:w="1776" w:type="dxa"/>
            <w:shd w:val="clear" w:color="auto" w:fill="E5DFEC"/>
          </w:tcPr>
          <w:p w:rsidR="005F26A3" w:rsidRPr="003A1935" w:rsidRDefault="005F26A3" w:rsidP="00C52253">
            <w:pPr>
              <w:spacing w:after="0" w:line="240" w:lineRule="auto"/>
            </w:pPr>
            <w:r w:rsidRPr="003A1935">
              <w:t>Sevgi</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41"/>
        </w:trPr>
        <w:tc>
          <w:tcPr>
            <w:tcW w:w="1776" w:type="dxa"/>
            <w:shd w:val="clear" w:color="auto" w:fill="E5DFEC"/>
          </w:tcPr>
          <w:p w:rsidR="005F26A3" w:rsidRPr="003A1935" w:rsidRDefault="005F26A3" w:rsidP="00C52253">
            <w:pPr>
              <w:spacing w:after="0" w:line="240" w:lineRule="auto"/>
            </w:pPr>
            <w:r w:rsidRPr="003A1935">
              <w:t>göçmen</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bl>
    <w:p w:rsidR="005F26A3" w:rsidRDefault="005F26A3" w:rsidP="00F6727C">
      <w:pPr>
        <w:spacing w:after="0" w:line="240" w:lineRule="auto"/>
        <w:jc w:val="both"/>
      </w:pPr>
    </w:p>
    <w:p w:rsidR="005F26A3" w:rsidRDefault="005F26A3" w:rsidP="00F6727C">
      <w:pPr>
        <w:spacing w:after="0" w:line="240" w:lineRule="auto"/>
        <w:jc w:val="both"/>
      </w:pPr>
    </w:p>
    <w:p w:rsidR="005F26A3" w:rsidRDefault="005F26A3" w:rsidP="00B50FD3">
      <w:pPr>
        <w:spacing w:after="120" w:line="240" w:lineRule="auto"/>
        <w:jc w:val="both"/>
        <w:rPr>
          <w:b/>
        </w:rPr>
      </w:pPr>
      <w:r w:rsidRPr="00B50FD3">
        <w:rPr>
          <w:b/>
        </w:rPr>
        <w:t>8. Aşağıdaki cümleleri tahlil ediniz.</w:t>
      </w:r>
      <w:r>
        <w:rPr>
          <w:b/>
        </w:rPr>
        <w:t>(10 puan)</w:t>
      </w:r>
    </w:p>
    <w:p w:rsidR="005F26A3" w:rsidRDefault="005F26A3" w:rsidP="00F6727C">
      <w:pPr>
        <w:spacing w:after="0" w:line="240" w:lineRule="auto"/>
        <w:jc w:val="both"/>
        <w:rPr>
          <w:b/>
        </w:rPr>
      </w:pPr>
      <w:r>
        <w:rPr>
          <w:b/>
        </w:rPr>
        <w:t>* saygısızlar:</w:t>
      </w:r>
    </w:p>
    <w:p w:rsidR="005F26A3" w:rsidRDefault="005F26A3" w:rsidP="00F6727C">
      <w:pPr>
        <w:spacing w:after="0" w:line="240" w:lineRule="auto"/>
        <w:jc w:val="both"/>
        <w:rPr>
          <w:b/>
        </w:rPr>
      </w:pPr>
    </w:p>
    <w:p w:rsidR="005F26A3" w:rsidRDefault="005F26A3" w:rsidP="00F6727C">
      <w:pPr>
        <w:spacing w:after="0" w:line="240" w:lineRule="auto"/>
        <w:jc w:val="both"/>
        <w:rPr>
          <w:b/>
        </w:rPr>
      </w:pPr>
    </w:p>
    <w:p w:rsidR="005F26A3" w:rsidRDefault="005F26A3" w:rsidP="00B02367">
      <w:pPr>
        <w:spacing w:after="0" w:line="240" w:lineRule="auto"/>
        <w:jc w:val="both"/>
        <w:rPr>
          <w:b/>
        </w:rPr>
      </w:pPr>
      <w:r>
        <w:rPr>
          <w:b/>
        </w:rPr>
        <w:t>*balıkçılın:</w:t>
      </w: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r>
        <w:rPr>
          <w:b/>
        </w:rPr>
        <w:t>*Türkçede:</w:t>
      </w: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Pr="009933B9" w:rsidRDefault="005F26A3" w:rsidP="00DE5032">
      <w:pPr>
        <w:tabs>
          <w:tab w:val="left" w:pos="7950"/>
        </w:tabs>
        <w:rPr>
          <w:rFonts w:cs="Calibri"/>
          <w:b/>
          <w:bCs/>
        </w:rPr>
      </w:pPr>
      <w:r w:rsidRPr="009933B9">
        <w:rPr>
          <w:b/>
        </w:rPr>
        <w:t xml:space="preserve">9. </w:t>
      </w:r>
      <w:r w:rsidRPr="009933B9">
        <w:rPr>
          <w:rFonts w:cs="Calibri"/>
          <w:b/>
          <w:bCs/>
        </w:rPr>
        <w:t xml:space="preserve">Aşağıdaki cümleleri kutular içinde verilen uygun deyimlerle tamamlayınız. </w:t>
      </w:r>
      <w:r>
        <w:rPr>
          <w:rFonts w:cs="Calibri"/>
          <w:b/>
          <w:bCs/>
        </w:rPr>
        <w:t xml:space="preserve"> </w:t>
      </w:r>
      <w:r w:rsidRPr="009933B9">
        <w:rPr>
          <w:rFonts w:cs="Calibri"/>
          <w:b/>
          <w:bCs/>
        </w:rPr>
        <w:t>(10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9"/>
        <w:gridCol w:w="1256"/>
        <w:gridCol w:w="1067"/>
        <w:gridCol w:w="1387"/>
        <w:gridCol w:w="1105"/>
      </w:tblGrid>
      <w:tr w:rsidR="005F26A3" w:rsidRPr="003A1935" w:rsidTr="009933B9">
        <w:trPr>
          <w:trHeight w:val="812"/>
        </w:trPr>
        <w:tc>
          <w:tcPr>
            <w:tcW w:w="0" w:type="auto"/>
            <w:vAlign w:val="center"/>
          </w:tcPr>
          <w:p w:rsidR="005F26A3" w:rsidRPr="003A1935" w:rsidRDefault="005F26A3" w:rsidP="009933B9">
            <w:pPr>
              <w:tabs>
                <w:tab w:val="left" w:pos="7950"/>
              </w:tabs>
              <w:jc w:val="center"/>
              <w:rPr>
                <w:rFonts w:cs="Calibri"/>
                <w:bCs/>
              </w:rPr>
            </w:pPr>
            <w:r w:rsidRPr="003A1935">
              <w:rPr>
                <w:rFonts w:cs="Calibri"/>
                <w:bCs/>
              </w:rPr>
              <w:t>kafa yormak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ağzından bal damlamak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aklı almamak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içi parçalanmak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gözü kararmak</w:t>
            </w:r>
          </w:p>
        </w:tc>
      </w:tr>
    </w:tbl>
    <w:p w:rsidR="005F26A3" w:rsidRPr="00CD2C81" w:rsidRDefault="005F26A3" w:rsidP="00DE5032">
      <w:pPr>
        <w:tabs>
          <w:tab w:val="left" w:pos="7950"/>
        </w:tabs>
        <w:spacing w:after="120" w:line="240" w:lineRule="auto"/>
        <w:rPr>
          <w:rFonts w:cs="Calibri"/>
          <w:sz w:val="6"/>
          <w:szCs w:val="6"/>
        </w:rPr>
      </w:pPr>
    </w:p>
    <w:p w:rsidR="005F26A3" w:rsidRPr="00DE5032" w:rsidRDefault="005F26A3" w:rsidP="00DE5032">
      <w:pPr>
        <w:tabs>
          <w:tab w:val="left" w:pos="7950"/>
        </w:tabs>
        <w:spacing w:after="120" w:line="240" w:lineRule="auto"/>
        <w:rPr>
          <w:rFonts w:cs="Calibri"/>
        </w:rPr>
      </w:pPr>
      <w:r w:rsidRPr="00DE5032">
        <w:rPr>
          <w:rFonts w:cs="Calibri"/>
        </w:rPr>
        <w:t>Nasıl böyle bir hata yaptı hâlâ  ........................................</w:t>
      </w:r>
      <w:r>
        <w:rPr>
          <w:rFonts w:cs="Calibri"/>
        </w:rPr>
        <w:t>...</w:t>
      </w:r>
      <w:r w:rsidRPr="00DE5032">
        <w:rPr>
          <w:rFonts w:cs="Calibri"/>
        </w:rPr>
        <w:t>.</w:t>
      </w:r>
    </w:p>
    <w:p w:rsidR="005F26A3" w:rsidRPr="00DE5032" w:rsidRDefault="005F26A3" w:rsidP="00DE5032">
      <w:pPr>
        <w:tabs>
          <w:tab w:val="left" w:pos="7950"/>
        </w:tabs>
        <w:spacing w:after="120" w:line="240" w:lineRule="auto"/>
        <w:rPr>
          <w:rFonts w:cs="Calibri"/>
        </w:rPr>
      </w:pPr>
      <w:r w:rsidRPr="00DE5032">
        <w:rPr>
          <w:rFonts w:cs="Calibri"/>
        </w:rPr>
        <w:t>O kadar güzel konuşuyordu ki sanki.....................................</w:t>
      </w:r>
    </w:p>
    <w:p w:rsidR="005F26A3" w:rsidRPr="00DE5032" w:rsidRDefault="005F26A3" w:rsidP="00DE5032">
      <w:pPr>
        <w:tabs>
          <w:tab w:val="left" w:pos="7950"/>
        </w:tabs>
        <w:spacing w:after="120" w:line="240" w:lineRule="auto"/>
        <w:rPr>
          <w:rFonts w:cs="Calibri"/>
        </w:rPr>
      </w:pPr>
      <w:r w:rsidRPr="00DE5032">
        <w:rPr>
          <w:rFonts w:cs="Calibri"/>
        </w:rPr>
        <w:t>Onun bu acınacak halini görünce ….....................................</w:t>
      </w:r>
    </w:p>
    <w:p w:rsidR="005F26A3" w:rsidRPr="00DE5032" w:rsidRDefault="005F26A3" w:rsidP="00DE5032">
      <w:pPr>
        <w:tabs>
          <w:tab w:val="left" w:pos="7950"/>
        </w:tabs>
        <w:spacing w:after="120" w:line="240" w:lineRule="auto"/>
        <w:rPr>
          <w:rFonts w:cs="Calibri"/>
        </w:rPr>
      </w:pPr>
      <w:r w:rsidRPr="00DE5032">
        <w:rPr>
          <w:rFonts w:cs="Calibri"/>
        </w:rPr>
        <w:t>Bu problem üzerinde çok…..................................................</w:t>
      </w:r>
    </w:p>
    <w:p w:rsidR="005F26A3" w:rsidRDefault="005F26A3" w:rsidP="00DE5032">
      <w:pPr>
        <w:tabs>
          <w:tab w:val="left" w:pos="7950"/>
        </w:tabs>
        <w:spacing w:after="120" w:line="240" w:lineRule="auto"/>
        <w:rPr>
          <w:rFonts w:cs="Calibri"/>
        </w:rPr>
      </w:pPr>
      <w:r w:rsidRPr="00DE5032">
        <w:rPr>
          <w:rFonts w:cs="Calibri"/>
        </w:rPr>
        <w:t>Kadına öyle vurduğunu görünce bir anda</w:t>
      </w:r>
      <w:r>
        <w:rPr>
          <w:rFonts w:cs="Calibri"/>
        </w:rPr>
        <w:t xml:space="preserve">  ……………</w:t>
      </w:r>
      <w:r w:rsidRPr="00DE5032">
        <w:rPr>
          <w:rFonts w:cs="Calibri"/>
        </w:rPr>
        <w:t>……</w:t>
      </w:r>
      <w:r>
        <w:rPr>
          <w:rFonts w:cs="Calibri"/>
        </w:rPr>
        <w:t>………</w:t>
      </w:r>
    </w:p>
    <w:p w:rsidR="005F26A3" w:rsidRPr="00DE5032" w:rsidRDefault="005F26A3" w:rsidP="00DE5032">
      <w:pPr>
        <w:tabs>
          <w:tab w:val="left" w:pos="7950"/>
        </w:tabs>
        <w:spacing w:after="120" w:line="240" w:lineRule="auto"/>
        <w:rPr>
          <w:rFonts w:cs="Calibri"/>
        </w:rPr>
      </w:pPr>
      <w:r>
        <w:rPr>
          <w:rFonts w:cs="Calibri"/>
        </w:rPr>
        <w:t>……………………………………………………………….</w:t>
      </w:r>
      <w:r w:rsidRPr="00DE5032">
        <w:rPr>
          <w:rFonts w:cs="Calibri"/>
        </w:rPr>
        <w:t>adama saldırdım.</w:t>
      </w:r>
    </w:p>
    <w:p w:rsidR="005F26A3" w:rsidRDefault="005F26A3" w:rsidP="00B02367">
      <w:pPr>
        <w:spacing w:after="0" w:line="240" w:lineRule="auto"/>
        <w:jc w:val="both"/>
        <w:rPr>
          <w:b/>
        </w:rPr>
      </w:pPr>
    </w:p>
    <w:p w:rsidR="005F26A3" w:rsidRPr="00CC48CF" w:rsidRDefault="005F26A3" w:rsidP="00CC48CF">
      <w:pPr>
        <w:spacing w:after="0"/>
        <w:jc w:val="both"/>
        <w:rPr>
          <w:bCs/>
          <w:sz w:val="8"/>
          <w:szCs w:val="6"/>
        </w:rPr>
      </w:pPr>
      <w:r w:rsidRPr="00CC48CF">
        <w:rPr>
          <w:bCs/>
          <w:szCs w:val="20"/>
        </w:rPr>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5F26A3" w:rsidRPr="00CC48CF" w:rsidRDefault="005F26A3" w:rsidP="00CC48CF">
      <w:pPr>
        <w:autoSpaceDE w:val="0"/>
        <w:autoSpaceDN w:val="0"/>
        <w:adjustRightInd w:val="0"/>
        <w:rPr>
          <w:b/>
          <w:bCs/>
          <w:szCs w:val="20"/>
        </w:rPr>
      </w:pPr>
      <w:r>
        <w:rPr>
          <w:b/>
        </w:rPr>
        <w:t xml:space="preserve">10. </w:t>
      </w:r>
      <w:r w:rsidRPr="00CC48CF">
        <w:rPr>
          <w:b/>
          <w:bCs/>
          <w:szCs w:val="20"/>
        </w:rPr>
        <w:t xml:space="preserve">Yukarıdaki metinde </w:t>
      </w:r>
      <w:r>
        <w:rPr>
          <w:b/>
          <w:bCs/>
          <w:szCs w:val="20"/>
        </w:rPr>
        <w:t>hangi öge yoktur</w:t>
      </w:r>
      <w:r w:rsidRPr="00CC48CF">
        <w:rPr>
          <w:b/>
          <w:bCs/>
          <w:szCs w:val="20"/>
        </w:rPr>
        <w:t>?</w:t>
      </w:r>
      <w:r>
        <w:rPr>
          <w:b/>
          <w:bCs/>
          <w:szCs w:val="20"/>
        </w:rPr>
        <w:t xml:space="preserve"> (4 puan)</w:t>
      </w:r>
    </w:p>
    <w:p w:rsidR="005F26A3" w:rsidRPr="00CC48CF" w:rsidRDefault="005F26A3" w:rsidP="00CC48CF">
      <w:pPr>
        <w:autoSpaceDE w:val="0"/>
        <w:autoSpaceDN w:val="0"/>
        <w:adjustRightInd w:val="0"/>
        <w:rPr>
          <w:szCs w:val="20"/>
        </w:rPr>
      </w:pPr>
      <w:r w:rsidRPr="00CC48CF">
        <w:rPr>
          <w:szCs w:val="20"/>
        </w:rPr>
        <w:t xml:space="preserve">     A) Olay     </w:t>
      </w:r>
      <w:r>
        <w:rPr>
          <w:szCs w:val="20"/>
        </w:rPr>
        <w:t xml:space="preserve">    B) Yer </w:t>
      </w:r>
      <w:r w:rsidRPr="00CC48CF">
        <w:rPr>
          <w:szCs w:val="20"/>
        </w:rPr>
        <w:t xml:space="preserve">     </w:t>
      </w:r>
      <w:r>
        <w:rPr>
          <w:szCs w:val="20"/>
        </w:rPr>
        <w:t xml:space="preserve">     </w:t>
      </w:r>
      <w:r w:rsidRPr="00CC48CF">
        <w:rPr>
          <w:szCs w:val="20"/>
        </w:rPr>
        <w:t xml:space="preserve">C) Zaman </w:t>
      </w:r>
      <w:r>
        <w:rPr>
          <w:szCs w:val="20"/>
        </w:rPr>
        <w:t xml:space="preserve">      </w:t>
      </w:r>
      <w:r w:rsidRPr="00CC48CF">
        <w:rPr>
          <w:szCs w:val="20"/>
        </w:rPr>
        <w:t xml:space="preserve">        D) Şahıs</w:t>
      </w:r>
    </w:p>
    <w:p w:rsidR="005F26A3" w:rsidRDefault="005F26A3" w:rsidP="00C53962">
      <w:pPr>
        <w:spacing w:before="120" w:after="0" w:line="240" w:lineRule="auto"/>
        <w:jc w:val="both"/>
        <w:rPr>
          <w:b/>
          <w:szCs w:val="20"/>
        </w:rPr>
      </w:pPr>
      <w:r>
        <w:rPr>
          <w:b/>
          <w:szCs w:val="20"/>
        </w:rPr>
        <w:t xml:space="preserve">11. </w:t>
      </w:r>
      <w:r w:rsidRPr="008A44CC">
        <w:rPr>
          <w:b/>
          <w:szCs w:val="20"/>
        </w:rPr>
        <w:t>Aşağıdaki cümlelerin hangisinde yazım yanlışı yoktur?</w:t>
      </w:r>
      <w:r>
        <w:rPr>
          <w:b/>
          <w:szCs w:val="20"/>
        </w:rPr>
        <w:t xml:space="preserve"> </w:t>
      </w:r>
    </w:p>
    <w:p w:rsidR="005F26A3" w:rsidRPr="008A44CC" w:rsidRDefault="005F26A3" w:rsidP="00C53962">
      <w:pPr>
        <w:spacing w:after="0" w:line="240" w:lineRule="auto"/>
        <w:jc w:val="both"/>
        <w:rPr>
          <w:b/>
          <w:szCs w:val="20"/>
        </w:rPr>
      </w:pPr>
      <w:r>
        <w:rPr>
          <w:b/>
          <w:szCs w:val="20"/>
        </w:rPr>
        <w:t>(4 puan)</w:t>
      </w:r>
    </w:p>
    <w:p w:rsidR="005F26A3" w:rsidRPr="008A44CC" w:rsidRDefault="005F26A3" w:rsidP="008A44CC">
      <w:pPr>
        <w:spacing w:before="120" w:after="120"/>
        <w:ind w:firstLine="180"/>
        <w:jc w:val="both"/>
        <w:rPr>
          <w:szCs w:val="20"/>
        </w:rPr>
      </w:pPr>
      <w:r w:rsidRPr="008A44CC">
        <w:rPr>
          <w:szCs w:val="20"/>
        </w:rPr>
        <w:t xml:space="preserve">A) Herşeyi kendi bildiği gibi yapar.  </w:t>
      </w:r>
    </w:p>
    <w:p w:rsidR="005F26A3" w:rsidRPr="008A44CC" w:rsidRDefault="005F26A3" w:rsidP="008A44CC">
      <w:pPr>
        <w:spacing w:before="120" w:after="120"/>
        <w:ind w:firstLine="180"/>
        <w:jc w:val="both"/>
        <w:rPr>
          <w:szCs w:val="20"/>
        </w:rPr>
      </w:pPr>
      <w:r w:rsidRPr="008A44CC">
        <w:rPr>
          <w:szCs w:val="20"/>
        </w:rPr>
        <w:t>B) Bir takım sorunlar yüzünden zor günler geçiriyorum.</w:t>
      </w:r>
    </w:p>
    <w:p w:rsidR="005F26A3" w:rsidRPr="008A44CC" w:rsidRDefault="005F26A3" w:rsidP="008A44CC">
      <w:pPr>
        <w:spacing w:before="120" w:after="120"/>
        <w:ind w:firstLine="180"/>
        <w:jc w:val="both"/>
        <w:rPr>
          <w:szCs w:val="20"/>
        </w:rPr>
      </w:pPr>
      <w:r w:rsidRPr="008A44CC">
        <w:rPr>
          <w:szCs w:val="20"/>
        </w:rPr>
        <w:t>C) Bu beldeye birkaç kez gelmiştim.</w:t>
      </w:r>
    </w:p>
    <w:p w:rsidR="005F26A3" w:rsidRPr="008A44CC" w:rsidRDefault="005F26A3" w:rsidP="008A44CC">
      <w:pPr>
        <w:spacing w:before="120" w:after="120"/>
        <w:ind w:firstLine="180"/>
        <w:jc w:val="both"/>
        <w:rPr>
          <w:szCs w:val="20"/>
        </w:rPr>
      </w:pPr>
      <w:r w:rsidRPr="008A44CC">
        <w:rPr>
          <w:szCs w:val="20"/>
        </w:rPr>
        <w:t xml:space="preserve">D) Telefonumun şarzı bitmiş ve telefonum kapanmış. </w:t>
      </w:r>
    </w:p>
    <w:p w:rsidR="005F26A3" w:rsidRDefault="005F26A3" w:rsidP="00B02367">
      <w:pPr>
        <w:spacing w:after="0" w:line="240" w:lineRule="auto"/>
        <w:jc w:val="both"/>
        <w:rPr>
          <w:b/>
        </w:rPr>
      </w:pPr>
      <w:r>
        <w:rPr>
          <w:noProof/>
          <w:lang w:eastAsia="tr-TR"/>
        </w:rPr>
        <w:pict>
          <v:group id="Grup 3" o:spid="_x0000_s1026" style="position:absolute;left:0;text-align:left;margin-left:-5.55pt;margin-top:2.9pt;width:252pt;height:54pt;z-index:251658240" coordsize="32004,685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https://encrypted-tbn3.gstatic.com/images?q=tbn:ANd9GcSAT-ppWC2oJEdB7V5M_Q3LprZxQWCncfSozT3_5XluSTzV8kHk0A" style="position:absolute;width:10287;height:68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VXUfEAAAA2gAAAA8AAABkcnMvZG93bnJldi54bWxEj09rAjEUxO+C3yE8wZtm/YPa1SilsKW9&#10;FLTFenxsnpvVzcuyibr99kYoeBxm5jfMatPaSlyp8aVjBaNhAoI4d7rkQsHPdzZYgPABWWPlmBT8&#10;kYfNuttZYardjbd03YVCRAj7FBWYEOpUSp8bsuiHriaO3tE1FkOUTSF1g7cIt5UcJ8lMWiw5Lhis&#10;6c1Qft5drILJ58nh3Ly/7LOv37K4tNPsMJsq1e+1r0sQgdrwDP+3P7SCMTyuxBsg1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mVXUfEAAAA2gAAAA8AAAAAAAAAAAAAAAAA&#10;nwIAAGRycy9kb3ducmV2LnhtbFBLBQYAAAAABAAEAPcAAACQAwAAAAA=&#10;">
              <v:imagedata r:id="rId5" o:title=""/>
              <v:path arrowok="t"/>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left:11430;width:20574;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WE+8MA&#10;AADaAAAADwAAAGRycy9kb3ducmV2LnhtbESPQWvDMAyF74P9B6NBb4vTQkPJ6pZ1UOh1XdptNxGr&#10;SZpYNrHXZP9+Dgx6EuI9vfdpvR1NJ27U+8aygnmSgiAurW64UlB87J9XIHxA1thZJgW/5GG7eXxY&#10;Y67twO90O4ZKxBD2OSqoQ3C5lL6syaBPrCOO2sX2BkNc+0rqHocYbjq5SNNMGmw4NtTo6K2msj3+&#10;GAV+V1zdCpe7731x+nJt9jk/Rzw1expfX0AEGsPd/H990BEfplemKT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WE+8MAAADaAAAADwAAAAAAAAAAAAAAAACYAgAAZHJzL2Rv&#10;d25yZXYueG1sUEsFBgAAAAAEAAQA9QAAAIgDAAAAAA==&#10;" adj="-2973,16560" filled="f">
              <v:textbox>
                <w:txbxContent>
                  <w:p w:rsidR="005F26A3" w:rsidRPr="003A1935" w:rsidRDefault="005F26A3" w:rsidP="00D740DE">
                    <w:pPr>
                      <w:rPr>
                        <w:rFonts w:cs="Calibri"/>
                        <w:szCs w:val="21"/>
                      </w:rPr>
                    </w:pPr>
                    <w:r w:rsidRPr="003A1935">
                      <w:rPr>
                        <w:rFonts w:cs="Calibri"/>
                        <w:szCs w:val="21"/>
                      </w:rPr>
                      <w:t xml:space="preserve">Sorulan soruyu anlamadığım için bir türlü çözemiyorum. </w:t>
                    </w:r>
                  </w:p>
                </w:txbxContent>
              </v:textbox>
            </v:shape>
          </v:group>
        </w:pict>
      </w:r>
    </w:p>
    <w:p w:rsidR="005F26A3" w:rsidRDefault="005F26A3" w:rsidP="00B02367">
      <w:pPr>
        <w:spacing w:after="0" w:line="240" w:lineRule="auto"/>
        <w:jc w:val="both"/>
        <w:rPr>
          <w:b/>
        </w:rPr>
      </w:pPr>
    </w:p>
    <w:p w:rsidR="005F26A3" w:rsidRPr="00D740DE" w:rsidRDefault="005F26A3" w:rsidP="00B02367">
      <w:pPr>
        <w:spacing w:after="0" w:line="240" w:lineRule="auto"/>
        <w:jc w:val="both"/>
        <w:rPr>
          <w:rFonts w:cs="Calibri"/>
          <w:b/>
        </w:rPr>
      </w:pPr>
    </w:p>
    <w:p w:rsidR="005F26A3" w:rsidRPr="00D740DE" w:rsidRDefault="005F26A3" w:rsidP="00B02367">
      <w:pPr>
        <w:spacing w:after="0" w:line="240" w:lineRule="auto"/>
        <w:jc w:val="both"/>
        <w:rPr>
          <w:rFonts w:cs="Calibri"/>
          <w:b/>
        </w:rPr>
      </w:pPr>
    </w:p>
    <w:p w:rsidR="005F26A3" w:rsidRPr="00D740DE" w:rsidRDefault="005F26A3" w:rsidP="00B02367">
      <w:pPr>
        <w:spacing w:after="0" w:line="240" w:lineRule="auto"/>
        <w:jc w:val="both"/>
        <w:rPr>
          <w:rFonts w:cs="Calibri"/>
          <w:b/>
          <w:sz w:val="24"/>
        </w:rPr>
      </w:pPr>
    </w:p>
    <w:p w:rsidR="005F26A3" w:rsidRPr="00D740DE" w:rsidRDefault="005F26A3" w:rsidP="00D740DE">
      <w:pPr>
        <w:spacing w:after="0"/>
        <w:rPr>
          <w:rFonts w:cs="Calibri"/>
          <w:b/>
          <w:szCs w:val="21"/>
        </w:rPr>
      </w:pPr>
      <w:r w:rsidRPr="00D740DE">
        <w:rPr>
          <w:rFonts w:cs="Calibri"/>
          <w:b/>
          <w:szCs w:val="21"/>
        </w:rPr>
        <w:t>12. Yukarıdaki cümlenin anlam özelliği hangi seçenekte doğru olarak verilmiştir?</w:t>
      </w:r>
      <w:r>
        <w:rPr>
          <w:rFonts w:cs="Calibri"/>
          <w:b/>
          <w:szCs w:val="21"/>
        </w:rPr>
        <w:t>(4 puan)</w:t>
      </w:r>
    </w:p>
    <w:p w:rsidR="005F26A3" w:rsidRPr="00D740DE" w:rsidRDefault="005F26A3" w:rsidP="00D740DE">
      <w:pPr>
        <w:spacing w:after="0"/>
        <w:rPr>
          <w:rFonts w:cs="Calibri"/>
          <w:b/>
          <w:szCs w:val="21"/>
        </w:rPr>
      </w:pPr>
      <w:r w:rsidRPr="00D740DE">
        <w:rPr>
          <w:rFonts w:cs="Calibri"/>
          <w:b/>
          <w:szCs w:val="21"/>
        </w:rPr>
        <w:t xml:space="preserve">A) </w:t>
      </w:r>
      <w:r w:rsidRPr="00D740DE">
        <w:rPr>
          <w:rFonts w:cs="Calibri"/>
          <w:szCs w:val="21"/>
        </w:rPr>
        <w:t>Sebep- Sonuç</w:t>
      </w:r>
      <w:r>
        <w:rPr>
          <w:rFonts w:cs="Calibri"/>
          <w:szCs w:val="21"/>
        </w:rPr>
        <w:t xml:space="preserve"> </w:t>
      </w:r>
      <w:r>
        <w:rPr>
          <w:rFonts w:cs="Calibri"/>
          <w:szCs w:val="21"/>
        </w:rPr>
        <w:tab/>
        <w:t xml:space="preserve"> </w:t>
      </w:r>
      <w:r w:rsidRPr="00D740DE">
        <w:rPr>
          <w:rFonts w:cs="Calibri"/>
          <w:b/>
          <w:szCs w:val="21"/>
        </w:rPr>
        <w:t xml:space="preserve">      B) </w:t>
      </w:r>
      <w:r w:rsidRPr="00D740DE">
        <w:rPr>
          <w:rFonts w:cs="Calibri"/>
          <w:szCs w:val="21"/>
        </w:rPr>
        <w:t>Koşul Cümlesi</w:t>
      </w:r>
    </w:p>
    <w:p w:rsidR="005F26A3" w:rsidRDefault="005F26A3" w:rsidP="00D740DE">
      <w:pPr>
        <w:spacing w:after="0"/>
        <w:rPr>
          <w:rFonts w:cs="Calibri"/>
          <w:szCs w:val="21"/>
        </w:rPr>
      </w:pPr>
      <w:r w:rsidRPr="00D740DE">
        <w:rPr>
          <w:rFonts w:cs="Calibri"/>
          <w:b/>
          <w:szCs w:val="21"/>
        </w:rPr>
        <w:t xml:space="preserve">C) </w:t>
      </w:r>
      <w:r w:rsidRPr="00D740DE">
        <w:rPr>
          <w:rFonts w:cs="Calibri"/>
          <w:szCs w:val="21"/>
        </w:rPr>
        <w:t xml:space="preserve">Amaç </w:t>
      </w:r>
      <w:r>
        <w:rPr>
          <w:rFonts w:cs="Calibri"/>
          <w:szCs w:val="21"/>
        </w:rPr>
        <w:t xml:space="preserve">- </w:t>
      </w:r>
      <w:r w:rsidRPr="00D740DE">
        <w:rPr>
          <w:rFonts w:cs="Calibri"/>
          <w:szCs w:val="21"/>
        </w:rPr>
        <w:t>Cümlesi</w:t>
      </w:r>
      <w:r>
        <w:rPr>
          <w:rFonts w:cs="Calibri"/>
          <w:b/>
          <w:szCs w:val="21"/>
        </w:rPr>
        <w:t xml:space="preserve">                 </w:t>
      </w:r>
      <w:r w:rsidRPr="00D740DE">
        <w:rPr>
          <w:rFonts w:cs="Calibri"/>
          <w:b/>
          <w:szCs w:val="21"/>
        </w:rPr>
        <w:t xml:space="preserve">D) </w:t>
      </w:r>
      <w:r w:rsidRPr="00D740DE">
        <w:rPr>
          <w:rFonts w:cs="Calibri"/>
          <w:szCs w:val="21"/>
        </w:rPr>
        <w:t>Karşılaştırma C.</w:t>
      </w:r>
      <w:r>
        <w:rPr>
          <w:rFonts w:cs="Calibri"/>
          <w:szCs w:val="21"/>
        </w:rPr>
        <w:tab/>
      </w:r>
    </w:p>
    <w:p w:rsidR="005F26A3" w:rsidRDefault="005F26A3" w:rsidP="00D740DE">
      <w:pPr>
        <w:spacing w:after="0"/>
        <w:rPr>
          <w:rFonts w:cs="Calibri"/>
          <w:szCs w:val="21"/>
        </w:rPr>
      </w:pPr>
      <w:r>
        <w:rPr>
          <w:noProof/>
          <w:lang w:eastAsia="tr-TR"/>
        </w:rPr>
        <w:pict>
          <v:group id="Grup 4" o:spid="_x0000_s1029" style="position:absolute;margin-left:-15.3pt;margin-top:6.1pt;width:279pt;height:90pt;z-index:251659264" coordorigin="520,3689" coordsize="7068,1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">
            <v:shape id="Picture 5" o:spid="_x0000_s1030" type="#_x0000_t75" alt="hakken02_gif" style="position:absolute;left:597;top:4453;width:9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mGm/DAAAA2gAAAA8AAABkcnMvZG93bnJldi54bWxEj0FrAjEUhO9C/0N4BS+i2VpqdTVKEYR6&#10;KrWieHtsnruLm5eQxHX996ZQ6HGYmW+YxaozjWjJh9qygpdRBoK4sLrmUsH+ZzOcgggRWWNjmRTc&#10;KcBq+dRbYK7tjb+p3cVSJAiHHBVUMbpcylBUZDCMrCNO3tl6gzFJX0rt8ZbgppHjLJtIgzWnhQod&#10;rSsqLrurUaDfXwfjA93dsfV2sv2Kp9nenZTqP3cfcxCRuvgf/mt/agVv8Hsl3QC5f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Yab8MAAADaAAAADwAAAAAAAAAAAAAAAACf&#10;AgAAZHJzL2Rvd25yZXYueG1sUEsFBgAAAAAEAAQA9wAAAI8DAAAAAA==&#10;">
              <v:imagedata r:id="rId6" o:title=""/>
            </v:shape>
            <v:shape id="Picture 6" o:spid="_x0000_s1031" type="#_x0000_t75" alt="hakase2[1]_gif" style="position:absolute;left:4167;top:3689;width:5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rkyXFAAAA2gAAAA8AAABkcnMvZG93bnJldi54bWxEj0trwzAQhO+F/AexgVxKIictSXGthJBE&#10;0EMPbR70uljrB7VWxlIS+99XhUKPw8x8w2Sb3jbiRp2vHSuYzxIQxLkzNZcKzic9fQHhA7LBxjEp&#10;GMjDZj16yDA17s6fdDuGUkQI+xQVVCG0qZQ+r8iin7mWOHqF6yyGKLtSmg7vEW4buUiSpbRYc1yo&#10;sKVdRfn38WoVPFPwH4en91WuC30ZhpX+etxrpSbjfvsKIlAf/sN/7TejYAm/V+INkO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g65MlxQAAANoAAAAPAAAAAAAAAAAAAAAA&#10;AJ8CAABkcnMvZG93bnJldi54bWxQSwUGAAAAAAQABAD3AAAAkQMAAAAA&#10;">
              <v:imagedata r:id="rId7" o:title=""/>
            </v:shape>
            <v:shape id="Picture 7" o:spid="_x0000_s1032" type="#_x0000_t75" alt="girl05_gif" style="position:absolute;left:4035;top:4589;width:9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NfTjEAAAA2gAAAA8AAABkcnMvZG93bnJldi54bWxEj0FrwkAUhO9C/8PyCt50o4K2qatoS9GD&#10;F01K6e2RfU3SZt+G3a0m/94VhB6HmfmGWa4704gzOV9bVjAZJyCIC6trLhXk2fvoCYQPyBoby6Sg&#10;Jw/r1cNgiam2Fz7S+RRKESHsU1RQhdCmUvqiIoN+bFvi6H1bZzBE6UqpHV4i3DRymiRzabDmuFBh&#10;S68VFb+nP6Mgc/Q82X7kefk188nbYdrvPn96pYaP3eYFRKAu/Ifv7b1WsIDblXgD5OoK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uNfTjEAAAA2gAAAA8AAAAAAAAAAAAAAAAA&#10;nwIAAGRycy9kb3ducmV2LnhtbFBLBQYAAAAABAAEAPcAAACQAwAAAAA=&#10;">
              <v:imagedata r:id="rId8" o:title=""/>
            </v:shape>
            <v:shape id="Picture 8" o:spid="_x0000_s1033" type="#_x0000_t75" alt="soudan2_gif" style="position:absolute;left:520;top:3733;width:9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0sr9u8AAAA2gAAAA8AAABkcnMvZG93bnJldi54bWxET8uqwjAQ3V/wH8IId3dNLShajSIFxa2P&#10;Dxiasa02k9KMtf69WVxweTjv9XZwjeqpC7VnA9NJAoq48Lbm0sD1sv9bgAqCbLHxTAbeFGC7Gf2s&#10;MbP+xSfqz1KqGMIhQwOVSJtpHYqKHIaJb4kjd/OdQ4mwK7Xt8BXDXaPTJJlrhzXHhgpbyisqHuen&#10;M7B8HA6zncvzSyPPfpGm0+Que2N+x8NuBUpokK/43320BuLWeCXeAL35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tLK/bvAAAANoAAAAPAAAAAAAAAAAAAAAAAJ8CAABkcnMv&#10;ZG93bnJldi54bWxQSwUGAAAAAAQABAD3AAAAiAMAAAAA&#10;">
              <v:imagedata r:id="rId9" o:title=""/>
            </v:shape>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AutoShape 9" o:spid="_x0000_s1034" type="#_x0000_t77" style="position:absolute;left:1240;top:3869;width:2795;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k28MA&#10;AADaAAAADwAAAGRycy9kb3ducmV2LnhtbESPQWvCQBSE74X+h+UVems2eogas4poCz1IwWjvr9ln&#10;EpJ9G7PbmP77riB4HGbmGyZbj6YVA/WutqxgEsUgiAuray4VnI4fb3MQziNrbC2Tgj9ysF49P2WY&#10;anvlAw25L0WAsEtRQeV9l0rpiooMush2xME7296gD7Ivpe7xGuCmldM4TqTBmsNChR1tKyqa/Nco&#10;wHyUl+Z7MvvZy81782WOSWd3Sr2+jJslCE+jf4Tv7U+tYAG3K+EG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k28MAAADaAAAADwAAAAAAAAAAAAAAAACYAgAAZHJzL2Rv&#10;d25yZXYueG1sUEsFBgAAAAAEAAQA9QAAAIgDAAAAAA==&#10;" adj="5360,0" fillcolor="#cfc">
              <v:textbox inset=".5mm,0,.5mm,0">
                <w:txbxContent>
                  <w:p w:rsidR="005F26A3" w:rsidRPr="00064A73" w:rsidRDefault="005F26A3" w:rsidP="003561E9">
                    <w:pPr>
                      <w:pStyle w:val="Footer"/>
                      <w:tabs>
                        <w:tab w:val="clear" w:pos="4536"/>
                        <w:tab w:val="clear" w:pos="9072"/>
                      </w:tabs>
                      <w:jc w:val="both"/>
                      <w:rPr>
                        <w:sz w:val="18"/>
                        <w:szCs w:val="18"/>
                      </w:rPr>
                    </w:pPr>
                    <w:r>
                      <w:rPr>
                        <w:sz w:val="18"/>
                        <w:szCs w:val="18"/>
                      </w:rPr>
                      <w:t xml:space="preserve">Güleriz hep birlikte </w:t>
                    </w:r>
                    <w:r w:rsidRPr="001D351D">
                      <w:rPr>
                        <w:sz w:val="18"/>
                        <w:szCs w:val="18"/>
                        <w:u w:val="single"/>
                      </w:rPr>
                      <w:t>ağlanacak</w:t>
                    </w:r>
                    <w:r>
                      <w:rPr>
                        <w:sz w:val="18"/>
                        <w:szCs w:val="18"/>
                      </w:rPr>
                      <w:t xml:space="preserve"> halimize.</w:t>
                    </w:r>
                  </w:p>
                  <w:p w:rsidR="005F26A3" w:rsidRDefault="005F26A3" w:rsidP="003561E9"/>
                </w:txbxContent>
              </v:textbox>
            </v:shape>
            <v:shape id="AutoShape 10" o:spid="_x0000_s1035" type="#_x0000_t77" style="position:absolute;left:4667;top:3869;width:2921;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9/cUA&#10;AADbAAAADwAAAGRycy9kb3ducmV2LnhtbESPQWvCQBCF70L/wzKFXkQ3eiiSuoYQEYX20KoUvA3Z&#10;aRKanQ27q6b/vnMo9DbDe/PeN+tidL26UYidZwOLeQaKuPa248bA+bSbrUDFhGyx90wGfihCsXmY&#10;rDG3/s4fdDumRkkIxxwNtCkNudaxbslhnPuBWLQvHxwmWUOjbcC7hLteL7PsWTvsWBpaHKhqqf4+&#10;Xp2B9ziGz+mKD5f9vnrdluXblbk25ulxLF9AJRrTv/nv+mAFX+jlFxl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39xQAAANsAAAAPAAAAAAAAAAAAAAAAAJgCAABkcnMv&#10;ZG93bnJldi54bWxQSwUGAAAAAAQABAD1AAAAigMAAAAA&#10;" adj="5360,0,3381" fillcolor="#cfc">
              <v:textbox inset=".5mm,0,.5mm,0">
                <w:txbxContent>
                  <w:p w:rsidR="005F26A3" w:rsidRPr="00064A73" w:rsidRDefault="005F26A3" w:rsidP="003561E9">
                    <w:pPr>
                      <w:pStyle w:val="Footer"/>
                      <w:tabs>
                        <w:tab w:val="clear" w:pos="4536"/>
                        <w:tab w:val="clear" w:pos="9072"/>
                      </w:tabs>
                      <w:jc w:val="both"/>
                      <w:rPr>
                        <w:sz w:val="18"/>
                        <w:szCs w:val="18"/>
                      </w:rPr>
                    </w:pPr>
                    <w:r w:rsidRPr="00064A73">
                      <w:rPr>
                        <w:sz w:val="18"/>
                        <w:szCs w:val="18"/>
                      </w:rPr>
                      <w:t xml:space="preserve">Artık </w:t>
                    </w:r>
                    <w:r>
                      <w:rPr>
                        <w:sz w:val="18"/>
                        <w:szCs w:val="18"/>
                      </w:rPr>
                      <w:t>kış</w:t>
                    </w:r>
                    <w:r w:rsidRPr="00064A73">
                      <w:rPr>
                        <w:sz w:val="18"/>
                        <w:szCs w:val="18"/>
                      </w:rPr>
                      <w:t xml:space="preserve"> </w:t>
                    </w:r>
                    <w:r>
                      <w:rPr>
                        <w:sz w:val="18"/>
                        <w:szCs w:val="18"/>
                      </w:rPr>
                      <w:t>bitmişti</w:t>
                    </w:r>
                    <w:r w:rsidRPr="00064A73">
                      <w:rPr>
                        <w:sz w:val="18"/>
                        <w:szCs w:val="18"/>
                      </w:rPr>
                      <w:t xml:space="preserve">, </w:t>
                    </w:r>
                    <w:r>
                      <w:rPr>
                        <w:sz w:val="18"/>
                        <w:szCs w:val="18"/>
                      </w:rPr>
                      <w:t xml:space="preserve">   </w:t>
                    </w:r>
                    <w:r w:rsidRPr="00064A73">
                      <w:rPr>
                        <w:sz w:val="18"/>
                        <w:szCs w:val="18"/>
                      </w:rPr>
                      <w:t>bahar başlıyordu.</w:t>
                    </w:r>
                  </w:p>
                  <w:p w:rsidR="005F26A3" w:rsidRDefault="005F26A3" w:rsidP="003561E9"/>
                </w:txbxContent>
              </v:textbox>
            </v:shape>
            <v:shape id="AutoShape 11" o:spid="_x0000_s1036" type="#_x0000_t77" style="position:absolute;left:1287;top:4633;width:2748;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eQkMAA&#10;AADbAAAADwAAAGRycy9kb3ducmV2LnhtbERPS4vCMBC+L/gfwgh7W9N6UKlGER+wh2XBVu9jM7al&#10;zaQ2Ubv/fiMI3ubje85i1ZtG3KlzlWUF8SgCQZxbXXGh4Jjtv2YgnEfW2FgmBX/kYLUcfCww0fbB&#10;B7qnvhAhhF2CCkrv20RKl5dk0I1sSxy4i+0M+gC7QuoOHyHcNHIcRRNpsOLQUGJLm5LyOr0ZBZj2&#10;8lqf4un5R6539a/JJq3dKvU57NdzEJ56/xa/3N86zI/h+Us4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eQkMAAAADbAAAADwAAAAAAAAAAAAAAAACYAgAAZHJzL2Rvd25y&#10;ZXYueG1sUEsFBgAAAAAEAAQA9QAAAIUDAAAAAA==&#10;" adj="5360,0" fillcolor="#cfc">
              <v:textbox inset=".5mm,0,.5mm,0">
                <w:txbxContent>
                  <w:p w:rsidR="005F26A3" w:rsidRPr="00A836C9" w:rsidRDefault="005F26A3" w:rsidP="00A836C9">
                    <w:pPr>
                      <w:pStyle w:val="Footer"/>
                      <w:tabs>
                        <w:tab w:val="clear" w:pos="4536"/>
                        <w:tab w:val="clear" w:pos="9072"/>
                      </w:tabs>
                      <w:jc w:val="both"/>
                      <w:rPr>
                        <w:sz w:val="18"/>
                        <w:szCs w:val="18"/>
                      </w:rPr>
                    </w:pPr>
                    <w:r w:rsidRPr="00064A73">
                      <w:rPr>
                        <w:sz w:val="18"/>
                        <w:szCs w:val="18"/>
                        <w:u w:val="single"/>
                      </w:rPr>
                      <w:t xml:space="preserve">Yeni </w:t>
                    </w:r>
                    <w:r w:rsidRPr="00064A73">
                      <w:rPr>
                        <w:sz w:val="18"/>
                        <w:szCs w:val="18"/>
                      </w:rPr>
                      <w:t>biçimler içinde eski kon</w:t>
                    </w:r>
                    <w:r>
                      <w:rPr>
                        <w:sz w:val="18"/>
                        <w:szCs w:val="18"/>
                      </w:rPr>
                      <w:t>uları işliyor.</w:t>
                    </w:r>
                  </w:p>
                </w:txbxContent>
              </v:textbox>
            </v:shape>
            <v:shape id="AutoShape 12" o:spid="_x0000_s1037" type="#_x0000_t77" style="position:absolute;left:4667;top:4589;width:2921;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KGEcEA&#10;AADbAAAADwAAAGRycy9kb3ducmV2LnhtbERPTYvCMBC9C/6HMMJeRNP1sEjXKEURhfWgVRa8Dc3Y&#10;FptJSaJ2/71ZELzN433ObNGZRtzJ+dqygs9xAoK4sLrmUsHpuB5NQfiArLGxTAr+yMNi3u/NMNX2&#10;wQe656EUMYR9igqqENpUSl9UZNCPbUscuYt1BkOErpTa4SOGm0ZOkuRLGqw5NlTY0rKi4prfjIK9&#10;79zvcMrb82az/Fll2e7GXCj1MeiybxCBuvAWv9xbHedP4P+XeI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ihhHBAAAA2wAAAA8AAAAAAAAAAAAAAAAAmAIAAGRycy9kb3du&#10;cmV2LnhtbFBLBQYAAAAABAAEAPUAAACGAwAAAAA=&#10;" adj="5360,0,3381" fillcolor="#cfc">
              <v:textbox inset=".5mm,0,.5mm,0">
                <w:txbxContent>
                  <w:p w:rsidR="005F26A3" w:rsidRPr="00A836C9" w:rsidRDefault="005F26A3" w:rsidP="003561E9">
                    <w:pPr>
                      <w:pStyle w:val="Footer"/>
                      <w:tabs>
                        <w:tab w:val="clear" w:pos="4536"/>
                        <w:tab w:val="clear" w:pos="9072"/>
                      </w:tabs>
                      <w:jc w:val="both"/>
                      <w:rPr>
                        <w:sz w:val="18"/>
                        <w:szCs w:val="18"/>
                      </w:rPr>
                    </w:pPr>
                    <w:r>
                      <w:rPr>
                        <w:sz w:val="18"/>
                        <w:szCs w:val="18"/>
                      </w:rPr>
                      <w:t xml:space="preserve">Yoldan </w:t>
                    </w:r>
                    <w:r w:rsidRPr="00A836C9">
                      <w:rPr>
                        <w:sz w:val="18"/>
                        <w:szCs w:val="18"/>
                      </w:rPr>
                      <w:t xml:space="preserve">geçenler bu </w:t>
                    </w:r>
                    <w:r w:rsidRPr="00A836C9">
                      <w:rPr>
                        <w:sz w:val="18"/>
                        <w:szCs w:val="18"/>
                        <w:u w:val="single"/>
                      </w:rPr>
                      <w:t>duruma</w:t>
                    </w:r>
                    <w:r>
                      <w:rPr>
                        <w:sz w:val="18"/>
                        <w:szCs w:val="18"/>
                      </w:rPr>
                      <w:t xml:space="preserve"> </w:t>
                    </w:r>
                    <w:r w:rsidRPr="00A836C9">
                      <w:rPr>
                        <w:sz w:val="18"/>
                        <w:szCs w:val="18"/>
                      </w:rPr>
                      <w:t>üzülmüştü.</w:t>
                    </w:r>
                  </w:p>
                  <w:p w:rsidR="005F26A3" w:rsidRDefault="005F26A3" w:rsidP="003561E9"/>
                </w:txbxContent>
              </v:textbox>
            </v:shape>
          </v:group>
        </w:pict>
      </w:r>
    </w:p>
    <w:p w:rsidR="005F26A3" w:rsidRDefault="005F26A3" w:rsidP="00D740DE">
      <w:pPr>
        <w:spacing w:after="0"/>
        <w:rPr>
          <w:rFonts w:cs="Calibri"/>
          <w:szCs w:val="21"/>
        </w:rPr>
      </w:pPr>
    </w:p>
    <w:p w:rsidR="005F26A3" w:rsidRDefault="005F26A3" w:rsidP="00D740DE">
      <w:pPr>
        <w:spacing w:after="0"/>
        <w:rPr>
          <w:rFonts w:cs="Calibri"/>
          <w:szCs w:val="21"/>
        </w:rPr>
      </w:pPr>
    </w:p>
    <w:p w:rsidR="005F26A3" w:rsidRDefault="005F26A3" w:rsidP="00D740DE">
      <w:pPr>
        <w:spacing w:after="0"/>
        <w:rPr>
          <w:rFonts w:cs="Calibri"/>
          <w:szCs w:val="21"/>
        </w:rPr>
      </w:pPr>
    </w:p>
    <w:p w:rsidR="005F26A3" w:rsidRDefault="005F26A3" w:rsidP="00D740DE">
      <w:pPr>
        <w:spacing w:after="0"/>
        <w:rPr>
          <w:rFonts w:cs="Calibri"/>
          <w:szCs w:val="21"/>
        </w:rPr>
      </w:pPr>
    </w:p>
    <w:p w:rsidR="005F26A3" w:rsidRPr="00D740DE" w:rsidRDefault="005F26A3" w:rsidP="00D740DE">
      <w:pPr>
        <w:spacing w:after="0"/>
        <w:rPr>
          <w:rFonts w:cs="Calibri"/>
          <w:szCs w:val="21"/>
        </w:rPr>
      </w:pPr>
      <w:r>
        <w:rPr>
          <w:rFonts w:cs="Calibri"/>
          <w:szCs w:val="21"/>
        </w:rPr>
        <w:tab/>
      </w:r>
      <w:r>
        <w:rPr>
          <w:rFonts w:cs="Calibri"/>
          <w:szCs w:val="21"/>
        </w:rPr>
        <w:tab/>
      </w:r>
      <w:r>
        <w:rPr>
          <w:rFonts w:cs="Calibri"/>
          <w:szCs w:val="21"/>
        </w:rPr>
        <w:tab/>
      </w:r>
    </w:p>
    <w:p w:rsidR="005F26A3" w:rsidRDefault="005F26A3" w:rsidP="00B02367">
      <w:pPr>
        <w:spacing w:after="0" w:line="240" w:lineRule="auto"/>
        <w:jc w:val="both"/>
        <w:rPr>
          <w:b/>
        </w:rPr>
      </w:pPr>
      <w:r>
        <w:rPr>
          <w:noProof/>
          <w:lang w:eastAsia="tr-TR"/>
        </w:rPr>
        <w:pict>
          <v:shapetype id="_x0000_t202" coordsize="21600,21600" o:spt="202" path="m,l,21600r21600,l21600,xe">
            <v:stroke joinstyle="miter"/>
            <v:path gradientshapeok="t" o:connecttype="rect"/>
          </v:shapetype>
          <v:shape id="Metin Kutusu 2" o:spid="_x0000_s1038" type="#_x0000_t202" style="position:absolute;left:0;text-align:left;margin-left:-15.3pt;margin-top:3pt;width:285.75pt;height:7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" filled="f" stroked="f">
            <v:textbox>
              <w:txbxContent>
                <w:p w:rsidR="005F26A3" w:rsidRPr="009070C9" w:rsidRDefault="005F26A3" w:rsidP="009070C9">
                  <w:pPr>
                    <w:spacing w:after="0"/>
                    <w:rPr>
                      <w:b/>
                    </w:rPr>
                  </w:pPr>
                  <w:r>
                    <w:rPr>
                      <w:b/>
                    </w:rPr>
                    <w:t>13.</w:t>
                  </w:r>
                  <w:r w:rsidRPr="009070C9">
                    <w:rPr>
                      <w:b/>
                    </w:rPr>
                    <w:t xml:space="preserve"> Hangisine ait cümledeki altı çizili sözcüğün zıt anlamlısı, aynı cümlede kulla</w:t>
                  </w:r>
                  <w:r>
                    <w:rPr>
                      <w:b/>
                    </w:rPr>
                    <w:t xml:space="preserve">nılmamıştır? (4 puan </w:t>
                  </w:r>
                  <w:r w:rsidRPr="009070C9">
                    <w:rPr>
                      <w:b/>
                    </w:rPr>
                    <w:t>)</w:t>
                  </w:r>
                </w:p>
                <w:p w:rsidR="005F26A3" w:rsidRDefault="005F26A3" w:rsidP="009070C9">
                  <w:r w:rsidRPr="005E26C9">
                    <w:rPr>
                      <w:noProof/>
                      <w:lang w:eastAsia="tr-TR"/>
                    </w:rPr>
                    <w:pict>
                      <v:shape id="Resim 14" o:spid="_x0000_i1026" type="#_x0000_t75" style="width:251.25pt;height:36pt;visibility:visible">
                        <v:imagedata r:id="rId10" o:title=""/>
                      </v:shape>
                    </w:pict>
                  </w:r>
                </w:p>
                <w:p w:rsidR="005F26A3" w:rsidRDefault="005F26A3" w:rsidP="009070C9">
                  <w:r>
                    <w:t xml:space="preserve">A)                 B)                   C)           D) </w:t>
                  </w:r>
                </w:p>
                <w:p w:rsidR="005F26A3" w:rsidRDefault="005F26A3"/>
              </w:txbxContent>
            </v:textbox>
          </v:shape>
        </w:pict>
      </w:r>
    </w:p>
    <w:p w:rsidR="005F26A3" w:rsidRDefault="005F26A3" w:rsidP="00016DCB"/>
    <w:p w:rsidR="005F26A3" w:rsidRDefault="005F26A3" w:rsidP="00016DCB"/>
    <w:p w:rsidR="005F26A3" w:rsidRDefault="005F26A3" w:rsidP="00016DCB"/>
    <w:p w:rsidR="005F26A3" w:rsidRDefault="005F26A3" w:rsidP="00016DCB">
      <w:pPr>
        <w:ind w:left="-142"/>
        <w:jc w:val="both"/>
        <w:rPr>
          <w:b/>
        </w:rPr>
      </w:pPr>
      <w:r>
        <w:rPr>
          <w:b/>
        </w:rPr>
        <w:t xml:space="preserve">14.Aşağıda </w:t>
      </w:r>
      <w:bookmarkStart w:id="0" w:name="_GoBack"/>
      <w:bookmarkEnd w:id="0"/>
      <w:r w:rsidRPr="00016DCB">
        <w:rPr>
          <w:b/>
        </w:rPr>
        <w:t xml:space="preserve">giriş bölümü verilen hikâyenin geri kalan kısımlarını, giriş bölümünden hareketle siz </w:t>
      </w:r>
      <w:r>
        <w:rPr>
          <w:b/>
        </w:rPr>
        <w:t>t</w:t>
      </w:r>
      <w:r w:rsidRPr="00016DCB">
        <w:rPr>
          <w:b/>
        </w:rPr>
        <w:t xml:space="preserve">amamlayınız. Başlık koymayı da unutmayınız. (20 puan) </w:t>
      </w:r>
    </w:p>
    <w:p w:rsidR="005F26A3" w:rsidRDefault="005F26A3" w:rsidP="00016DCB">
      <w:pPr>
        <w:ind w:left="-142"/>
        <w:jc w:val="center"/>
        <w:rPr>
          <w:b/>
        </w:rPr>
      </w:pPr>
      <w:r>
        <w:rPr>
          <w:b/>
        </w:rPr>
        <w:t>………………………………..</w:t>
      </w:r>
    </w:p>
    <w:p w:rsidR="005F26A3" w:rsidRPr="00016DCB" w:rsidRDefault="005F26A3" w:rsidP="004110B1">
      <w:pPr>
        <w:ind w:firstLine="708"/>
        <w:jc w:val="both"/>
      </w:pPr>
      <w:r>
        <w:t>Serin bir sonbahar sabahıydı. Panda desenli, pelüş battaniyesine sımsıkı sarılmış, annesinin her zamanki gülen yüzüyle odanın kapısını açmasını bekliyordu.</w:t>
      </w:r>
    </w:p>
    <w:p w:rsidR="005F26A3" w:rsidRDefault="005F26A3" w:rsidP="00B02367">
      <w:pPr>
        <w:spacing w:after="0" w:line="240" w:lineRule="auto"/>
        <w:jc w:val="both"/>
        <w:rPr>
          <w:b/>
        </w:rPr>
      </w:pPr>
    </w:p>
    <w:p w:rsidR="005F26A3" w:rsidRDefault="005F26A3" w:rsidP="00B02367">
      <w:pPr>
        <w:spacing w:after="0" w:line="240" w:lineRule="auto"/>
        <w:jc w:val="both"/>
        <w:rPr>
          <w:b/>
        </w:rPr>
      </w:pPr>
      <w:hyperlink r:id="rId11" w:history="1">
        <w:r w:rsidRPr="00B764B3">
          <w:rPr>
            <w:rStyle w:val="Hyperlink"/>
            <w:b/>
          </w:rPr>
          <w:t>www.sorubak.com</w:t>
        </w:r>
      </w:hyperlink>
      <w:r>
        <w:rPr>
          <w:b/>
        </w:rPr>
        <w:t xml:space="preserve"> </w:t>
      </w: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9070C9">
      <w:pPr>
        <w:spacing w:after="0" w:line="240" w:lineRule="auto"/>
        <w:jc w:val="right"/>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Pr="00B02367" w:rsidRDefault="005F26A3" w:rsidP="00B02367">
      <w:pPr>
        <w:spacing w:after="0" w:line="240" w:lineRule="auto"/>
        <w:jc w:val="both"/>
        <w:rPr>
          <w:b/>
        </w:rPr>
      </w:pPr>
    </w:p>
    <w:sectPr w:rsidR="005F26A3" w:rsidRPr="00B02367" w:rsidSect="00F6727C">
      <w:pgSz w:w="11906" w:h="16838"/>
      <w:pgMar w:top="284" w:right="282" w:bottom="142" w:left="426"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46A31B9B"/>
    <w:multiLevelType w:val="hybridMultilevel"/>
    <w:tmpl w:val="3446B626"/>
    <w:lvl w:ilvl="0" w:tplc="F190E91A">
      <w:start w:val="8"/>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73B6740"/>
    <w:multiLevelType w:val="hybridMultilevel"/>
    <w:tmpl w:val="89725110"/>
    <w:lvl w:ilvl="0" w:tplc="4C62B3CE">
      <w:start w:val="8"/>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E611993"/>
    <w:multiLevelType w:val="hybridMultilevel"/>
    <w:tmpl w:val="A20E61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5C2D"/>
    <w:rsid w:val="00016DCB"/>
    <w:rsid w:val="00051CA0"/>
    <w:rsid w:val="00064A73"/>
    <w:rsid w:val="000D4291"/>
    <w:rsid w:val="0017126D"/>
    <w:rsid w:val="001D351D"/>
    <w:rsid w:val="003561E9"/>
    <w:rsid w:val="003A1935"/>
    <w:rsid w:val="003E6616"/>
    <w:rsid w:val="003F0AF5"/>
    <w:rsid w:val="004110B1"/>
    <w:rsid w:val="00475B7B"/>
    <w:rsid w:val="004C5C2D"/>
    <w:rsid w:val="005A28DE"/>
    <w:rsid w:val="005D1112"/>
    <w:rsid w:val="005E26C9"/>
    <w:rsid w:val="005F26A3"/>
    <w:rsid w:val="00616360"/>
    <w:rsid w:val="00666251"/>
    <w:rsid w:val="006C1FD9"/>
    <w:rsid w:val="007A6687"/>
    <w:rsid w:val="008A44CC"/>
    <w:rsid w:val="009070C9"/>
    <w:rsid w:val="0095365D"/>
    <w:rsid w:val="009933B9"/>
    <w:rsid w:val="00A41298"/>
    <w:rsid w:val="00A836C9"/>
    <w:rsid w:val="00AD45F5"/>
    <w:rsid w:val="00B02367"/>
    <w:rsid w:val="00B50FD3"/>
    <w:rsid w:val="00B764B3"/>
    <w:rsid w:val="00BE0E89"/>
    <w:rsid w:val="00C52253"/>
    <w:rsid w:val="00C53962"/>
    <w:rsid w:val="00CC48CF"/>
    <w:rsid w:val="00CD2C81"/>
    <w:rsid w:val="00D740DE"/>
    <w:rsid w:val="00DE5032"/>
    <w:rsid w:val="00DF2CFE"/>
    <w:rsid w:val="00EF3CDF"/>
    <w:rsid w:val="00F14A8C"/>
    <w:rsid w:val="00F370F6"/>
    <w:rsid w:val="00F6727C"/>
    <w:rsid w:val="00FD7AE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FD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662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52253"/>
    <w:pPr>
      <w:ind w:left="720"/>
      <w:contextualSpacing/>
    </w:pPr>
  </w:style>
  <w:style w:type="paragraph" w:styleId="Footer">
    <w:name w:val="footer"/>
    <w:basedOn w:val="Normal"/>
    <w:link w:val="FooterChar"/>
    <w:uiPriority w:val="99"/>
    <w:rsid w:val="009070C9"/>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FooterChar">
    <w:name w:val="Footer Char"/>
    <w:basedOn w:val="DefaultParagraphFont"/>
    <w:link w:val="Footer"/>
    <w:uiPriority w:val="99"/>
    <w:locked/>
    <w:rsid w:val="009070C9"/>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9070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70C9"/>
    <w:rPr>
      <w:rFonts w:ascii="Tahoma" w:hAnsi="Tahoma" w:cs="Tahoma"/>
      <w:sz w:val="16"/>
      <w:szCs w:val="16"/>
    </w:rPr>
  </w:style>
  <w:style w:type="character" w:styleId="Hyperlink">
    <w:name w:val="Hyperlink"/>
    <w:basedOn w:val="DefaultParagraphFont"/>
    <w:uiPriority w:val="99"/>
    <w:rsid w:val="00F14A8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00714651">
      <w:marLeft w:val="0"/>
      <w:marRight w:val="0"/>
      <w:marTop w:val="0"/>
      <w:marBottom w:val="0"/>
      <w:divBdr>
        <w:top w:val="none" w:sz="0" w:space="0" w:color="auto"/>
        <w:left w:val="none" w:sz="0" w:space="0" w:color="auto"/>
        <w:bottom w:val="none" w:sz="0" w:space="0" w:color="auto"/>
        <w:right w:val="none" w:sz="0" w:space="0" w:color="auto"/>
      </w:divBdr>
    </w:div>
    <w:div w:id="21007146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578</Words>
  <Characters>3298</Characters>
  <Application>Microsoft Office Outlook</Application>
  <DocSecurity>0</DocSecurity>
  <Lines>0</Lines>
  <Paragraphs>0</Paragraphs>
  <ScaleCrop>false</ScaleCrop>
  <Company>Şirket Adı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PERFECT XP SP3</dc:creator>
  <cp:keywords/>
  <dc:description/>
  <cp:lastModifiedBy>edanur</cp:lastModifiedBy>
  <cp:revision>3</cp:revision>
  <dcterms:created xsi:type="dcterms:W3CDTF">2014-10-27T18:51:00Z</dcterms:created>
  <dcterms:modified xsi:type="dcterms:W3CDTF">2014-10-29T14:29:00Z</dcterms:modified>
</cp:coreProperties>
</file>