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C8C" w:rsidRPr="00447013" w:rsidRDefault="00894C8C" w:rsidP="00B241EE">
      <w:pPr>
        <w:pStyle w:val="NoSpacing"/>
        <w:jc w:val="center"/>
        <w:rPr>
          <w:b/>
          <w:sz w:val="28"/>
          <w:szCs w:val="24"/>
        </w:rPr>
      </w:pPr>
      <w:r w:rsidRPr="00447013">
        <w:rPr>
          <w:b/>
          <w:sz w:val="28"/>
          <w:szCs w:val="24"/>
        </w:rPr>
        <w:t>201</w:t>
      </w:r>
      <w:r>
        <w:rPr>
          <w:b/>
          <w:sz w:val="28"/>
          <w:szCs w:val="24"/>
        </w:rPr>
        <w:t>4</w:t>
      </w:r>
      <w:r w:rsidRPr="00447013">
        <w:rPr>
          <w:b/>
          <w:sz w:val="28"/>
          <w:szCs w:val="24"/>
        </w:rPr>
        <w:t>-201</w:t>
      </w:r>
      <w:r>
        <w:rPr>
          <w:b/>
          <w:sz w:val="28"/>
          <w:szCs w:val="24"/>
        </w:rPr>
        <w:t>5</w:t>
      </w:r>
      <w:r w:rsidRPr="00447013">
        <w:rPr>
          <w:b/>
          <w:sz w:val="28"/>
          <w:szCs w:val="24"/>
        </w:rPr>
        <w:t xml:space="preserve"> EĞİTİM ÖĞRETİM YILI </w:t>
      </w:r>
      <w:r>
        <w:rPr>
          <w:b/>
          <w:sz w:val="28"/>
          <w:szCs w:val="24"/>
        </w:rPr>
        <w:t>ÇERÇİLER ŞEHİT RECEP GEÇER YBO</w:t>
      </w:r>
      <w:r w:rsidRPr="00447013">
        <w:rPr>
          <w:b/>
          <w:sz w:val="28"/>
          <w:szCs w:val="24"/>
        </w:rPr>
        <w:t xml:space="preserve"> </w:t>
      </w:r>
    </w:p>
    <w:p w:rsidR="00894C8C" w:rsidRPr="00447013" w:rsidRDefault="00894C8C" w:rsidP="00B241EE">
      <w:pPr>
        <w:jc w:val="center"/>
        <w:rPr>
          <w:b/>
          <w:sz w:val="28"/>
          <w:szCs w:val="24"/>
        </w:rPr>
      </w:pPr>
      <w:r>
        <w:rPr>
          <w:b/>
          <w:sz w:val="28"/>
          <w:szCs w:val="24"/>
        </w:rPr>
        <w:t xml:space="preserve">6. SINIF </w:t>
      </w:r>
      <w:r w:rsidRPr="00447013">
        <w:rPr>
          <w:b/>
          <w:sz w:val="28"/>
          <w:szCs w:val="24"/>
        </w:rPr>
        <w:t xml:space="preserve">TÜRKÇE </w:t>
      </w:r>
      <w:r>
        <w:rPr>
          <w:b/>
          <w:sz w:val="28"/>
          <w:szCs w:val="24"/>
        </w:rPr>
        <w:t xml:space="preserve">DERSİ </w:t>
      </w:r>
      <w:r w:rsidRPr="00447013">
        <w:rPr>
          <w:b/>
          <w:sz w:val="28"/>
          <w:szCs w:val="24"/>
        </w:rPr>
        <w:t>1. DÖNEM 1. YAZILI SINAVI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2268"/>
        <w:gridCol w:w="2034"/>
        <w:gridCol w:w="2652"/>
      </w:tblGrid>
      <w:tr w:rsidR="00894C8C" w:rsidRPr="006B02D8" w:rsidTr="006B02D8">
        <w:tc>
          <w:tcPr>
            <w:tcW w:w="3652" w:type="dxa"/>
          </w:tcPr>
          <w:p w:rsidR="00894C8C" w:rsidRPr="006B02D8" w:rsidRDefault="00894C8C" w:rsidP="006B02D8">
            <w:pPr>
              <w:pStyle w:val="NoSpacing"/>
              <w:jc w:val="center"/>
              <w:rPr>
                <w:b/>
                <w:sz w:val="28"/>
              </w:rPr>
            </w:pPr>
            <w:r w:rsidRPr="006B02D8">
              <w:rPr>
                <w:b/>
                <w:sz w:val="28"/>
              </w:rPr>
              <w:t>AD SOYAD</w:t>
            </w:r>
          </w:p>
        </w:tc>
        <w:tc>
          <w:tcPr>
            <w:tcW w:w="2268" w:type="dxa"/>
          </w:tcPr>
          <w:p w:rsidR="00894C8C" w:rsidRPr="006B02D8" w:rsidRDefault="00894C8C" w:rsidP="006B02D8">
            <w:pPr>
              <w:pStyle w:val="NoSpacing"/>
              <w:jc w:val="center"/>
              <w:rPr>
                <w:b/>
                <w:sz w:val="28"/>
              </w:rPr>
            </w:pPr>
            <w:r w:rsidRPr="006B02D8">
              <w:rPr>
                <w:b/>
                <w:sz w:val="28"/>
              </w:rPr>
              <w:t>NUMARA</w:t>
            </w:r>
          </w:p>
        </w:tc>
        <w:tc>
          <w:tcPr>
            <w:tcW w:w="2034" w:type="dxa"/>
          </w:tcPr>
          <w:p w:rsidR="00894C8C" w:rsidRPr="006B02D8" w:rsidRDefault="00894C8C" w:rsidP="006B02D8">
            <w:pPr>
              <w:pStyle w:val="NoSpacing"/>
              <w:jc w:val="center"/>
              <w:rPr>
                <w:b/>
                <w:sz w:val="28"/>
              </w:rPr>
            </w:pPr>
            <w:r w:rsidRPr="006B02D8">
              <w:rPr>
                <w:b/>
                <w:sz w:val="28"/>
              </w:rPr>
              <w:t>SINIF</w:t>
            </w:r>
          </w:p>
        </w:tc>
        <w:tc>
          <w:tcPr>
            <w:tcW w:w="2652" w:type="dxa"/>
          </w:tcPr>
          <w:p w:rsidR="00894C8C" w:rsidRPr="006B02D8" w:rsidRDefault="00894C8C" w:rsidP="006B02D8">
            <w:pPr>
              <w:pStyle w:val="NoSpacing"/>
              <w:jc w:val="center"/>
              <w:rPr>
                <w:b/>
                <w:sz w:val="28"/>
              </w:rPr>
            </w:pPr>
            <w:r w:rsidRPr="006B02D8">
              <w:rPr>
                <w:b/>
                <w:sz w:val="28"/>
              </w:rPr>
              <w:t>Aldığı Puan</w:t>
            </w:r>
          </w:p>
        </w:tc>
      </w:tr>
      <w:tr w:rsidR="00894C8C" w:rsidRPr="006B02D8" w:rsidTr="006B02D8">
        <w:trPr>
          <w:trHeight w:val="398"/>
        </w:trPr>
        <w:tc>
          <w:tcPr>
            <w:tcW w:w="3652" w:type="dxa"/>
          </w:tcPr>
          <w:p w:rsidR="00894C8C" w:rsidRPr="006B02D8" w:rsidRDefault="00894C8C" w:rsidP="006B02D8">
            <w:pPr>
              <w:pStyle w:val="NoSpacing"/>
              <w:jc w:val="center"/>
              <w:rPr>
                <w:b/>
                <w:color w:val="C0504D"/>
                <w:sz w:val="28"/>
              </w:rPr>
            </w:pPr>
          </w:p>
        </w:tc>
        <w:tc>
          <w:tcPr>
            <w:tcW w:w="2268" w:type="dxa"/>
          </w:tcPr>
          <w:p w:rsidR="00894C8C" w:rsidRPr="006B02D8" w:rsidRDefault="00894C8C" w:rsidP="006B02D8">
            <w:pPr>
              <w:pStyle w:val="NoSpacing"/>
              <w:jc w:val="center"/>
              <w:rPr>
                <w:b/>
                <w:color w:val="C0504D"/>
                <w:sz w:val="28"/>
              </w:rPr>
            </w:pPr>
          </w:p>
        </w:tc>
        <w:tc>
          <w:tcPr>
            <w:tcW w:w="2034" w:type="dxa"/>
          </w:tcPr>
          <w:p w:rsidR="00894C8C" w:rsidRPr="006B02D8" w:rsidRDefault="00894C8C" w:rsidP="006B02D8">
            <w:pPr>
              <w:pStyle w:val="NoSpacing"/>
              <w:jc w:val="center"/>
              <w:rPr>
                <w:b/>
                <w:color w:val="C0504D"/>
                <w:sz w:val="28"/>
              </w:rPr>
            </w:pPr>
          </w:p>
        </w:tc>
        <w:tc>
          <w:tcPr>
            <w:tcW w:w="2652" w:type="dxa"/>
          </w:tcPr>
          <w:p w:rsidR="00894C8C" w:rsidRPr="006B02D8" w:rsidRDefault="00894C8C" w:rsidP="006B02D8">
            <w:pPr>
              <w:pStyle w:val="NoSpacing"/>
              <w:jc w:val="center"/>
              <w:rPr>
                <w:b/>
                <w:color w:val="C0504D"/>
                <w:sz w:val="28"/>
              </w:rPr>
            </w:pPr>
          </w:p>
        </w:tc>
      </w:tr>
    </w:tbl>
    <w:p w:rsidR="00894C8C" w:rsidRDefault="00894C8C" w:rsidP="00B241EE">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6"/>
      </w:tblGrid>
      <w:tr w:rsidR="00894C8C" w:rsidRPr="006B02D8" w:rsidTr="006B02D8">
        <w:tc>
          <w:tcPr>
            <w:tcW w:w="10606" w:type="dxa"/>
          </w:tcPr>
          <w:p w:rsidR="00894C8C" w:rsidRPr="006B02D8" w:rsidRDefault="00894C8C" w:rsidP="006B02D8">
            <w:pPr>
              <w:spacing w:after="0" w:line="240" w:lineRule="auto"/>
              <w:rPr>
                <w:sz w:val="24"/>
              </w:rPr>
            </w:pPr>
            <w:r w:rsidRPr="006B02D8">
              <w:rPr>
                <w:sz w:val="24"/>
              </w:rPr>
              <w:t xml:space="preserve">Çin'in kırsal kesiminde yaşam savaşı veren bir aile vardı. Dede, baba, anne ve çocuktan oluşan bu aile oldukça sıkıntı çekiyordu. Bir gün baba, yılların verdiği yorgunlukla bir köşede oturmaktan başka işe yaramayan ve hastalıktan sürekli burnunu silen dedeyi, pazar sepetine koyarak ve nehre doğru yola çıktı. Nehrin kenarında arkadaşlarıyla kitabını okuyan çocuk babasına ne yaptığı sordu.  </w:t>
            </w:r>
          </w:p>
          <w:p w:rsidR="00894C8C" w:rsidRPr="006B02D8" w:rsidRDefault="00894C8C" w:rsidP="006B02D8">
            <w:pPr>
              <w:spacing w:after="0" w:line="240" w:lineRule="auto"/>
              <w:rPr>
                <w:sz w:val="10"/>
                <w:szCs w:val="10"/>
              </w:rPr>
            </w:pPr>
          </w:p>
          <w:p w:rsidR="00894C8C" w:rsidRPr="006B02D8" w:rsidRDefault="00894C8C" w:rsidP="006B02D8">
            <w:pPr>
              <w:spacing w:after="0" w:line="240" w:lineRule="auto"/>
              <w:rPr>
                <w:sz w:val="24"/>
              </w:rPr>
            </w:pPr>
            <w:r w:rsidRPr="006B02D8">
              <w:rPr>
                <w:sz w:val="24"/>
              </w:rPr>
              <w:t>Baba "Büyük babanın bize yük olmaktan başka yaptığı bir şey yok. Onu bu sepetle beraber nehre atmaya karar verdim" dedi.</w:t>
            </w:r>
          </w:p>
          <w:p w:rsidR="00894C8C" w:rsidRPr="006B02D8" w:rsidRDefault="00894C8C" w:rsidP="006B02D8">
            <w:pPr>
              <w:spacing w:after="0" w:line="240" w:lineRule="auto"/>
              <w:rPr>
                <w:sz w:val="10"/>
                <w:szCs w:val="10"/>
              </w:rPr>
            </w:pPr>
          </w:p>
          <w:p w:rsidR="00894C8C" w:rsidRPr="006B02D8" w:rsidRDefault="00894C8C" w:rsidP="006B02D8">
            <w:pPr>
              <w:spacing w:after="0" w:line="240" w:lineRule="auto"/>
              <w:rPr>
                <w:b/>
                <w:sz w:val="24"/>
              </w:rPr>
            </w:pPr>
            <w:r w:rsidRPr="006B02D8">
              <w:rPr>
                <w:sz w:val="24"/>
              </w:rPr>
              <w:t>Çocuk heyecanlanarak atıldı. "Aman baba, sepeti atma. Çünkü bir gün gelip sen de yaşlandığında o sepet bana lazım olacak"</w:t>
            </w:r>
          </w:p>
          <w:p w:rsidR="00894C8C" w:rsidRPr="006B02D8" w:rsidRDefault="00894C8C" w:rsidP="006B02D8">
            <w:pPr>
              <w:spacing w:after="0" w:line="240" w:lineRule="auto"/>
              <w:rPr>
                <w:b/>
                <w:sz w:val="24"/>
              </w:rPr>
            </w:pPr>
          </w:p>
          <w:p w:rsidR="00894C8C" w:rsidRPr="006B02D8" w:rsidRDefault="00894C8C" w:rsidP="006B02D8">
            <w:pPr>
              <w:pStyle w:val="ListParagraph"/>
              <w:numPr>
                <w:ilvl w:val="0"/>
                <w:numId w:val="1"/>
              </w:numPr>
              <w:spacing w:after="0" w:line="240" w:lineRule="auto"/>
              <w:rPr>
                <w:b/>
                <w:sz w:val="24"/>
              </w:rPr>
            </w:pPr>
            <w:r w:rsidRPr="006B02D8">
              <w:rPr>
                <w:b/>
                <w:sz w:val="24"/>
              </w:rPr>
              <w:t>Baba, dedeye ne yapmak istiyor, sebebi nedir? (5 Puan)</w:t>
            </w:r>
          </w:p>
          <w:p w:rsidR="00894C8C" w:rsidRPr="006B02D8" w:rsidRDefault="00894C8C" w:rsidP="006B02D8">
            <w:pPr>
              <w:pStyle w:val="ListParagraph"/>
              <w:spacing w:after="0" w:line="240" w:lineRule="auto"/>
              <w:rPr>
                <w:b/>
                <w:sz w:val="24"/>
              </w:rPr>
            </w:pPr>
          </w:p>
          <w:p w:rsidR="00894C8C" w:rsidRPr="006B02D8" w:rsidRDefault="00894C8C" w:rsidP="006B02D8">
            <w:pPr>
              <w:spacing w:after="0" w:line="240" w:lineRule="auto"/>
              <w:rPr>
                <w:b/>
                <w:sz w:val="24"/>
              </w:rPr>
            </w:pPr>
          </w:p>
          <w:p w:rsidR="00894C8C" w:rsidRPr="006B02D8" w:rsidRDefault="00894C8C" w:rsidP="006B02D8">
            <w:pPr>
              <w:pStyle w:val="ListParagraph"/>
              <w:numPr>
                <w:ilvl w:val="0"/>
                <w:numId w:val="1"/>
              </w:numPr>
              <w:spacing w:after="0" w:line="240" w:lineRule="auto"/>
              <w:rPr>
                <w:b/>
                <w:sz w:val="24"/>
              </w:rPr>
            </w:pPr>
            <w:r w:rsidRPr="006B02D8">
              <w:rPr>
                <w:b/>
                <w:sz w:val="24"/>
              </w:rPr>
              <w:t>Çocuk sepeti babasının neden atmasını istemiyor? (5 Puan)</w:t>
            </w:r>
          </w:p>
          <w:p w:rsidR="00894C8C" w:rsidRPr="006B02D8" w:rsidRDefault="00894C8C" w:rsidP="006B02D8">
            <w:pPr>
              <w:spacing w:after="0" w:line="240" w:lineRule="auto"/>
              <w:rPr>
                <w:b/>
                <w:sz w:val="24"/>
              </w:rPr>
            </w:pPr>
          </w:p>
          <w:p w:rsidR="00894C8C" w:rsidRPr="006B02D8" w:rsidRDefault="00894C8C" w:rsidP="006B02D8">
            <w:pPr>
              <w:spacing w:after="0" w:line="240" w:lineRule="auto"/>
              <w:rPr>
                <w:b/>
                <w:sz w:val="24"/>
              </w:rPr>
            </w:pPr>
          </w:p>
          <w:p w:rsidR="00894C8C" w:rsidRPr="006B02D8" w:rsidRDefault="00894C8C" w:rsidP="006B02D8">
            <w:pPr>
              <w:pStyle w:val="ListParagraph"/>
              <w:numPr>
                <w:ilvl w:val="0"/>
                <w:numId w:val="1"/>
              </w:numPr>
              <w:spacing w:after="0" w:line="240" w:lineRule="auto"/>
              <w:rPr>
                <w:sz w:val="24"/>
              </w:rPr>
            </w:pPr>
            <w:r w:rsidRPr="006B02D8">
              <w:rPr>
                <w:b/>
                <w:sz w:val="24"/>
              </w:rPr>
              <w:t>Hikayede bize verilen mesaj (ana fikir) nedir? Ve hikayeye bir başlık yazınız. (10 Puan)</w:t>
            </w:r>
          </w:p>
          <w:p w:rsidR="00894C8C" w:rsidRPr="006B02D8" w:rsidRDefault="00894C8C" w:rsidP="006B02D8">
            <w:pPr>
              <w:spacing w:after="0" w:line="240" w:lineRule="auto"/>
              <w:rPr>
                <w:sz w:val="24"/>
              </w:rPr>
            </w:pPr>
          </w:p>
          <w:p w:rsidR="00894C8C" w:rsidRPr="006B02D8" w:rsidRDefault="00894C8C" w:rsidP="006B02D8">
            <w:pPr>
              <w:spacing w:after="0" w:line="240" w:lineRule="auto"/>
              <w:rPr>
                <w:sz w:val="24"/>
              </w:rPr>
            </w:pPr>
          </w:p>
          <w:p w:rsidR="00894C8C" w:rsidRPr="006B02D8" w:rsidRDefault="00894C8C" w:rsidP="006B02D8">
            <w:pPr>
              <w:spacing w:after="0" w:line="240" w:lineRule="auto"/>
              <w:rPr>
                <w:sz w:val="24"/>
              </w:rPr>
            </w:pPr>
          </w:p>
        </w:tc>
      </w:tr>
    </w:tbl>
    <w:p w:rsidR="00894C8C" w:rsidRDefault="00894C8C" w:rsidP="00B241EE">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21"/>
      </w:tblGrid>
      <w:tr w:rsidR="00894C8C" w:rsidRPr="006B02D8" w:rsidTr="006B02D8">
        <w:trPr>
          <w:trHeight w:val="1974"/>
        </w:trPr>
        <w:tc>
          <w:tcPr>
            <w:tcW w:w="10621" w:type="dxa"/>
          </w:tcPr>
          <w:p w:rsidR="00894C8C" w:rsidRPr="006B02D8" w:rsidRDefault="00894C8C" w:rsidP="006B02D8">
            <w:pPr>
              <w:pStyle w:val="NoSpacing"/>
              <w:numPr>
                <w:ilvl w:val="0"/>
                <w:numId w:val="1"/>
              </w:numPr>
              <w:rPr>
                <w:b/>
                <w:sz w:val="24"/>
                <w:szCs w:val="24"/>
              </w:rPr>
            </w:pPr>
            <w:r w:rsidRPr="006B02D8">
              <w:rPr>
                <w:b/>
                <w:sz w:val="24"/>
                <w:szCs w:val="24"/>
              </w:rPr>
              <w:t>Aşağıdaki deyimleri anlamları ile eşleştiriniz.(10 Puan)</w:t>
            </w:r>
          </w:p>
          <w:p w:rsidR="00894C8C" w:rsidRPr="006B02D8" w:rsidRDefault="00894C8C" w:rsidP="006B02D8">
            <w:pPr>
              <w:pStyle w:val="NoSpacing"/>
              <w:ind w:left="720"/>
              <w:rPr>
                <w:b/>
                <w:sz w:val="24"/>
                <w:szCs w:val="24"/>
              </w:rPr>
            </w:pPr>
          </w:p>
          <w:p w:rsidR="00894C8C" w:rsidRPr="006B02D8" w:rsidRDefault="00894C8C" w:rsidP="006B02D8">
            <w:pPr>
              <w:pStyle w:val="NoSpacing"/>
              <w:ind w:left="720"/>
              <w:rPr>
                <w:i/>
                <w:sz w:val="24"/>
                <w:szCs w:val="24"/>
              </w:rPr>
            </w:pPr>
            <w:r w:rsidRPr="006B02D8">
              <w:rPr>
                <w:i/>
                <w:sz w:val="24"/>
                <w:szCs w:val="24"/>
              </w:rPr>
              <w:t>a.Gözünü ayırmamak                                                            1.Bir şeye sürekli bakmak.</w:t>
            </w:r>
          </w:p>
          <w:p w:rsidR="00894C8C" w:rsidRPr="006B02D8" w:rsidRDefault="00894C8C" w:rsidP="006B02D8">
            <w:pPr>
              <w:pStyle w:val="NoSpacing"/>
              <w:ind w:left="720"/>
              <w:rPr>
                <w:i/>
                <w:sz w:val="24"/>
                <w:szCs w:val="24"/>
              </w:rPr>
            </w:pPr>
            <w:r w:rsidRPr="006B02D8">
              <w:rPr>
                <w:i/>
                <w:sz w:val="24"/>
                <w:szCs w:val="24"/>
              </w:rPr>
              <w:t>b.Gönlü razı olmamak                                                           2.Söylediğim aramızda gizli kalsın.</w:t>
            </w:r>
          </w:p>
          <w:p w:rsidR="00894C8C" w:rsidRPr="006B02D8" w:rsidRDefault="00894C8C" w:rsidP="006B02D8">
            <w:pPr>
              <w:pStyle w:val="NoSpacing"/>
              <w:ind w:left="720"/>
              <w:rPr>
                <w:i/>
                <w:sz w:val="24"/>
                <w:szCs w:val="24"/>
              </w:rPr>
            </w:pPr>
            <w:r w:rsidRPr="006B02D8">
              <w:rPr>
                <w:i/>
                <w:sz w:val="24"/>
                <w:szCs w:val="24"/>
              </w:rPr>
              <w:t>c.Laf aramızda                                                                         3.Hiç istememek</w:t>
            </w:r>
          </w:p>
          <w:p w:rsidR="00894C8C" w:rsidRPr="006B02D8" w:rsidRDefault="00894C8C" w:rsidP="006B02D8">
            <w:pPr>
              <w:pStyle w:val="NoSpacing"/>
              <w:ind w:left="720"/>
              <w:rPr>
                <w:i/>
                <w:sz w:val="24"/>
                <w:szCs w:val="24"/>
              </w:rPr>
            </w:pPr>
            <w:r w:rsidRPr="006B02D8">
              <w:rPr>
                <w:i/>
                <w:sz w:val="24"/>
                <w:szCs w:val="24"/>
              </w:rPr>
              <w:t xml:space="preserve">ç.boyun eğmek                                                                        4.İsteklerini kabul etmek </w:t>
            </w:r>
          </w:p>
          <w:p w:rsidR="00894C8C" w:rsidRPr="006B02D8" w:rsidRDefault="00894C8C" w:rsidP="006B02D8">
            <w:pPr>
              <w:pStyle w:val="NoSpacing"/>
              <w:ind w:left="720"/>
              <w:rPr>
                <w:i/>
                <w:sz w:val="24"/>
                <w:szCs w:val="24"/>
              </w:rPr>
            </w:pPr>
            <w:r w:rsidRPr="006B02D8">
              <w:rPr>
                <w:i/>
                <w:sz w:val="24"/>
                <w:szCs w:val="24"/>
              </w:rPr>
              <w:t>d.Göğüs germek                                                                      5.Karşılaşılan sıkıntılara katlanmak</w:t>
            </w:r>
          </w:p>
          <w:p w:rsidR="00894C8C" w:rsidRPr="006B02D8" w:rsidRDefault="00894C8C" w:rsidP="006B02D8">
            <w:pPr>
              <w:pStyle w:val="NoSpacing"/>
              <w:ind w:left="720"/>
              <w:rPr>
                <w:b/>
                <w:sz w:val="24"/>
                <w:szCs w:val="24"/>
              </w:rPr>
            </w:pPr>
          </w:p>
        </w:tc>
      </w:tr>
    </w:tbl>
    <w:p w:rsidR="00894C8C" w:rsidRPr="00B241EE" w:rsidRDefault="00894C8C" w:rsidP="00B241EE">
      <w:pPr>
        <w:pStyle w:val="NoSpacing"/>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6"/>
      </w:tblGrid>
      <w:tr w:rsidR="00894C8C" w:rsidRPr="006B02D8" w:rsidTr="006B02D8">
        <w:trPr>
          <w:trHeight w:val="2518"/>
        </w:trPr>
        <w:tc>
          <w:tcPr>
            <w:tcW w:w="10606" w:type="dxa"/>
          </w:tcPr>
          <w:p w:rsidR="00894C8C" w:rsidRPr="006B02D8" w:rsidRDefault="00894C8C" w:rsidP="006B02D8">
            <w:pPr>
              <w:pStyle w:val="ListParagraph"/>
              <w:numPr>
                <w:ilvl w:val="0"/>
                <w:numId w:val="1"/>
              </w:numPr>
              <w:spacing w:after="0" w:line="240" w:lineRule="auto"/>
              <w:rPr>
                <w:b/>
                <w:sz w:val="24"/>
                <w:szCs w:val="24"/>
              </w:rPr>
            </w:pPr>
            <w:r w:rsidRPr="006B02D8">
              <w:rPr>
                <w:b/>
                <w:sz w:val="24"/>
                <w:szCs w:val="24"/>
              </w:rPr>
              <w:t>Aşağıdaki tabloyu istenilen ölçütlere göre yazınız.(10p)</w:t>
            </w:r>
          </w:p>
          <w:p w:rsidR="00894C8C" w:rsidRPr="006B02D8" w:rsidRDefault="00894C8C" w:rsidP="006B02D8">
            <w:pPr>
              <w:pStyle w:val="ListParagraph"/>
              <w:spacing w:after="0" w:line="240" w:lineRule="auto"/>
              <w:rPr>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59"/>
              <w:gridCol w:w="2059"/>
              <w:gridCol w:w="2059"/>
              <w:gridCol w:w="2060"/>
              <w:gridCol w:w="2060"/>
            </w:tblGrid>
            <w:tr w:rsidR="00894C8C" w:rsidRPr="006B02D8" w:rsidTr="006B02D8">
              <w:trPr>
                <w:trHeight w:val="278"/>
              </w:trPr>
              <w:tc>
                <w:tcPr>
                  <w:tcW w:w="2059" w:type="dxa"/>
                  <w:tcBorders>
                    <w:top w:val="single" w:sz="4" w:space="0" w:color="auto"/>
                    <w:left w:val="single" w:sz="4" w:space="0" w:color="auto"/>
                    <w:bottom w:val="single" w:sz="4" w:space="0" w:color="auto"/>
                    <w:right w:val="single" w:sz="4" w:space="0" w:color="auto"/>
                  </w:tcBorders>
                  <w:shd w:val="clear" w:color="auto" w:fill="C6D9F1"/>
                </w:tcPr>
                <w:p w:rsidR="00894C8C" w:rsidRPr="006B02D8" w:rsidRDefault="00894C8C" w:rsidP="006B02D8">
                  <w:pPr>
                    <w:pStyle w:val="ListParagraph"/>
                    <w:spacing w:after="0" w:line="240" w:lineRule="auto"/>
                    <w:ind w:left="0"/>
                    <w:rPr>
                      <w:b/>
                      <w:i/>
                      <w:sz w:val="24"/>
                      <w:szCs w:val="24"/>
                    </w:rPr>
                  </w:pPr>
                  <w:r w:rsidRPr="006B02D8">
                    <w:rPr>
                      <w:b/>
                      <w:i/>
                      <w:sz w:val="24"/>
                      <w:szCs w:val="24"/>
                    </w:rPr>
                    <w:t>SÖZCÜK</w:t>
                  </w:r>
                </w:p>
              </w:tc>
              <w:tc>
                <w:tcPr>
                  <w:tcW w:w="2059" w:type="dxa"/>
                  <w:tcBorders>
                    <w:top w:val="single" w:sz="4" w:space="0" w:color="auto"/>
                    <w:left w:val="single" w:sz="4" w:space="0" w:color="auto"/>
                    <w:bottom w:val="single" w:sz="4" w:space="0" w:color="auto"/>
                    <w:right w:val="single" w:sz="4" w:space="0" w:color="auto"/>
                  </w:tcBorders>
                  <w:shd w:val="clear" w:color="auto" w:fill="C6D9F1"/>
                </w:tcPr>
                <w:p w:rsidR="00894C8C" w:rsidRPr="006B02D8" w:rsidRDefault="00894C8C" w:rsidP="006B02D8">
                  <w:pPr>
                    <w:pStyle w:val="ListParagraph"/>
                    <w:spacing w:after="0" w:line="240" w:lineRule="auto"/>
                    <w:ind w:left="0"/>
                    <w:rPr>
                      <w:b/>
                      <w:i/>
                      <w:sz w:val="24"/>
                      <w:szCs w:val="24"/>
                    </w:rPr>
                  </w:pPr>
                  <w:r w:rsidRPr="006B02D8">
                    <w:rPr>
                      <w:b/>
                      <w:i/>
                      <w:sz w:val="24"/>
                      <w:szCs w:val="24"/>
                    </w:rPr>
                    <w:t>İSİM KÖK</w:t>
                  </w:r>
                </w:p>
              </w:tc>
              <w:tc>
                <w:tcPr>
                  <w:tcW w:w="2059" w:type="dxa"/>
                  <w:tcBorders>
                    <w:top w:val="single" w:sz="4" w:space="0" w:color="auto"/>
                    <w:left w:val="single" w:sz="4" w:space="0" w:color="auto"/>
                    <w:bottom w:val="single" w:sz="4" w:space="0" w:color="auto"/>
                    <w:right w:val="single" w:sz="4" w:space="0" w:color="auto"/>
                  </w:tcBorders>
                  <w:shd w:val="clear" w:color="auto" w:fill="C6D9F1"/>
                </w:tcPr>
                <w:p w:rsidR="00894C8C" w:rsidRPr="006B02D8" w:rsidRDefault="00894C8C" w:rsidP="006B02D8">
                  <w:pPr>
                    <w:pStyle w:val="ListParagraph"/>
                    <w:spacing w:after="0" w:line="240" w:lineRule="auto"/>
                    <w:ind w:left="0"/>
                    <w:rPr>
                      <w:b/>
                      <w:i/>
                      <w:sz w:val="24"/>
                      <w:szCs w:val="24"/>
                    </w:rPr>
                  </w:pPr>
                  <w:r w:rsidRPr="006B02D8">
                    <w:rPr>
                      <w:b/>
                      <w:i/>
                      <w:sz w:val="24"/>
                      <w:szCs w:val="24"/>
                    </w:rPr>
                    <w:t>FİİL  KÖK</w:t>
                  </w:r>
                </w:p>
              </w:tc>
              <w:tc>
                <w:tcPr>
                  <w:tcW w:w="2060" w:type="dxa"/>
                  <w:tcBorders>
                    <w:top w:val="single" w:sz="4" w:space="0" w:color="auto"/>
                    <w:left w:val="single" w:sz="4" w:space="0" w:color="auto"/>
                    <w:bottom w:val="single" w:sz="4" w:space="0" w:color="auto"/>
                    <w:right w:val="single" w:sz="4" w:space="0" w:color="auto"/>
                  </w:tcBorders>
                  <w:shd w:val="clear" w:color="auto" w:fill="C6D9F1"/>
                </w:tcPr>
                <w:p w:rsidR="00894C8C" w:rsidRPr="006B02D8" w:rsidRDefault="00894C8C" w:rsidP="006B02D8">
                  <w:pPr>
                    <w:pStyle w:val="ListParagraph"/>
                    <w:spacing w:after="0" w:line="240" w:lineRule="auto"/>
                    <w:ind w:left="0"/>
                    <w:rPr>
                      <w:b/>
                      <w:i/>
                      <w:sz w:val="24"/>
                      <w:szCs w:val="24"/>
                    </w:rPr>
                  </w:pPr>
                  <w:r w:rsidRPr="006B02D8">
                    <w:rPr>
                      <w:b/>
                      <w:i/>
                      <w:sz w:val="24"/>
                      <w:szCs w:val="24"/>
                    </w:rPr>
                    <w:t>YAPIM EKİ</w:t>
                  </w:r>
                </w:p>
              </w:tc>
              <w:tc>
                <w:tcPr>
                  <w:tcW w:w="2060" w:type="dxa"/>
                  <w:tcBorders>
                    <w:top w:val="single" w:sz="4" w:space="0" w:color="auto"/>
                    <w:left w:val="single" w:sz="4" w:space="0" w:color="auto"/>
                    <w:bottom w:val="single" w:sz="4" w:space="0" w:color="auto"/>
                    <w:right w:val="single" w:sz="4" w:space="0" w:color="auto"/>
                  </w:tcBorders>
                  <w:shd w:val="clear" w:color="auto" w:fill="C6D9F1"/>
                </w:tcPr>
                <w:p w:rsidR="00894C8C" w:rsidRPr="006B02D8" w:rsidRDefault="00894C8C" w:rsidP="006B02D8">
                  <w:pPr>
                    <w:pStyle w:val="ListParagraph"/>
                    <w:spacing w:after="0" w:line="240" w:lineRule="auto"/>
                    <w:ind w:left="0"/>
                    <w:rPr>
                      <w:b/>
                      <w:i/>
                      <w:sz w:val="24"/>
                      <w:szCs w:val="24"/>
                    </w:rPr>
                  </w:pPr>
                  <w:r w:rsidRPr="006B02D8">
                    <w:rPr>
                      <w:b/>
                      <w:i/>
                      <w:sz w:val="24"/>
                      <w:szCs w:val="24"/>
                    </w:rPr>
                    <w:t>ÇEKİM EKİ</w:t>
                  </w:r>
                </w:p>
              </w:tc>
            </w:tr>
            <w:tr w:rsidR="00894C8C" w:rsidRPr="006B02D8" w:rsidTr="006B02D8">
              <w:trPr>
                <w:trHeight w:val="278"/>
              </w:trPr>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r w:rsidRPr="006B02D8">
                    <w:rPr>
                      <w:i/>
                      <w:sz w:val="24"/>
                      <w:szCs w:val="24"/>
                    </w:rPr>
                    <w:t>keskin</w:t>
                  </w: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i/>
                      <w:sz w:val="24"/>
                      <w:szCs w:val="24"/>
                    </w:rPr>
                  </w:pPr>
                  <w:r w:rsidRPr="006B02D8">
                    <w:rPr>
                      <w:i/>
                      <w:sz w:val="24"/>
                      <w:szCs w:val="24"/>
                    </w:rPr>
                    <w:t>-</w:t>
                  </w: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i/>
                      <w:sz w:val="24"/>
                      <w:szCs w:val="24"/>
                    </w:rPr>
                  </w:pPr>
                  <w:r w:rsidRPr="006B02D8">
                    <w:rPr>
                      <w:i/>
                      <w:sz w:val="24"/>
                      <w:szCs w:val="24"/>
                    </w:rPr>
                    <w:t>Kes</w:t>
                  </w: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i/>
                      <w:sz w:val="24"/>
                      <w:szCs w:val="24"/>
                    </w:rPr>
                  </w:pPr>
                  <w:r w:rsidRPr="006B02D8">
                    <w:rPr>
                      <w:i/>
                      <w:sz w:val="24"/>
                      <w:szCs w:val="24"/>
                    </w:rPr>
                    <w:t>kin</w:t>
                  </w: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i/>
                      <w:sz w:val="24"/>
                      <w:szCs w:val="24"/>
                    </w:rPr>
                  </w:pPr>
                </w:p>
              </w:tc>
            </w:tr>
            <w:tr w:rsidR="00894C8C" w:rsidRPr="006B02D8" w:rsidTr="006B02D8">
              <w:trPr>
                <w:trHeight w:val="293"/>
              </w:trPr>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r w:rsidRPr="006B02D8">
                    <w:rPr>
                      <w:i/>
                      <w:sz w:val="24"/>
                      <w:szCs w:val="24"/>
                    </w:rPr>
                    <w:t>okumuş</w:t>
                  </w: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r>
            <w:tr w:rsidR="00894C8C" w:rsidRPr="006B02D8" w:rsidTr="006B02D8">
              <w:trPr>
                <w:trHeight w:val="278"/>
              </w:trPr>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r w:rsidRPr="006B02D8">
                    <w:rPr>
                      <w:i/>
                      <w:sz w:val="24"/>
                      <w:szCs w:val="24"/>
                    </w:rPr>
                    <w:t>seslen</w:t>
                  </w: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r>
            <w:tr w:rsidR="00894C8C" w:rsidRPr="006B02D8" w:rsidTr="006B02D8">
              <w:trPr>
                <w:trHeight w:val="278"/>
              </w:trPr>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r w:rsidRPr="006B02D8">
                    <w:rPr>
                      <w:i/>
                      <w:sz w:val="24"/>
                      <w:szCs w:val="24"/>
                    </w:rPr>
                    <w:t>kazandı</w:t>
                  </w: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r>
            <w:tr w:rsidR="00894C8C" w:rsidRPr="006B02D8" w:rsidTr="006B02D8">
              <w:trPr>
                <w:trHeight w:val="293"/>
              </w:trPr>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r w:rsidRPr="006B02D8">
                    <w:rPr>
                      <w:i/>
                      <w:sz w:val="24"/>
                      <w:szCs w:val="24"/>
                    </w:rPr>
                    <w:t>sula</w:t>
                  </w: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r>
            <w:tr w:rsidR="00894C8C" w:rsidRPr="006B02D8" w:rsidTr="006B02D8">
              <w:trPr>
                <w:trHeight w:val="293"/>
              </w:trPr>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i/>
                      <w:sz w:val="24"/>
                      <w:szCs w:val="24"/>
                    </w:rPr>
                  </w:pPr>
                  <w:r w:rsidRPr="006B02D8">
                    <w:rPr>
                      <w:i/>
                      <w:sz w:val="24"/>
                      <w:szCs w:val="24"/>
                    </w:rPr>
                    <w:t>gözlük</w:t>
                  </w: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59"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c>
                <w:tcPr>
                  <w:tcW w:w="2060" w:type="dxa"/>
                  <w:tcBorders>
                    <w:top w:val="single" w:sz="4" w:space="0" w:color="auto"/>
                    <w:left w:val="single" w:sz="4" w:space="0" w:color="auto"/>
                    <w:bottom w:val="single" w:sz="4" w:space="0" w:color="auto"/>
                    <w:right w:val="single" w:sz="4" w:space="0" w:color="auto"/>
                  </w:tcBorders>
                </w:tcPr>
                <w:p w:rsidR="00894C8C" w:rsidRPr="006B02D8" w:rsidRDefault="00894C8C" w:rsidP="006B02D8">
                  <w:pPr>
                    <w:pStyle w:val="ListParagraph"/>
                    <w:spacing w:after="0" w:line="240" w:lineRule="auto"/>
                    <w:ind w:left="0"/>
                    <w:rPr>
                      <w:b/>
                      <w:i/>
                      <w:sz w:val="24"/>
                      <w:szCs w:val="24"/>
                    </w:rPr>
                  </w:pPr>
                </w:p>
              </w:tc>
            </w:tr>
          </w:tbl>
          <w:p w:rsidR="00894C8C" w:rsidRPr="006B02D8" w:rsidRDefault="00894C8C" w:rsidP="006B02D8">
            <w:pPr>
              <w:spacing w:after="0" w:line="240" w:lineRule="auto"/>
              <w:rPr>
                <w:sz w:val="24"/>
                <w:szCs w:val="24"/>
              </w:rPr>
            </w:pPr>
          </w:p>
        </w:tc>
      </w:tr>
    </w:tbl>
    <w:p w:rsidR="00894C8C" w:rsidRDefault="00894C8C" w:rsidP="004342FC">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894C8C" w:rsidRPr="006B02D8" w:rsidTr="006B02D8">
        <w:tc>
          <w:tcPr>
            <w:tcW w:w="10606" w:type="dxa"/>
            <w:gridSpan w:val="2"/>
          </w:tcPr>
          <w:p w:rsidR="00894C8C" w:rsidRPr="006B02D8" w:rsidRDefault="00894C8C" w:rsidP="006B02D8">
            <w:pPr>
              <w:pStyle w:val="ListParagraph"/>
              <w:numPr>
                <w:ilvl w:val="0"/>
                <w:numId w:val="1"/>
              </w:numPr>
              <w:spacing w:after="0" w:line="240" w:lineRule="auto"/>
              <w:rPr>
                <w:b/>
                <w:sz w:val="24"/>
              </w:rPr>
            </w:pPr>
            <w:r w:rsidRPr="006B02D8">
              <w:rPr>
                <w:b/>
                <w:sz w:val="24"/>
              </w:rPr>
              <w:t>Aşağıdaki nokta işareti gelmesi gereken yerlere nokta koyunuz.(10 Puan)</w:t>
            </w:r>
          </w:p>
          <w:p w:rsidR="00894C8C" w:rsidRPr="006B02D8" w:rsidRDefault="00894C8C" w:rsidP="006B02D8">
            <w:pPr>
              <w:pStyle w:val="ListParagraph"/>
              <w:spacing w:after="0" w:line="240" w:lineRule="auto"/>
              <w:rPr>
                <w:b/>
                <w:sz w:val="24"/>
              </w:rPr>
            </w:pPr>
          </w:p>
          <w:p w:rsidR="00894C8C" w:rsidRPr="006B02D8" w:rsidRDefault="00894C8C" w:rsidP="006B02D8">
            <w:pPr>
              <w:pStyle w:val="ListParagraph"/>
              <w:spacing w:after="0" w:line="240" w:lineRule="auto"/>
              <w:rPr>
                <w:b/>
                <w:sz w:val="24"/>
              </w:rPr>
            </w:pPr>
            <w:r w:rsidRPr="006B02D8">
              <w:rPr>
                <w:b/>
                <w:sz w:val="24"/>
              </w:rPr>
              <w:t xml:space="preserve">28  10  2014- 30 10 2014 tarihleri arasında sınıfta üç arkdaş nöbet tuttuk  Her gün 19 00’da çalışmaya başladık   1 gün Hanife tuttu, 2  gün Melek nöbet tuttu ve 3  gün Tuğba tuttu  </w:t>
            </w:r>
          </w:p>
          <w:p w:rsidR="00894C8C" w:rsidRPr="006B02D8" w:rsidRDefault="00894C8C" w:rsidP="006B02D8">
            <w:pPr>
              <w:spacing w:after="0" w:line="240" w:lineRule="auto"/>
              <w:rPr>
                <w:sz w:val="24"/>
              </w:rPr>
            </w:pPr>
            <w:r w:rsidRPr="006B02D8">
              <w:rPr>
                <w:sz w:val="24"/>
              </w:rPr>
              <w:t xml:space="preserve">              </w:t>
            </w:r>
          </w:p>
          <w:p w:rsidR="00894C8C" w:rsidRPr="006B02D8" w:rsidRDefault="00894C8C" w:rsidP="006B02D8">
            <w:pPr>
              <w:spacing w:after="0" w:line="240" w:lineRule="auto"/>
              <w:rPr>
                <w:sz w:val="24"/>
              </w:rPr>
            </w:pPr>
          </w:p>
          <w:p w:rsidR="00894C8C" w:rsidRPr="006B02D8" w:rsidRDefault="00894C8C" w:rsidP="006B02D8">
            <w:pPr>
              <w:spacing w:after="0" w:line="240" w:lineRule="auto"/>
              <w:jc w:val="center"/>
              <w:rPr>
                <w:b/>
                <w:i/>
                <w:sz w:val="24"/>
              </w:rPr>
            </w:pPr>
            <w:r w:rsidRPr="006B02D8">
              <w:rPr>
                <w:b/>
                <w:i/>
                <w:sz w:val="24"/>
              </w:rPr>
              <w:t>Aşırmak-Karamel-Keşfetmek-Akide-Pazen</w:t>
            </w:r>
          </w:p>
          <w:p w:rsidR="00894C8C" w:rsidRPr="006B02D8" w:rsidRDefault="00894C8C" w:rsidP="006B02D8">
            <w:pPr>
              <w:pStyle w:val="ListParagraph"/>
              <w:numPr>
                <w:ilvl w:val="0"/>
                <w:numId w:val="1"/>
              </w:numPr>
              <w:spacing w:after="0" w:line="240" w:lineRule="auto"/>
              <w:rPr>
                <w:b/>
              </w:rPr>
            </w:pPr>
            <w:r w:rsidRPr="006B02D8">
              <w:rPr>
                <w:b/>
              </w:rPr>
              <w:t>Yukarıdaki kelimeleri anlamına uygun olarak noktalı yerlere yazınız.(10 Puan)</w:t>
            </w:r>
          </w:p>
          <w:p w:rsidR="00894C8C" w:rsidRPr="006B02D8" w:rsidRDefault="00894C8C" w:rsidP="006B02D8">
            <w:pPr>
              <w:pStyle w:val="ListParagraph"/>
              <w:spacing w:after="0" w:line="240" w:lineRule="auto"/>
              <w:rPr>
                <w:b/>
              </w:rPr>
            </w:pPr>
          </w:p>
          <w:p w:rsidR="00894C8C" w:rsidRPr="006B02D8" w:rsidRDefault="00894C8C" w:rsidP="006B02D8">
            <w:pPr>
              <w:pStyle w:val="ListParagraph"/>
              <w:spacing w:after="0" w:line="240" w:lineRule="auto"/>
              <w:rPr>
                <w:b/>
              </w:rPr>
            </w:pPr>
            <w:r w:rsidRPr="006B02D8">
              <w:rPr>
                <w:b/>
              </w:rPr>
              <w:t>Çalmak, çalıp götürmek anlamında …………………… kullanılır.</w:t>
            </w:r>
          </w:p>
          <w:p w:rsidR="00894C8C" w:rsidRPr="006B02D8" w:rsidRDefault="00894C8C" w:rsidP="006B02D8">
            <w:pPr>
              <w:pStyle w:val="ListParagraph"/>
              <w:spacing w:after="0" w:line="240" w:lineRule="auto"/>
              <w:rPr>
                <w:b/>
              </w:rPr>
            </w:pPr>
            <w:r w:rsidRPr="006B02D8">
              <w:rPr>
                <w:b/>
              </w:rPr>
              <w:t>Eritilmiş ve birazı yakılmış şekerle yapılan şekerlemeye …………………. denir.</w:t>
            </w:r>
          </w:p>
          <w:p w:rsidR="00894C8C" w:rsidRPr="006B02D8" w:rsidRDefault="00894C8C" w:rsidP="006B02D8">
            <w:pPr>
              <w:pStyle w:val="ListParagraph"/>
              <w:spacing w:after="0" w:line="240" w:lineRule="auto"/>
              <w:rPr>
                <w:b/>
              </w:rPr>
            </w:pPr>
            <w:r w:rsidRPr="006B02D8">
              <w:rPr>
                <w:b/>
              </w:rPr>
              <w:t xml:space="preserve"> Renkli ağızda güç eriyen şekere …………….. şekeri denir.</w:t>
            </w:r>
          </w:p>
          <w:p w:rsidR="00894C8C" w:rsidRPr="006B02D8" w:rsidRDefault="00894C8C" w:rsidP="006B02D8">
            <w:pPr>
              <w:pStyle w:val="ListParagraph"/>
              <w:spacing w:after="0" w:line="240" w:lineRule="auto"/>
              <w:rPr>
                <w:b/>
              </w:rPr>
            </w:pPr>
            <w:r w:rsidRPr="006B02D8">
              <w:rPr>
                <w:b/>
              </w:rPr>
              <w:t>Dokuması kalın, sık ve yumuşak olan kumaşlara ……………………. denir.</w:t>
            </w:r>
          </w:p>
          <w:p w:rsidR="00894C8C" w:rsidRPr="006B02D8" w:rsidRDefault="00894C8C" w:rsidP="006B02D8">
            <w:pPr>
              <w:pStyle w:val="ListParagraph"/>
              <w:spacing w:after="0" w:line="240" w:lineRule="auto"/>
              <w:rPr>
                <w:b/>
              </w:rPr>
            </w:pPr>
          </w:p>
          <w:p w:rsidR="00894C8C" w:rsidRPr="006B02D8" w:rsidRDefault="00894C8C" w:rsidP="006B02D8">
            <w:pPr>
              <w:spacing w:after="0" w:line="240" w:lineRule="auto"/>
            </w:pPr>
          </w:p>
          <w:p w:rsidR="00894C8C" w:rsidRPr="006B02D8" w:rsidRDefault="00894C8C" w:rsidP="006B02D8">
            <w:pPr>
              <w:spacing w:after="0" w:line="240" w:lineRule="auto"/>
            </w:pPr>
          </w:p>
        </w:tc>
      </w:tr>
      <w:tr w:rsidR="00894C8C" w:rsidRPr="006B02D8" w:rsidTr="006B02D8">
        <w:tc>
          <w:tcPr>
            <w:tcW w:w="5303" w:type="dxa"/>
          </w:tcPr>
          <w:p w:rsidR="00894C8C" w:rsidRPr="006B02D8" w:rsidRDefault="00894C8C" w:rsidP="006B02D8">
            <w:pPr>
              <w:pStyle w:val="ListParagraph"/>
              <w:numPr>
                <w:ilvl w:val="0"/>
                <w:numId w:val="1"/>
              </w:numPr>
              <w:spacing w:after="0" w:line="240" w:lineRule="auto"/>
              <w:rPr>
                <w:b/>
                <w:sz w:val="24"/>
              </w:rPr>
            </w:pPr>
            <w:r w:rsidRPr="006B02D8">
              <w:rPr>
                <w:b/>
                <w:sz w:val="24"/>
              </w:rPr>
              <w:t>Aşağıdaki deyimlerin hangisinde istemeden duyma anlamı vardır? (5 Puan)</w:t>
            </w:r>
          </w:p>
          <w:p w:rsidR="00894C8C" w:rsidRPr="006B02D8" w:rsidRDefault="00894C8C" w:rsidP="006B02D8">
            <w:pPr>
              <w:pStyle w:val="ListParagraph"/>
              <w:numPr>
                <w:ilvl w:val="0"/>
                <w:numId w:val="4"/>
              </w:numPr>
              <w:spacing w:after="0" w:line="240" w:lineRule="auto"/>
              <w:rPr>
                <w:sz w:val="24"/>
              </w:rPr>
            </w:pPr>
            <w:r w:rsidRPr="006B02D8">
              <w:rPr>
                <w:sz w:val="24"/>
              </w:rPr>
              <w:t>Kulak misafiri olmak</w:t>
            </w:r>
          </w:p>
          <w:p w:rsidR="00894C8C" w:rsidRPr="006B02D8" w:rsidRDefault="00894C8C" w:rsidP="006B02D8">
            <w:pPr>
              <w:pStyle w:val="ListParagraph"/>
              <w:numPr>
                <w:ilvl w:val="0"/>
                <w:numId w:val="4"/>
              </w:numPr>
              <w:spacing w:after="0" w:line="240" w:lineRule="auto"/>
              <w:rPr>
                <w:sz w:val="24"/>
              </w:rPr>
            </w:pPr>
            <w:r w:rsidRPr="006B02D8">
              <w:rPr>
                <w:sz w:val="24"/>
              </w:rPr>
              <w:t>Kulak kabartmak</w:t>
            </w:r>
          </w:p>
          <w:p w:rsidR="00894C8C" w:rsidRPr="006B02D8" w:rsidRDefault="00894C8C" w:rsidP="006B02D8">
            <w:pPr>
              <w:pStyle w:val="ListParagraph"/>
              <w:numPr>
                <w:ilvl w:val="0"/>
                <w:numId w:val="4"/>
              </w:numPr>
              <w:spacing w:after="0" w:line="240" w:lineRule="auto"/>
              <w:rPr>
                <w:sz w:val="24"/>
              </w:rPr>
            </w:pPr>
            <w:r w:rsidRPr="006B02D8">
              <w:rPr>
                <w:sz w:val="24"/>
              </w:rPr>
              <w:t>Kulak kesilmek</w:t>
            </w:r>
          </w:p>
          <w:p w:rsidR="00894C8C" w:rsidRPr="006B02D8" w:rsidRDefault="00894C8C" w:rsidP="006B02D8">
            <w:pPr>
              <w:pStyle w:val="ListParagraph"/>
              <w:numPr>
                <w:ilvl w:val="0"/>
                <w:numId w:val="4"/>
              </w:numPr>
              <w:spacing w:after="0" w:line="240" w:lineRule="auto"/>
              <w:rPr>
                <w:sz w:val="24"/>
              </w:rPr>
            </w:pPr>
            <w:r w:rsidRPr="006B02D8">
              <w:rPr>
                <w:sz w:val="24"/>
              </w:rPr>
              <w:t xml:space="preserve">Kulağa fısıldamak </w:t>
            </w:r>
          </w:p>
        </w:tc>
        <w:tc>
          <w:tcPr>
            <w:tcW w:w="5303" w:type="dxa"/>
          </w:tcPr>
          <w:p w:rsidR="00894C8C" w:rsidRPr="006B02D8" w:rsidRDefault="00894C8C" w:rsidP="006B02D8">
            <w:pPr>
              <w:spacing w:after="0" w:line="240" w:lineRule="auto"/>
              <w:rPr>
                <w:b/>
                <w:i/>
                <w:sz w:val="24"/>
              </w:rPr>
            </w:pPr>
            <w:r w:rsidRPr="006B02D8">
              <w:rPr>
                <w:b/>
                <w:i/>
                <w:sz w:val="24"/>
              </w:rPr>
              <w:t>9.Aşağıdaki kelimelerden hangisi yanlış yazılmıştır.(5 Puan)</w:t>
            </w:r>
          </w:p>
          <w:p w:rsidR="00894C8C" w:rsidRPr="006B02D8" w:rsidRDefault="00894C8C" w:rsidP="006B02D8">
            <w:pPr>
              <w:spacing w:after="0" w:line="240" w:lineRule="auto"/>
              <w:rPr>
                <w:b/>
                <w:i/>
                <w:sz w:val="24"/>
              </w:rPr>
            </w:pPr>
          </w:p>
          <w:p w:rsidR="00894C8C" w:rsidRPr="006B02D8" w:rsidRDefault="00894C8C" w:rsidP="006B02D8">
            <w:pPr>
              <w:spacing w:after="0" w:line="240" w:lineRule="auto"/>
            </w:pPr>
            <w:r w:rsidRPr="006B02D8">
              <w:rPr>
                <w:b/>
                <w:i/>
                <w:sz w:val="24"/>
              </w:rPr>
              <w:t>A)öğlen       B)her şey      C)Yalnız      Ç)soğan</w:t>
            </w:r>
          </w:p>
        </w:tc>
      </w:tr>
      <w:tr w:rsidR="00894C8C" w:rsidRPr="006B02D8" w:rsidTr="006B02D8">
        <w:tc>
          <w:tcPr>
            <w:tcW w:w="5303" w:type="dxa"/>
          </w:tcPr>
          <w:p w:rsidR="00894C8C" w:rsidRPr="006B02D8" w:rsidRDefault="00894C8C" w:rsidP="00E46D00">
            <w:pPr>
              <w:pStyle w:val="NoSpacing"/>
              <w:rPr>
                <w:b/>
                <w:sz w:val="24"/>
                <w:szCs w:val="24"/>
              </w:rPr>
            </w:pPr>
          </w:p>
          <w:p w:rsidR="00894C8C" w:rsidRPr="006B02D8" w:rsidRDefault="00894C8C" w:rsidP="00E46D00">
            <w:pPr>
              <w:pStyle w:val="NoSpacing"/>
              <w:rPr>
                <w:b/>
                <w:sz w:val="24"/>
                <w:szCs w:val="24"/>
              </w:rPr>
            </w:pPr>
            <w:r w:rsidRPr="006B02D8">
              <w:rPr>
                <w:b/>
                <w:sz w:val="24"/>
                <w:szCs w:val="24"/>
              </w:rPr>
              <w:t xml:space="preserve">   10. Aşağıdaki kelime gruplarından hangisinde yazım yanlışı </w:t>
            </w:r>
            <w:r w:rsidRPr="006B02D8">
              <w:rPr>
                <w:b/>
                <w:sz w:val="24"/>
                <w:szCs w:val="24"/>
                <w:u w:val="single"/>
              </w:rPr>
              <w:t>yoktur</w:t>
            </w:r>
            <w:r w:rsidRPr="006B02D8">
              <w:rPr>
                <w:b/>
                <w:sz w:val="24"/>
                <w:szCs w:val="24"/>
              </w:rPr>
              <w:t>?</w:t>
            </w:r>
            <w:r w:rsidRPr="006B02D8">
              <w:rPr>
                <w:b/>
                <w:sz w:val="24"/>
              </w:rPr>
              <w:t xml:space="preserve"> (5 Puan)</w:t>
            </w:r>
          </w:p>
          <w:p w:rsidR="00894C8C" w:rsidRPr="006B02D8" w:rsidRDefault="00894C8C" w:rsidP="00E46D00">
            <w:pPr>
              <w:pStyle w:val="NoSpacing"/>
              <w:rPr>
                <w:sz w:val="24"/>
                <w:szCs w:val="24"/>
              </w:rPr>
            </w:pPr>
            <w:r w:rsidRPr="006B02D8">
              <w:rPr>
                <w:sz w:val="24"/>
                <w:szCs w:val="24"/>
              </w:rPr>
              <w:t>A) Çiçekçi teyze</w:t>
            </w:r>
            <w:r w:rsidRPr="006B02D8">
              <w:rPr>
                <w:sz w:val="24"/>
                <w:szCs w:val="24"/>
              </w:rPr>
              <w:tab/>
              <w:t>B) Beşde iki</w:t>
            </w:r>
          </w:p>
          <w:p w:rsidR="00894C8C" w:rsidRPr="006B02D8" w:rsidRDefault="00894C8C" w:rsidP="00E46D00">
            <w:pPr>
              <w:pStyle w:val="NoSpacing"/>
              <w:rPr>
                <w:sz w:val="24"/>
                <w:szCs w:val="24"/>
              </w:rPr>
            </w:pPr>
            <w:r w:rsidRPr="006B02D8">
              <w:rPr>
                <w:sz w:val="24"/>
                <w:szCs w:val="24"/>
              </w:rPr>
              <w:t>C) Yeşil bitgiler</w:t>
            </w:r>
            <w:r w:rsidRPr="006B02D8">
              <w:rPr>
                <w:sz w:val="24"/>
                <w:szCs w:val="24"/>
              </w:rPr>
              <w:tab/>
              <w:t>D) Sandıkdaki ütü</w:t>
            </w:r>
          </w:p>
          <w:p w:rsidR="00894C8C" w:rsidRPr="006B02D8" w:rsidRDefault="00894C8C" w:rsidP="009A0683">
            <w:pPr>
              <w:pStyle w:val="NoSpacing"/>
              <w:rPr>
                <w:sz w:val="24"/>
                <w:szCs w:val="24"/>
              </w:rPr>
            </w:pPr>
          </w:p>
        </w:tc>
        <w:tc>
          <w:tcPr>
            <w:tcW w:w="5303" w:type="dxa"/>
          </w:tcPr>
          <w:p w:rsidR="00894C8C" w:rsidRPr="006B02D8" w:rsidRDefault="00894C8C" w:rsidP="009A0683">
            <w:pPr>
              <w:pStyle w:val="NoSpacing"/>
              <w:rPr>
                <w:sz w:val="24"/>
                <w:szCs w:val="24"/>
              </w:rPr>
            </w:pPr>
            <w:r w:rsidRPr="006B02D8">
              <w:rPr>
                <w:b/>
                <w:sz w:val="24"/>
                <w:szCs w:val="24"/>
              </w:rPr>
              <w:t xml:space="preserve">       11 </w:t>
            </w:r>
            <w:r w:rsidRPr="006B02D8">
              <w:rPr>
                <w:sz w:val="24"/>
                <w:szCs w:val="24"/>
              </w:rPr>
              <w:t xml:space="preserve">. Dil kirlenirse ulusal kimlik de kirlenir insanın gerçek yurdu ana dilidir.Ben ana dilimin sınırlarında nöbet tutarım. Bu benim en büyük görevimdir. </w:t>
            </w:r>
          </w:p>
          <w:p w:rsidR="00894C8C" w:rsidRPr="006B02D8" w:rsidRDefault="00894C8C" w:rsidP="009A0683">
            <w:pPr>
              <w:pStyle w:val="NoSpacing"/>
              <w:rPr>
                <w:b/>
                <w:sz w:val="24"/>
                <w:szCs w:val="24"/>
              </w:rPr>
            </w:pPr>
            <w:r w:rsidRPr="006B02D8">
              <w:rPr>
                <w:b/>
                <w:sz w:val="24"/>
                <w:szCs w:val="24"/>
              </w:rPr>
              <w:t>Bu sözleri söyleyen kişi için</w:t>
            </w:r>
            <w:r w:rsidRPr="006B02D8">
              <w:rPr>
                <w:sz w:val="24"/>
                <w:szCs w:val="24"/>
              </w:rPr>
              <w:t xml:space="preserve"> </w:t>
            </w:r>
            <w:r w:rsidRPr="006B02D8">
              <w:rPr>
                <w:b/>
                <w:sz w:val="24"/>
                <w:szCs w:val="24"/>
              </w:rPr>
              <w:t xml:space="preserve">aşağıdakilerden hangisi </w:t>
            </w:r>
            <w:r w:rsidRPr="006B02D8">
              <w:rPr>
                <w:b/>
                <w:sz w:val="24"/>
                <w:szCs w:val="24"/>
                <w:u w:val="single"/>
              </w:rPr>
              <w:t>söylenemez</w:t>
            </w:r>
            <w:r w:rsidRPr="006B02D8">
              <w:rPr>
                <w:b/>
                <w:sz w:val="24"/>
                <w:szCs w:val="24"/>
              </w:rPr>
              <w:t xml:space="preserve"> ? </w:t>
            </w:r>
            <w:r w:rsidRPr="006B02D8">
              <w:rPr>
                <w:b/>
                <w:sz w:val="24"/>
              </w:rPr>
              <w:t>(5 Puan)</w:t>
            </w:r>
          </w:p>
          <w:p w:rsidR="00894C8C" w:rsidRPr="006B02D8" w:rsidRDefault="00894C8C" w:rsidP="009A0683">
            <w:pPr>
              <w:pStyle w:val="NoSpacing"/>
              <w:rPr>
                <w:sz w:val="24"/>
                <w:szCs w:val="24"/>
              </w:rPr>
            </w:pPr>
            <w:r w:rsidRPr="006B02D8">
              <w:rPr>
                <w:sz w:val="24"/>
                <w:szCs w:val="24"/>
              </w:rPr>
              <w:t xml:space="preserve">A) Dilini iyi kullanmaktadır. </w:t>
            </w:r>
          </w:p>
          <w:p w:rsidR="00894C8C" w:rsidRPr="006B02D8" w:rsidRDefault="00894C8C" w:rsidP="009A0683">
            <w:pPr>
              <w:pStyle w:val="NoSpacing"/>
              <w:rPr>
                <w:sz w:val="24"/>
                <w:szCs w:val="24"/>
              </w:rPr>
            </w:pPr>
            <w:r w:rsidRPr="006B02D8">
              <w:rPr>
                <w:sz w:val="24"/>
                <w:szCs w:val="24"/>
              </w:rPr>
              <w:t xml:space="preserve">B) Dilini önemsemektedir. </w:t>
            </w:r>
          </w:p>
          <w:p w:rsidR="00894C8C" w:rsidRPr="006B02D8" w:rsidRDefault="00894C8C" w:rsidP="009A0683">
            <w:pPr>
              <w:pStyle w:val="NoSpacing"/>
              <w:rPr>
                <w:sz w:val="24"/>
                <w:szCs w:val="24"/>
              </w:rPr>
            </w:pPr>
            <w:r w:rsidRPr="006B02D8">
              <w:rPr>
                <w:sz w:val="24"/>
                <w:szCs w:val="24"/>
              </w:rPr>
              <w:t xml:space="preserve">C) Dilini korumaktadır. </w:t>
            </w:r>
          </w:p>
          <w:p w:rsidR="00894C8C" w:rsidRPr="006B02D8" w:rsidRDefault="00894C8C" w:rsidP="006B02D8">
            <w:pPr>
              <w:spacing w:after="0" w:line="240" w:lineRule="auto"/>
              <w:rPr>
                <w:sz w:val="24"/>
                <w:szCs w:val="24"/>
              </w:rPr>
            </w:pPr>
            <w:r w:rsidRPr="006B02D8">
              <w:rPr>
                <w:sz w:val="24"/>
                <w:szCs w:val="24"/>
              </w:rPr>
              <w:t>D) Dil bilincine sahiptir</w:t>
            </w:r>
          </w:p>
          <w:p w:rsidR="00894C8C" w:rsidRPr="006B02D8" w:rsidRDefault="00894C8C" w:rsidP="006B02D8">
            <w:pPr>
              <w:spacing w:after="0" w:line="240" w:lineRule="auto"/>
              <w:rPr>
                <w:sz w:val="24"/>
                <w:szCs w:val="24"/>
              </w:rPr>
            </w:pPr>
          </w:p>
        </w:tc>
      </w:tr>
      <w:tr w:rsidR="00894C8C" w:rsidRPr="006B02D8" w:rsidTr="006B02D8">
        <w:tc>
          <w:tcPr>
            <w:tcW w:w="5303" w:type="dxa"/>
          </w:tcPr>
          <w:p w:rsidR="00894C8C" w:rsidRPr="006B02D8" w:rsidRDefault="00894C8C" w:rsidP="00E46D00">
            <w:pPr>
              <w:pStyle w:val="NoSpacing"/>
              <w:rPr>
                <w:sz w:val="24"/>
                <w:szCs w:val="24"/>
              </w:rPr>
            </w:pPr>
            <w:r w:rsidRPr="006B02D8">
              <w:rPr>
                <w:b/>
                <w:sz w:val="24"/>
                <w:szCs w:val="24"/>
              </w:rPr>
              <w:t>12.</w:t>
            </w:r>
            <w:r w:rsidRPr="006B02D8">
              <w:rPr>
                <w:sz w:val="24"/>
                <w:szCs w:val="24"/>
              </w:rPr>
              <w:t xml:space="preserve"> </w:t>
            </w:r>
            <w:r w:rsidRPr="006B02D8">
              <w:rPr>
                <w:b/>
                <w:sz w:val="24"/>
                <w:szCs w:val="24"/>
              </w:rPr>
              <w:t>Aşağıdaki kelimeler anlam bakımından gruplansa hangi ikili dışarıda kalır?(5 Puan)</w:t>
            </w:r>
          </w:p>
          <w:p w:rsidR="00894C8C" w:rsidRPr="006B02D8" w:rsidRDefault="00894C8C" w:rsidP="00E46D00">
            <w:pPr>
              <w:pStyle w:val="NoSpacing"/>
              <w:rPr>
                <w:sz w:val="24"/>
                <w:szCs w:val="24"/>
              </w:rPr>
            </w:pPr>
            <w:r w:rsidRPr="006B02D8">
              <w:rPr>
                <w:sz w:val="24"/>
                <w:szCs w:val="24"/>
              </w:rPr>
              <w:t>A)Nefes-Soluk</w:t>
            </w:r>
          </w:p>
          <w:p w:rsidR="00894C8C" w:rsidRPr="006B02D8" w:rsidRDefault="00894C8C" w:rsidP="00E46D00">
            <w:pPr>
              <w:pStyle w:val="NoSpacing"/>
              <w:rPr>
                <w:sz w:val="24"/>
                <w:szCs w:val="24"/>
              </w:rPr>
            </w:pPr>
            <w:r w:rsidRPr="006B02D8">
              <w:rPr>
                <w:sz w:val="24"/>
                <w:szCs w:val="24"/>
              </w:rPr>
              <w:t>B)Billur-Duru</w:t>
            </w:r>
          </w:p>
          <w:p w:rsidR="00894C8C" w:rsidRPr="006B02D8" w:rsidRDefault="00894C8C" w:rsidP="00E46D00">
            <w:pPr>
              <w:pStyle w:val="NoSpacing"/>
              <w:rPr>
                <w:sz w:val="24"/>
                <w:szCs w:val="24"/>
              </w:rPr>
            </w:pPr>
            <w:r w:rsidRPr="006B02D8">
              <w:rPr>
                <w:sz w:val="24"/>
                <w:szCs w:val="24"/>
              </w:rPr>
              <w:t>C)Kabahat-Suç</w:t>
            </w:r>
          </w:p>
          <w:p w:rsidR="00894C8C" w:rsidRPr="006B02D8" w:rsidRDefault="00894C8C" w:rsidP="00E46D00">
            <w:pPr>
              <w:pStyle w:val="NoSpacing"/>
              <w:rPr>
                <w:sz w:val="24"/>
                <w:szCs w:val="24"/>
              </w:rPr>
            </w:pPr>
            <w:r w:rsidRPr="006B02D8">
              <w:rPr>
                <w:sz w:val="24"/>
                <w:szCs w:val="24"/>
              </w:rPr>
              <w:t>Ç)Mecaz-Gerçek</w:t>
            </w:r>
          </w:p>
          <w:p w:rsidR="00894C8C" w:rsidRPr="006B02D8" w:rsidRDefault="00894C8C" w:rsidP="00E46D00">
            <w:pPr>
              <w:pStyle w:val="NoSpacing"/>
              <w:rPr>
                <w:sz w:val="24"/>
                <w:szCs w:val="24"/>
              </w:rPr>
            </w:pPr>
          </w:p>
        </w:tc>
        <w:tc>
          <w:tcPr>
            <w:tcW w:w="5303" w:type="dxa"/>
          </w:tcPr>
          <w:p w:rsidR="00894C8C" w:rsidRPr="006B02D8" w:rsidRDefault="00894C8C" w:rsidP="009A0683">
            <w:pPr>
              <w:pStyle w:val="NoSpacing"/>
              <w:rPr>
                <w:b/>
                <w:sz w:val="24"/>
                <w:szCs w:val="24"/>
              </w:rPr>
            </w:pPr>
            <w:r w:rsidRPr="006B02D8">
              <w:rPr>
                <w:b/>
                <w:sz w:val="24"/>
                <w:szCs w:val="24"/>
              </w:rPr>
              <w:t>13. Aşağıdaki cümlelerin hangisinde virgül çıkarılırsa anlam belirsizliği oluşur?</w:t>
            </w:r>
            <w:r w:rsidRPr="006B02D8">
              <w:rPr>
                <w:b/>
                <w:sz w:val="24"/>
              </w:rPr>
              <w:t xml:space="preserve"> (5 Puan)</w:t>
            </w:r>
          </w:p>
          <w:p w:rsidR="00894C8C" w:rsidRPr="006B02D8" w:rsidRDefault="00894C8C" w:rsidP="009A0683">
            <w:pPr>
              <w:pStyle w:val="NoSpacing"/>
              <w:rPr>
                <w:sz w:val="24"/>
                <w:szCs w:val="24"/>
              </w:rPr>
            </w:pPr>
            <w:r w:rsidRPr="006B02D8">
              <w:rPr>
                <w:sz w:val="24"/>
                <w:szCs w:val="24"/>
              </w:rPr>
              <w:t>A)İhtiyar, kadına nereden geldiğini sordu?</w:t>
            </w:r>
          </w:p>
          <w:p w:rsidR="00894C8C" w:rsidRPr="006B02D8" w:rsidRDefault="00894C8C" w:rsidP="009A0683">
            <w:pPr>
              <w:pStyle w:val="NoSpacing"/>
              <w:rPr>
                <w:sz w:val="24"/>
                <w:szCs w:val="24"/>
              </w:rPr>
            </w:pPr>
            <w:r w:rsidRPr="006B02D8">
              <w:rPr>
                <w:sz w:val="24"/>
                <w:szCs w:val="24"/>
              </w:rPr>
              <w:t>B)Okan, dün eve gelmedi.</w:t>
            </w:r>
          </w:p>
          <w:p w:rsidR="00894C8C" w:rsidRPr="006B02D8" w:rsidRDefault="00894C8C" w:rsidP="009A0683">
            <w:pPr>
              <w:pStyle w:val="NoSpacing"/>
              <w:rPr>
                <w:sz w:val="24"/>
                <w:szCs w:val="24"/>
              </w:rPr>
            </w:pPr>
            <w:r w:rsidRPr="006B02D8">
              <w:rPr>
                <w:sz w:val="24"/>
                <w:szCs w:val="24"/>
              </w:rPr>
              <w:t>C)Elma, armut ve nar aldım pazardan.</w:t>
            </w:r>
          </w:p>
          <w:p w:rsidR="00894C8C" w:rsidRPr="006B02D8" w:rsidRDefault="00894C8C" w:rsidP="00E46D00">
            <w:pPr>
              <w:pStyle w:val="NoSpacing"/>
              <w:rPr>
                <w:sz w:val="24"/>
                <w:szCs w:val="24"/>
              </w:rPr>
            </w:pPr>
            <w:r w:rsidRPr="006B02D8">
              <w:rPr>
                <w:sz w:val="24"/>
                <w:szCs w:val="24"/>
              </w:rPr>
              <w:t>D)Ali, bugün derse geç kaldı.</w:t>
            </w:r>
          </w:p>
        </w:tc>
      </w:tr>
    </w:tbl>
    <w:p w:rsidR="00894C8C" w:rsidRDefault="00894C8C" w:rsidP="009A0683">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6"/>
      </w:tblGrid>
      <w:tr w:rsidR="00894C8C" w:rsidRPr="006B02D8" w:rsidTr="006B02D8">
        <w:tc>
          <w:tcPr>
            <w:tcW w:w="10606" w:type="dxa"/>
          </w:tcPr>
          <w:p w:rsidR="00894C8C" w:rsidRPr="006B02D8" w:rsidRDefault="00894C8C" w:rsidP="006B02D8">
            <w:pPr>
              <w:spacing w:after="0" w:line="240" w:lineRule="auto"/>
              <w:rPr>
                <w:b/>
                <w:sz w:val="24"/>
              </w:rPr>
            </w:pPr>
            <w:r w:rsidRPr="006B02D8">
              <w:rPr>
                <w:b/>
                <w:sz w:val="24"/>
              </w:rPr>
              <w:t>14. Yabancı dillerden alınmış henüz dilimize yerleşmemiş yabancı sözcükleri Türkçelerini karşılarına yazınız. (10 P)</w:t>
            </w:r>
          </w:p>
          <w:p w:rsidR="00894C8C" w:rsidRPr="006B02D8" w:rsidRDefault="00894C8C" w:rsidP="006B02D8">
            <w:pPr>
              <w:spacing w:after="0" w:line="240" w:lineRule="auto"/>
              <w:rPr>
                <w:b/>
                <w:sz w:val="24"/>
              </w:rPr>
            </w:pPr>
            <w:r>
              <w:rPr>
                <w:noProof/>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95.5pt;margin-top:.45pt;width:321pt;height:78pt;z-index:251658240">
                  <v:shadow on="t" opacity=".5" offset="-6pt,-6pt"/>
                </v:shape>
              </w:pict>
            </w:r>
            <w:r>
              <w:rPr>
                <w:noProof/>
                <w:lang w:eastAsia="tr-TR"/>
              </w:rPr>
              <w:pict>
                <v:shapetype id="_x0000_t202" coordsize="21600,21600" o:spt="202" path="m,l,21600r21600,l21600,xe">
                  <v:stroke joinstyle="miter"/>
                  <v:path gradientshapeok="t" o:connecttype="rect"/>
                </v:shapetype>
                <v:shape id="_x0000_s1027" type="#_x0000_t202" style="position:absolute;margin-left:116.25pt;margin-top:13.45pt;width:275.5pt;height:151.8pt;z-index:251659264">
                  <v:textbox style="mso-fit-shape-to-text:t">
                    <w:txbxContent>
                      <w:p w:rsidR="00894C8C" w:rsidRPr="006B02D8" w:rsidRDefault="00894C8C">
                        <w:pPr>
                          <w:rPr>
                            <w:rFonts w:ascii="Cambria" w:hAnsi="Cambria"/>
                            <w:b/>
                            <w:i/>
                            <w:sz w:val="28"/>
                          </w:rPr>
                        </w:pPr>
                        <w:r w:rsidRPr="006B02D8">
                          <w:rPr>
                            <w:rFonts w:ascii="Cambria" w:hAnsi="Cambria"/>
                            <w:b/>
                            <w:i/>
                            <w:sz w:val="28"/>
                          </w:rPr>
                          <w:t>Saldırgan-Büyük Beden-Yer Ayırtmak-Orta Beden-Alışveriş Merkezi</w:t>
                        </w:r>
                      </w:p>
                    </w:txbxContent>
                  </v:textbox>
                </v:shape>
              </w:pict>
            </w:r>
          </w:p>
          <w:p w:rsidR="00894C8C" w:rsidRPr="006B02D8" w:rsidRDefault="00894C8C" w:rsidP="006B02D8">
            <w:pPr>
              <w:spacing w:after="0" w:line="240" w:lineRule="auto"/>
              <w:rPr>
                <w:b/>
                <w:sz w:val="24"/>
              </w:rPr>
            </w:pPr>
            <w:r w:rsidRPr="006B02D8">
              <w:rPr>
                <w:b/>
                <w:sz w:val="24"/>
              </w:rPr>
              <w:t xml:space="preserve">          </w:t>
            </w:r>
          </w:p>
          <w:p w:rsidR="00894C8C" w:rsidRPr="006B02D8" w:rsidRDefault="00894C8C" w:rsidP="006B02D8">
            <w:pPr>
              <w:spacing w:after="0" w:line="240" w:lineRule="auto"/>
              <w:rPr>
                <w:b/>
                <w:sz w:val="24"/>
              </w:rPr>
            </w:pPr>
          </w:p>
          <w:p w:rsidR="00894C8C" w:rsidRPr="006B02D8" w:rsidRDefault="00894C8C" w:rsidP="006B02D8">
            <w:pPr>
              <w:spacing w:after="0" w:line="240" w:lineRule="auto"/>
              <w:rPr>
                <w:b/>
                <w:sz w:val="24"/>
              </w:rPr>
            </w:pPr>
          </w:p>
          <w:p w:rsidR="00894C8C" w:rsidRPr="006B02D8" w:rsidRDefault="00894C8C" w:rsidP="006B02D8">
            <w:pPr>
              <w:spacing w:after="0" w:line="240" w:lineRule="auto"/>
              <w:rPr>
                <w:b/>
                <w:sz w:val="24"/>
              </w:rPr>
            </w:pPr>
          </w:p>
          <w:p w:rsidR="00894C8C" w:rsidRPr="006B02D8" w:rsidRDefault="00894C8C" w:rsidP="006B02D8">
            <w:pPr>
              <w:spacing w:after="0" w:line="240" w:lineRule="auto"/>
              <w:rPr>
                <w:b/>
                <w:sz w:val="24"/>
              </w:rPr>
            </w:pPr>
          </w:p>
          <w:p w:rsidR="00894C8C" w:rsidRPr="006B02D8" w:rsidRDefault="00894C8C" w:rsidP="006B02D8">
            <w:pPr>
              <w:spacing w:after="0" w:line="240" w:lineRule="auto"/>
              <w:rPr>
                <w:b/>
                <w:sz w:val="24"/>
              </w:rPr>
            </w:pPr>
          </w:p>
          <w:p w:rsidR="00894C8C" w:rsidRPr="006B02D8" w:rsidRDefault="00894C8C" w:rsidP="006B02D8">
            <w:pPr>
              <w:spacing w:after="0" w:line="240" w:lineRule="auto"/>
              <w:rPr>
                <w:b/>
                <w:sz w:val="24"/>
              </w:rPr>
            </w:pPr>
            <w:r w:rsidRPr="006B02D8">
              <w:rPr>
                <w:b/>
                <w:sz w:val="24"/>
              </w:rPr>
              <w:t xml:space="preserve">            Agresif……………………………………………………..</w:t>
            </w:r>
          </w:p>
          <w:p w:rsidR="00894C8C" w:rsidRPr="006B02D8" w:rsidRDefault="00894C8C" w:rsidP="006B02D8">
            <w:pPr>
              <w:spacing w:after="0" w:line="240" w:lineRule="auto"/>
              <w:rPr>
                <w:b/>
                <w:sz w:val="24"/>
              </w:rPr>
            </w:pPr>
            <w:r w:rsidRPr="006B02D8">
              <w:rPr>
                <w:b/>
                <w:sz w:val="24"/>
              </w:rPr>
              <w:t xml:space="preserve">            Rezervasyon…………………………………………….</w:t>
            </w:r>
          </w:p>
          <w:p w:rsidR="00894C8C" w:rsidRPr="006B02D8" w:rsidRDefault="00894C8C" w:rsidP="006B02D8">
            <w:pPr>
              <w:spacing w:after="0" w:line="240" w:lineRule="auto"/>
              <w:rPr>
                <w:b/>
                <w:sz w:val="24"/>
              </w:rPr>
            </w:pPr>
            <w:r w:rsidRPr="006B02D8">
              <w:rPr>
                <w:b/>
                <w:sz w:val="24"/>
              </w:rPr>
              <w:t xml:space="preserve">            Shopping Center………………………………………</w:t>
            </w:r>
          </w:p>
          <w:p w:rsidR="00894C8C" w:rsidRPr="006B02D8" w:rsidRDefault="00894C8C" w:rsidP="006B02D8">
            <w:pPr>
              <w:spacing w:after="0" w:line="240" w:lineRule="auto"/>
              <w:rPr>
                <w:b/>
                <w:sz w:val="24"/>
              </w:rPr>
            </w:pPr>
            <w:r w:rsidRPr="006B02D8">
              <w:rPr>
                <w:b/>
                <w:sz w:val="24"/>
              </w:rPr>
              <w:t xml:space="preserve">            Medium……………………………………………………</w:t>
            </w:r>
          </w:p>
          <w:p w:rsidR="00894C8C" w:rsidRPr="006B02D8" w:rsidRDefault="00894C8C" w:rsidP="006B02D8">
            <w:pPr>
              <w:spacing w:after="0" w:line="240" w:lineRule="auto"/>
              <w:rPr>
                <w:b/>
                <w:sz w:val="24"/>
              </w:rPr>
            </w:pPr>
            <w:r w:rsidRPr="006B02D8">
              <w:rPr>
                <w:b/>
                <w:sz w:val="24"/>
              </w:rPr>
              <w:t xml:space="preserve">            Large………………………………………………………..</w:t>
            </w:r>
          </w:p>
          <w:p w:rsidR="00894C8C" w:rsidRPr="006B02D8" w:rsidRDefault="00894C8C" w:rsidP="006B02D8">
            <w:pPr>
              <w:spacing w:after="0" w:line="240" w:lineRule="auto"/>
              <w:rPr>
                <w:b/>
                <w:sz w:val="24"/>
              </w:rPr>
            </w:pPr>
          </w:p>
          <w:p w:rsidR="00894C8C" w:rsidRPr="006B02D8" w:rsidRDefault="00894C8C" w:rsidP="006B02D8">
            <w:pPr>
              <w:spacing w:after="0" w:line="240" w:lineRule="auto"/>
              <w:jc w:val="right"/>
              <w:rPr>
                <w:b/>
                <w:noProof/>
                <w:sz w:val="24"/>
                <w:lang w:eastAsia="tr-TR"/>
              </w:rPr>
            </w:pPr>
            <w:hyperlink r:id="rId7" w:history="1">
              <w:r>
                <w:rPr>
                  <w:rStyle w:val="Hyperlink"/>
                  <w:b/>
                  <w:sz w:val="26"/>
                  <w:szCs w:val="26"/>
                </w:rPr>
                <w:t>www.sorubak.com</w:t>
              </w:r>
            </w:hyperlink>
          </w:p>
          <w:p w:rsidR="00894C8C" w:rsidRPr="006B02D8" w:rsidRDefault="00894C8C" w:rsidP="006B02D8">
            <w:pPr>
              <w:spacing w:after="0" w:line="240" w:lineRule="auto"/>
              <w:rPr>
                <w:b/>
                <w:sz w:val="24"/>
              </w:rPr>
            </w:pPr>
          </w:p>
        </w:tc>
      </w:tr>
    </w:tbl>
    <w:p w:rsidR="00894C8C" w:rsidRPr="00D3351E" w:rsidRDefault="00894C8C" w:rsidP="00D3351E">
      <w:pPr>
        <w:jc w:val="right"/>
        <w:rPr>
          <w:b/>
          <w:i/>
        </w:rPr>
      </w:pPr>
      <w:r>
        <w:rPr>
          <w:b/>
          <w:i/>
        </w:rPr>
        <w:t>28.10</w:t>
      </w:r>
      <w:r w:rsidRPr="00D3351E">
        <w:rPr>
          <w:b/>
          <w:i/>
        </w:rPr>
        <w:t>.201</w:t>
      </w:r>
      <w:r>
        <w:rPr>
          <w:b/>
          <w:i/>
        </w:rPr>
        <w:t>4 | Engin YILMAZ | Türkçe Öğretmeniniz</w:t>
      </w:r>
    </w:p>
    <w:sectPr w:rsidR="00894C8C" w:rsidRPr="00D3351E" w:rsidSect="00B241E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C8C" w:rsidRDefault="00894C8C" w:rsidP="00D3351E">
      <w:pPr>
        <w:spacing w:after="0" w:line="240" w:lineRule="auto"/>
      </w:pPr>
      <w:r>
        <w:separator/>
      </w:r>
    </w:p>
  </w:endnote>
  <w:endnote w:type="continuationSeparator" w:id="0">
    <w:p w:rsidR="00894C8C" w:rsidRDefault="00894C8C" w:rsidP="00D33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C8C" w:rsidRDefault="00894C8C" w:rsidP="00D3351E">
      <w:pPr>
        <w:spacing w:after="0" w:line="240" w:lineRule="auto"/>
      </w:pPr>
      <w:r>
        <w:separator/>
      </w:r>
    </w:p>
  </w:footnote>
  <w:footnote w:type="continuationSeparator" w:id="0">
    <w:p w:rsidR="00894C8C" w:rsidRDefault="00894C8C" w:rsidP="00D335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B616F"/>
    <w:multiLevelType w:val="hybridMultilevel"/>
    <w:tmpl w:val="30FC831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C4A71AF"/>
    <w:multiLevelType w:val="hybridMultilevel"/>
    <w:tmpl w:val="8018B450"/>
    <w:lvl w:ilvl="0" w:tplc="DE948BB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A316126"/>
    <w:multiLevelType w:val="hybridMultilevel"/>
    <w:tmpl w:val="503EB53E"/>
    <w:lvl w:ilvl="0" w:tplc="E512A1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F4A30E5"/>
    <w:multiLevelType w:val="hybridMultilevel"/>
    <w:tmpl w:val="A52E7FCA"/>
    <w:lvl w:ilvl="0" w:tplc="CAD0473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582478E"/>
    <w:multiLevelType w:val="hybridMultilevel"/>
    <w:tmpl w:val="A52E7FCA"/>
    <w:lvl w:ilvl="0" w:tplc="CAD0473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1EE"/>
    <w:rsid w:val="000A097F"/>
    <w:rsid w:val="000A52E5"/>
    <w:rsid w:val="004342FC"/>
    <w:rsid w:val="00447013"/>
    <w:rsid w:val="00452486"/>
    <w:rsid w:val="006A1271"/>
    <w:rsid w:val="006B02D8"/>
    <w:rsid w:val="006B2573"/>
    <w:rsid w:val="007907B3"/>
    <w:rsid w:val="007F0FD3"/>
    <w:rsid w:val="008321BA"/>
    <w:rsid w:val="00866DDD"/>
    <w:rsid w:val="00894C8C"/>
    <w:rsid w:val="009A0683"/>
    <w:rsid w:val="009C2BD8"/>
    <w:rsid w:val="009F75E5"/>
    <w:rsid w:val="00B241EE"/>
    <w:rsid w:val="00CF3E7C"/>
    <w:rsid w:val="00D3351E"/>
    <w:rsid w:val="00E46D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241EE"/>
    <w:rPr>
      <w:lang w:eastAsia="en-US"/>
    </w:rPr>
  </w:style>
  <w:style w:type="table" w:styleId="TableGrid">
    <w:name w:val="Table Grid"/>
    <w:basedOn w:val="TableNormal"/>
    <w:uiPriority w:val="99"/>
    <w:rsid w:val="00B241E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241EE"/>
    <w:pPr>
      <w:ind w:left="720"/>
      <w:contextualSpacing/>
    </w:pPr>
  </w:style>
  <w:style w:type="table" w:styleId="MediumGrid2-Accent4">
    <w:name w:val="Medium Grid 2 Accent 4"/>
    <w:basedOn w:val="TableNormal"/>
    <w:uiPriority w:val="99"/>
    <w:rsid w:val="00B241EE"/>
    <w:rPr>
      <w:rFonts w:ascii="Cambria" w:eastAsia="Times New Roman" w:hAnsi="Cambria"/>
      <w:color w:val="00000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List2-Accent1">
    <w:name w:val="Medium List 2 Accent 1"/>
    <w:basedOn w:val="TableNormal"/>
    <w:uiPriority w:val="99"/>
    <w:rsid w:val="00B241EE"/>
    <w:rPr>
      <w:rFonts w:ascii="Cambria" w:eastAsia="Times New Roman" w:hAnsi="Cambria"/>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Shading">
    <w:name w:val="Light Shading"/>
    <w:basedOn w:val="TableNormal"/>
    <w:uiPriority w:val="99"/>
    <w:rsid w:val="00B241EE"/>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Header">
    <w:name w:val="header"/>
    <w:basedOn w:val="Normal"/>
    <w:link w:val="HeaderChar"/>
    <w:uiPriority w:val="99"/>
    <w:rsid w:val="009A0683"/>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A0683"/>
    <w:rPr>
      <w:rFonts w:cs="Times New Roman"/>
    </w:rPr>
  </w:style>
  <w:style w:type="paragraph" w:styleId="BalloonText">
    <w:name w:val="Balloon Text"/>
    <w:basedOn w:val="Normal"/>
    <w:link w:val="BalloonTextChar"/>
    <w:uiPriority w:val="99"/>
    <w:semiHidden/>
    <w:rsid w:val="007F0F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0FD3"/>
    <w:rPr>
      <w:rFonts w:ascii="Tahoma" w:hAnsi="Tahoma" w:cs="Tahoma"/>
      <w:sz w:val="16"/>
      <w:szCs w:val="16"/>
    </w:rPr>
  </w:style>
  <w:style w:type="paragraph" w:styleId="Footer">
    <w:name w:val="footer"/>
    <w:basedOn w:val="Normal"/>
    <w:link w:val="FooterChar"/>
    <w:uiPriority w:val="99"/>
    <w:rsid w:val="00D3351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3351E"/>
    <w:rPr>
      <w:rFonts w:cs="Times New Roman"/>
    </w:rPr>
  </w:style>
  <w:style w:type="character" w:styleId="Hyperlink">
    <w:name w:val="Hyperlink"/>
    <w:basedOn w:val="DefaultParagraphFont"/>
    <w:uiPriority w:val="99"/>
    <w:rsid w:val="00CF3E7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2</Pages>
  <Words>599</Words>
  <Characters>3418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Kubilay</dc:creator>
  <cp:keywords/>
  <dc:description/>
  <cp:lastModifiedBy>edanur</cp:lastModifiedBy>
  <cp:revision>5</cp:revision>
  <cp:lastPrinted>2013-11-03T15:55:00Z</cp:lastPrinted>
  <dcterms:created xsi:type="dcterms:W3CDTF">2013-11-03T15:01:00Z</dcterms:created>
  <dcterms:modified xsi:type="dcterms:W3CDTF">2014-10-27T22:17:00Z</dcterms:modified>
</cp:coreProperties>
</file>