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C95" w:rsidRDefault="00DB4C95" w:rsidP="00C631A0">
      <w:pPr>
        <w:spacing w:after="0" w:line="240" w:lineRule="auto"/>
        <w:jc w:val="both"/>
        <w:rPr>
          <w:rFonts w:ascii="Cambria" w:hAnsi="Cambria"/>
          <w:b/>
          <w:lang w:eastAsia="tr-TR"/>
        </w:rPr>
      </w:pPr>
    </w:p>
    <w:p w:rsidR="00DB4C95" w:rsidRPr="00C631A0" w:rsidRDefault="00DB4C95" w:rsidP="00C631A0">
      <w:pPr>
        <w:spacing w:after="0" w:line="240" w:lineRule="auto"/>
        <w:jc w:val="both"/>
        <w:rPr>
          <w:rFonts w:ascii="Cambria" w:hAnsi="Cambria"/>
          <w:b/>
          <w:lang w:eastAsia="tr-TR"/>
        </w:rPr>
      </w:pPr>
      <w:r w:rsidRPr="00C631A0">
        <w:rPr>
          <w:rFonts w:ascii="Cambria" w:hAnsi="Cambria"/>
          <w:b/>
          <w:lang w:eastAsia="tr-TR"/>
        </w:rPr>
        <w:t xml:space="preserve">ADI:                                       </w:t>
      </w:r>
      <w:r w:rsidRPr="00C631A0">
        <w:rPr>
          <w:rFonts w:ascii="Cambria" w:hAnsi="Cambria"/>
          <w:b/>
          <w:i/>
          <w:lang w:eastAsia="tr-TR"/>
        </w:rPr>
        <w:tab/>
        <w:t xml:space="preserve">         </w:t>
      </w:r>
      <w:r>
        <w:rPr>
          <w:rFonts w:ascii="Cambria" w:hAnsi="Cambria"/>
          <w:b/>
          <w:i/>
          <w:lang w:eastAsia="tr-TR"/>
        </w:rPr>
        <w:t xml:space="preserve">                                         </w:t>
      </w:r>
      <w:r w:rsidRPr="00C631A0">
        <w:rPr>
          <w:rFonts w:ascii="Cambria" w:hAnsi="Cambria"/>
          <w:b/>
          <w:i/>
          <w:lang w:eastAsia="tr-TR"/>
        </w:rPr>
        <w:t xml:space="preserve">     </w:t>
      </w:r>
      <w:r w:rsidRPr="00C631A0">
        <w:rPr>
          <w:rFonts w:ascii="Cambria" w:hAnsi="Cambria"/>
          <w:b/>
          <w:lang w:eastAsia="tr-TR"/>
        </w:rPr>
        <w:t>ULUBATLI HASAN İMAM HATİP ORTAOKULU</w:t>
      </w:r>
    </w:p>
    <w:p w:rsidR="00DB4C95" w:rsidRPr="00C631A0" w:rsidRDefault="00DB4C95" w:rsidP="00C631A0">
      <w:pPr>
        <w:spacing w:after="0" w:line="240" w:lineRule="auto"/>
        <w:jc w:val="both"/>
        <w:rPr>
          <w:rFonts w:ascii="Cambria" w:hAnsi="Cambria"/>
          <w:b/>
          <w:lang w:eastAsia="tr-TR"/>
        </w:rPr>
      </w:pPr>
      <w:r w:rsidRPr="00C631A0">
        <w:rPr>
          <w:rFonts w:ascii="Cambria" w:hAnsi="Cambria"/>
          <w:b/>
          <w:lang w:eastAsia="tr-TR"/>
        </w:rPr>
        <w:t xml:space="preserve">SOYADI:                                             </w:t>
      </w:r>
      <w:r>
        <w:rPr>
          <w:rFonts w:ascii="Cambria" w:hAnsi="Cambria"/>
          <w:b/>
          <w:lang w:eastAsia="tr-TR"/>
        </w:rPr>
        <w:t xml:space="preserve">                                                       </w:t>
      </w:r>
      <w:r w:rsidRPr="00C631A0">
        <w:rPr>
          <w:rFonts w:ascii="Cambria" w:hAnsi="Cambria"/>
          <w:b/>
          <w:lang w:eastAsia="tr-TR"/>
        </w:rPr>
        <w:t xml:space="preserve"> </w:t>
      </w:r>
      <w:r>
        <w:rPr>
          <w:rFonts w:ascii="Cambria" w:hAnsi="Cambria"/>
          <w:b/>
          <w:lang w:eastAsia="tr-TR"/>
        </w:rPr>
        <w:t xml:space="preserve">2014-2015 </w:t>
      </w:r>
      <w:r w:rsidRPr="00C631A0">
        <w:rPr>
          <w:rFonts w:ascii="Cambria" w:hAnsi="Cambria"/>
          <w:b/>
          <w:lang w:eastAsia="tr-TR"/>
        </w:rPr>
        <w:t xml:space="preserve"> EĞİTİM-ÖĞRETİM YILI</w:t>
      </w:r>
    </w:p>
    <w:p w:rsidR="00DB4C95" w:rsidRPr="00C631A0" w:rsidRDefault="00DB4C95" w:rsidP="00C631A0">
      <w:pPr>
        <w:tabs>
          <w:tab w:val="center" w:pos="5386"/>
        </w:tabs>
        <w:spacing w:after="0" w:line="240" w:lineRule="auto"/>
        <w:jc w:val="both"/>
        <w:rPr>
          <w:rFonts w:ascii="Cambria" w:hAnsi="Cambria"/>
          <w:b/>
          <w:lang w:eastAsia="tr-TR"/>
        </w:rPr>
      </w:pPr>
      <w:r w:rsidRPr="00C631A0">
        <w:rPr>
          <w:rFonts w:ascii="Cambria" w:hAnsi="Cambria"/>
          <w:b/>
          <w:lang w:eastAsia="tr-TR"/>
        </w:rPr>
        <w:t>SINIFI:</w:t>
      </w:r>
      <w:r w:rsidRPr="00C631A0">
        <w:rPr>
          <w:rFonts w:ascii="Cambria" w:hAnsi="Cambria"/>
          <w:b/>
          <w:lang w:eastAsia="tr-TR"/>
        </w:rPr>
        <w:tab/>
        <w:t xml:space="preserve">                          </w:t>
      </w:r>
      <w:r>
        <w:rPr>
          <w:rFonts w:ascii="Cambria" w:hAnsi="Cambria"/>
          <w:b/>
          <w:lang w:eastAsia="tr-TR"/>
        </w:rPr>
        <w:t xml:space="preserve">                                                                    </w:t>
      </w:r>
      <w:r w:rsidRPr="00C631A0">
        <w:rPr>
          <w:rFonts w:ascii="Cambria" w:hAnsi="Cambria"/>
          <w:b/>
          <w:lang w:eastAsia="tr-TR"/>
        </w:rPr>
        <w:t xml:space="preserve">     </w:t>
      </w:r>
      <w:r>
        <w:rPr>
          <w:rFonts w:ascii="Cambria" w:hAnsi="Cambria"/>
          <w:b/>
          <w:lang w:eastAsia="tr-TR"/>
        </w:rPr>
        <w:t>TEMEL DİNİ BİLGİLER</w:t>
      </w:r>
      <w:r w:rsidRPr="00C631A0">
        <w:rPr>
          <w:rFonts w:ascii="Cambria" w:hAnsi="Cambria"/>
          <w:b/>
          <w:lang w:eastAsia="tr-TR"/>
        </w:rPr>
        <w:t xml:space="preserve"> DERSİ</w:t>
      </w:r>
    </w:p>
    <w:p w:rsidR="00DB4C95" w:rsidRPr="00C631A0" w:rsidRDefault="00DB4C95" w:rsidP="00C631A0">
      <w:pPr>
        <w:tabs>
          <w:tab w:val="center" w:pos="5386"/>
        </w:tabs>
        <w:spacing w:after="0" w:line="240" w:lineRule="auto"/>
        <w:jc w:val="both"/>
        <w:rPr>
          <w:rFonts w:ascii="Cambria" w:hAnsi="Cambria"/>
          <w:b/>
          <w:lang w:eastAsia="tr-TR"/>
        </w:rPr>
      </w:pPr>
      <w:r w:rsidRPr="00C631A0">
        <w:rPr>
          <w:rFonts w:ascii="Cambria" w:hAnsi="Cambria"/>
          <w:b/>
          <w:lang w:eastAsia="tr-TR"/>
        </w:rPr>
        <w:t xml:space="preserve">NO:                                                </w:t>
      </w:r>
      <w:r>
        <w:rPr>
          <w:rFonts w:ascii="Cambria" w:hAnsi="Cambria"/>
          <w:b/>
          <w:lang w:eastAsia="tr-TR"/>
        </w:rPr>
        <w:t xml:space="preserve">                                                               </w:t>
      </w:r>
      <w:r w:rsidRPr="00C631A0">
        <w:rPr>
          <w:rFonts w:ascii="Cambria" w:hAnsi="Cambria"/>
          <w:b/>
          <w:lang w:eastAsia="tr-TR"/>
        </w:rPr>
        <w:t>6.SINIF I.DÖNEM II. YAZILI SORULARI</w:t>
      </w:r>
    </w:p>
    <w:p w:rsidR="00DB4C95" w:rsidRDefault="00DB4C95" w:rsidP="00DC2671">
      <w:pPr>
        <w:tabs>
          <w:tab w:val="left" w:pos="4440"/>
        </w:tabs>
      </w:pPr>
      <w:r w:rsidRPr="00955783">
        <w:tab/>
      </w:r>
    </w:p>
    <w:p w:rsidR="00DB4C95" w:rsidRPr="00450ECC" w:rsidRDefault="00DB4C95" w:rsidP="00DF1E4B">
      <w:pPr>
        <w:spacing w:after="0" w:line="240" w:lineRule="auto"/>
        <w:rPr>
          <w:rFonts w:ascii="Cambria" w:hAnsi="Cambria"/>
          <w:b/>
          <w:sz w:val="24"/>
          <w:szCs w:val="24"/>
          <w:u w:val="single"/>
          <w:lang w:eastAsia="tr-TR"/>
        </w:rPr>
      </w:pPr>
      <w:r w:rsidRPr="00450ECC">
        <w:rPr>
          <w:rFonts w:ascii="Cambria" w:hAnsi="Cambria"/>
          <w:b/>
          <w:sz w:val="24"/>
          <w:szCs w:val="24"/>
          <w:u w:val="single"/>
          <w:lang w:eastAsia="tr-TR"/>
        </w:rPr>
        <w:t xml:space="preserve">A- </w:t>
      </w:r>
      <w:r w:rsidRPr="00DF1E4B">
        <w:rPr>
          <w:rFonts w:ascii="Cambria" w:hAnsi="Cambria"/>
          <w:b/>
          <w:sz w:val="24"/>
          <w:szCs w:val="24"/>
          <w:u w:val="single"/>
          <w:lang w:eastAsia="tr-TR"/>
        </w:rPr>
        <w:t>Aşağıdaki ifadeleri eşleştiriniz.</w:t>
      </w:r>
      <w:r w:rsidRPr="00450ECC">
        <w:rPr>
          <w:rFonts w:ascii="Cambria" w:hAnsi="Cambria"/>
          <w:b/>
          <w:sz w:val="24"/>
          <w:szCs w:val="24"/>
          <w:u w:val="single"/>
          <w:lang w:eastAsia="tr-TR"/>
        </w:rPr>
        <w:t xml:space="preserve"> (20 Puan)</w:t>
      </w:r>
    </w:p>
    <w:p w:rsidR="00DB4C95" w:rsidRPr="00DF1E4B" w:rsidRDefault="00DB4C95" w:rsidP="00DF1E4B">
      <w:pPr>
        <w:spacing w:after="0" w:line="240" w:lineRule="auto"/>
        <w:rPr>
          <w:rFonts w:ascii="Cambria" w:hAnsi="Cambria"/>
          <w:b/>
          <w:sz w:val="24"/>
          <w:szCs w:val="24"/>
          <w:lang w:eastAsia="tr-TR"/>
        </w:rPr>
      </w:pPr>
    </w:p>
    <w:p w:rsidR="00DB4C95" w:rsidRDefault="00DB4C95" w:rsidP="00DC2671">
      <w:pPr>
        <w:tabs>
          <w:tab w:val="left" w:pos="4440"/>
        </w:tabs>
        <w:rPr>
          <w:rFonts w:ascii="Cambria" w:hAnsi="Cambria"/>
          <w:b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333.45pt;margin-top:5.1pt;width:175.1pt;height:56.8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" fillcolor="#d99594" strokecolor="#c0504d" strokeweight="1pt">
            <v:fill color2="#c0504d" focus="50%" type="gradient"/>
            <v:shadow on="t" color="#622423" offset="1pt"/>
            <v:textbox>
              <w:txbxContent>
                <w:p w:rsidR="00DB4C95" w:rsidRDefault="00DB4C95" w:rsidP="003441A5">
                  <w:r>
                    <w:t>Adam öldürmemek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" o:spid="_x0000_s1027" type="#_x0000_t98" style="position:absolute;margin-left:24.5pt;margin-top:5.4pt;width:175.1pt;height:56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DB4C95" w:rsidRDefault="00DB4C95" w:rsidP="00513C47">
                  <w:r>
                    <w:t xml:space="preserve">Aklın korunması           </w:t>
                  </w:r>
                </w:p>
              </w:txbxContent>
            </v:textbox>
          </v:shape>
        </w:pict>
      </w:r>
    </w:p>
    <w:p w:rsidR="00DB4C95" w:rsidRDefault="00DB4C95" w:rsidP="00DC2671">
      <w:pPr>
        <w:tabs>
          <w:tab w:val="left" w:pos="4440"/>
        </w:tabs>
        <w:rPr>
          <w:rFonts w:ascii="Cambria" w:hAnsi="Cambria"/>
          <w:b/>
          <w:sz w:val="24"/>
          <w:szCs w:val="24"/>
        </w:rPr>
      </w:pPr>
    </w:p>
    <w:p w:rsidR="00DB4C95" w:rsidRDefault="00DB4C95" w:rsidP="00DC2671">
      <w:pPr>
        <w:tabs>
          <w:tab w:val="left" w:pos="4440"/>
        </w:tabs>
        <w:rPr>
          <w:rFonts w:ascii="Cambria" w:hAnsi="Cambria"/>
          <w:b/>
          <w:sz w:val="24"/>
          <w:szCs w:val="24"/>
        </w:rPr>
      </w:pPr>
      <w:r>
        <w:rPr>
          <w:noProof/>
          <w:lang w:eastAsia="tr-TR"/>
        </w:rPr>
        <w:pict>
          <v:shape id="Yatay Kaydırma 4" o:spid="_x0000_s1028" type="#_x0000_t98" style="position:absolute;margin-left:333.45pt;margin-top:9.5pt;width:175.1pt;height:59.1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DB4C95" w:rsidRDefault="00DB4C95" w:rsidP="00D108D6">
                  <w:r>
                    <w:rPr>
                      <w:rStyle w:val="A4"/>
                      <w:rFonts w:cs="Myriad Pro"/>
                    </w:rPr>
                    <w:t>Dinde zorlama olmaması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1" o:spid="_x0000_s1029" type="#_x0000_t98" style="position:absolute;margin-left:24.5pt;margin-top:15.25pt;width:175.1pt;height:56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DB4C95" w:rsidRDefault="00DB4C95" w:rsidP="00513C47">
                  <w:r>
                    <w:t>Canın korunması</w:t>
                  </w:r>
                </w:p>
              </w:txbxContent>
            </v:textbox>
          </v:shape>
        </w:pict>
      </w:r>
    </w:p>
    <w:p w:rsidR="00DB4C95" w:rsidRDefault="00DB4C95" w:rsidP="00DC2671">
      <w:pPr>
        <w:tabs>
          <w:tab w:val="left" w:pos="4440"/>
        </w:tabs>
        <w:rPr>
          <w:rFonts w:ascii="Cambria" w:hAnsi="Cambria"/>
          <w:b/>
          <w:sz w:val="24"/>
          <w:szCs w:val="24"/>
        </w:rPr>
      </w:pPr>
    </w:p>
    <w:p w:rsidR="00DB4C95" w:rsidRDefault="00DB4C95" w:rsidP="00DC2671">
      <w:pPr>
        <w:tabs>
          <w:tab w:val="left" w:pos="4440"/>
        </w:tabs>
        <w:rPr>
          <w:rFonts w:ascii="Cambria" w:hAnsi="Cambria"/>
          <w:b/>
          <w:sz w:val="24"/>
          <w:szCs w:val="24"/>
        </w:rPr>
      </w:pPr>
      <w:r>
        <w:rPr>
          <w:noProof/>
          <w:lang w:eastAsia="tr-TR"/>
        </w:rPr>
        <w:pict>
          <v:shape id="Yatay Kaydırma 12" o:spid="_x0000_s1030" type="#_x0000_t98" style="position:absolute;margin-left:24.4pt;margin-top:23.35pt;width:175.1pt;height:5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DB4C95" w:rsidRDefault="00DB4C95" w:rsidP="00513C47">
                  <w:r>
                    <w:t>Dinin korunması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5" o:spid="_x0000_s1031" type="#_x0000_t98" style="position:absolute;margin-left:333.4pt;margin-top:16.15pt;width:175.1pt;height:60.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DB4C95" w:rsidRPr="00450ECC" w:rsidRDefault="00DB4C95" w:rsidP="00D108D6">
                  <w:pPr>
                    <w:rPr>
                      <w:b/>
                    </w:rPr>
                  </w:pPr>
                  <w:r w:rsidRPr="00450ECC">
                    <w:rPr>
                      <w:rStyle w:val="Emphasis"/>
                      <w:b w:val="0"/>
                      <w:color w:val="222222"/>
                    </w:rPr>
                    <w:t>Zina yapmamak</w:t>
                  </w:r>
                </w:p>
              </w:txbxContent>
            </v:textbox>
          </v:shape>
        </w:pict>
      </w:r>
    </w:p>
    <w:p w:rsidR="00DB4C95" w:rsidRDefault="00DB4C95" w:rsidP="007E6B41"/>
    <w:p w:rsidR="00DB4C95" w:rsidRDefault="00DB4C95" w:rsidP="007E6B41"/>
    <w:p w:rsidR="00DB4C95" w:rsidRDefault="00DB4C95" w:rsidP="007E6B41">
      <w:r>
        <w:rPr>
          <w:noProof/>
          <w:lang w:eastAsia="tr-TR"/>
        </w:rPr>
        <w:pict>
          <v:shape id="Yatay Kaydırma 13" o:spid="_x0000_s1032" type="#_x0000_t98" style="position:absolute;margin-left:24.45pt;margin-top:2.85pt;width:175.1pt;height:56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DB4C95" w:rsidRDefault="00DB4C95" w:rsidP="00513C47">
                  <w:r>
                    <w:t>Neslin korunması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6" o:spid="_x0000_s1033" type="#_x0000_t98" style="position:absolute;margin-left:333.95pt;margin-top:2.85pt;width:175.1pt;height:56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" fillcolor="#95b3d7" strokecolor="#4f81bd" strokeweight="1pt">
            <v:fill color2="#4f81bd" focus="50%" type="gradient"/>
            <v:shadow on="t" color="#243f60" offset="1pt"/>
            <v:textbox>
              <w:txbxContent>
                <w:p w:rsidR="00DB4C95" w:rsidRDefault="00DB4C95" w:rsidP="00565052">
                  <w:r>
                    <w:t>Kumar oynamamak</w:t>
                  </w:r>
                </w:p>
              </w:txbxContent>
            </v:textbox>
          </v:shape>
        </w:pict>
      </w:r>
    </w:p>
    <w:p w:rsidR="00DB4C95" w:rsidRDefault="00DB4C95" w:rsidP="007E6B41"/>
    <w:p w:rsidR="00DB4C95" w:rsidRDefault="00DB4C95" w:rsidP="007E6B41">
      <w:r>
        <w:rPr>
          <w:noProof/>
          <w:lang w:eastAsia="tr-TR"/>
        </w:rPr>
        <w:pict>
          <v:shape id="Yatay Kaydırma 14" o:spid="_x0000_s1034" type="#_x0000_t98" style="position:absolute;margin-left:24.45pt;margin-top:12.25pt;width:175.1pt;height:5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DB4C95" w:rsidRDefault="00DB4C95" w:rsidP="00513C47">
                  <w:r>
                    <w:t>Malın korunması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7" o:spid="_x0000_s1035" type="#_x0000_t98" style="position:absolute;margin-left:333.4pt;margin-top:12.25pt;width:175.1pt;height:56.8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" fillcolor="#c2d69b" strokecolor="#9bbb59" strokeweight="1pt">
            <v:fill color2="#9bbb59" focus="50%" type="gradient"/>
            <v:shadow on="t" color="#4e6128" offset="1pt"/>
            <v:textbox>
              <w:txbxContent>
                <w:p w:rsidR="00DB4C95" w:rsidRPr="00565052" w:rsidRDefault="00DB4C95" w:rsidP="00565052">
                  <w:r>
                    <w:rPr>
                      <w:color w:val="000000"/>
                    </w:rPr>
                    <w:t>Hırsızlık yapmamak</w:t>
                  </w:r>
                </w:p>
                <w:p w:rsidR="00DB4C95" w:rsidRPr="00565052" w:rsidRDefault="00DB4C95" w:rsidP="00565052"/>
              </w:txbxContent>
            </v:textbox>
          </v:shape>
        </w:pict>
      </w:r>
    </w:p>
    <w:p w:rsidR="00DB4C95" w:rsidRDefault="00DB4C95" w:rsidP="007E6B41"/>
    <w:p w:rsidR="00DB4C95" w:rsidRDefault="00DB4C95" w:rsidP="007E6B41"/>
    <w:p w:rsidR="00DB4C95" w:rsidRDefault="00DB4C95" w:rsidP="007E6B41"/>
    <w:p w:rsidR="00DB4C95" w:rsidRPr="00450ECC" w:rsidRDefault="00DB4C95" w:rsidP="007E6B41">
      <w:pPr>
        <w:rPr>
          <w:rFonts w:ascii="Cambria" w:hAnsi="Cambria"/>
          <w:b/>
          <w:u w:val="single"/>
        </w:rPr>
      </w:pPr>
      <w:r w:rsidRPr="00450ECC">
        <w:rPr>
          <w:rFonts w:ascii="Cambria" w:hAnsi="Cambria"/>
          <w:b/>
          <w:u w:val="single"/>
        </w:rPr>
        <w:t>B- Aşağıdaki boşlukları verilen kelimelerle uygun bir şekilde doldurunuz (20 puan)</w:t>
      </w:r>
    </w:p>
    <w:p w:rsidR="00DB4C95" w:rsidRDefault="00DB4C95" w:rsidP="007E6B41">
      <w:pPr>
        <w:rPr>
          <w:rFonts w:ascii="Cambria" w:hAnsi="Cambria"/>
        </w:rPr>
      </w:pPr>
      <w:r>
        <w:rPr>
          <w:rFonts w:ascii="Cambria" w:hAnsi="Cambria"/>
        </w:rPr>
        <w:t>(Fatiha, Münker, Ruku, Kıraat, Maruf, Kıyam)</w:t>
      </w:r>
    </w:p>
    <w:p w:rsidR="00DB4C95" w:rsidRPr="00450ECC" w:rsidRDefault="00DB4C95" w:rsidP="007E6B41">
      <w:pPr>
        <w:rPr>
          <w:rFonts w:ascii="Cambria" w:hAnsi="Cambria"/>
        </w:rPr>
      </w:pPr>
      <w:r>
        <w:rPr>
          <w:noProof/>
          <w:lang w:eastAsia="tr-TR"/>
        </w:rPr>
        <w:pict>
          <v:oval id="Oval 21" o:spid="_x0000_s1036" style="position:absolute;margin-left:204.55pt;margin-top:527.8pt;width:20.45pt;height:29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"/>
        </w:pict>
      </w:r>
      <w:r>
        <w:rPr>
          <w:noProof/>
          <w:lang w:eastAsia="tr-TR"/>
        </w:rPr>
        <w:pict>
          <v:shape id="Yatay Kaydırma 16" o:spid="_x0000_s1037" type="#_x0000_t98" style="position:absolute;margin-left:59.85pt;margin-top:438.8pt;width:175.1pt;height:56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" fillcolor="#92cddc" strokecolor="#4bacc6" strokeweight="1pt">
            <v:fill color2="#4bacc6" focus="50%" type="gradient"/>
            <v:shadow on="t" color="#205867" offset="1pt"/>
            <v:textbox>
              <w:txbxContent>
                <w:p w:rsidR="00DB4C95" w:rsidRPr="00D108D6" w:rsidRDefault="00DB4C95" w:rsidP="00565052">
                  <w:r>
                    <w:rPr>
                      <w:rStyle w:val="A4"/>
                      <w:rFonts w:cs="Myriad Pro"/>
                    </w:rPr>
                    <w:t>İçki içmemek</w:t>
                  </w:r>
                </w:p>
                <w:p w:rsidR="00DB4C95" w:rsidRDefault="00DB4C95" w:rsidP="00565052"/>
              </w:txbxContent>
            </v:textbox>
          </v:shape>
        </w:pict>
      </w:r>
      <w:r>
        <w:rPr>
          <w:rFonts w:ascii="Cambria" w:hAnsi="Cambria"/>
        </w:rPr>
        <w:t>-</w:t>
      </w:r>
      <w:r w:rsidRPr="00450ECC">
        <w:rPr>
          <w:rFonts w:ascii="Cambria" w:hAnsi="Cambria"/>
        </w:rPr>
        <w:t>İslam’a göre Allah’ın yapmamızı emrettiği iyi işler ………………………………</w:t>
      </w:r>
      <w:bookmarkStart w:id="0" w:name="_GoBack"/>
      <w:bookmarkEnd w:id="0"/>
      <w:r w:rsidRPr="00450ECC">
        <w:rPr>
          <w:rFonts w:ascii="Cambria" w:hAnsi="Cambria"/>
        </w:rPr>
        <w:t xml:space="preserve">……………………. diye isimlendirilir. </w:t>
      </w:r>
    </w:p>
    <w:p w:rsidR="00DB4C95" w:rsidRPr="00450ECC" w:rsidRDefault="00DB4C95" w:rsidP="007E6B41">
      <w:pPr>
        <w:rPr>
          <w:rFonts w:ascii="Cambria" w:hAnsi="Cambria"/>
        </w:rPr>
      </w:pPr>
      <w:r>
        <w:rPr>
          <w:rFonts w:ascii="Cambria" w:hAnsi="Cambria"/>
        </w:rPr>
        <w:t>-</w:t>
      </w:r>
      <w:r w:rsidRPr="00450ECC">
        <w:rPr>
          <w:rFonts w:ascii="Cambria" w:hAnsi="Cambria"/>
        </w:rPr>
        <w:t>İslam’a göre Allah’ın yapmamızı yasakladığı kötü işler……………………………………………….. diye isimlendirilir.</w:t>
      </w:r>
    </w:p>
    <w:p w:rsidR="00DB4C95" w:rsidRPr="00450ECC" w:rsidRDefault="00DB4C95" w:rsidP="007E6B41">
      <w:pPr>
        <w:rPr>
          <w:rFonts w:ascii="Cambria" w:hAnsi="Cambria"/>
        </w:rPr>
      </w:pPr>
      <w:r>
        <w:rPr>
          <w:rFonts w:ascii="Cambria" w:hAnsi="Cambria"/>
        </w:rPr>
        <w:t>-</w:t>
      </w:r>
      <w:r w:rsidRPr="00450ECC">
        <w:rPr>
          <w:rFonts w:ascii="Cambria" w:hAnsi="Cambria"/>
        </w:rPr>
        <w:t>Namaz esnasında, ellerle diz kapaklarını kavrayıp, sırt ile baş aynı seviyede olacak şekilde eğilmeye …………</w:t>
      </w:r>
      <w:r>
        <w:rPr>
          <w:rFonts w:ascii="Cambria" w:hAnsi="Cambria"/>
        </w:rPr>
        <w:t>..</w:t>
      </w:r>
      <w:r w:rsidRPr="00450ECC">
        <w:rPr>
          <w:rFonts w:ascii="Cambria" w:hAnsi="Cambria"/>
        </w:rPr>
        <w:t xml:space="preserve">… </w:t>
      </w:r>
      <w:r>
        <w:rPr>
          <w:rFonts w:ascii="Cambria" w:hAnsi="Cambria"/>
        </w:rPr>
        <w:t xml:space="preserve"> </w:t>
      </w:r>
      <w:r w:rsidRPr="00450ECC">
        <w:rPr>
          <w:rFonts w:ascii="Cambria" w:hAnsi="Cambria"/>
        </w:rPr>
        <w:t>denir.</w:t>
      </w:r>
    </w:p>
    <w:p w:rsidR="00DB4C95" w:rsidRPr="00450ECC" w:rsidRDefault="00DB4C95" w:rsidP="007E6B41">
      <w:pPr>
        <w:rPr>
          <w:rFonts w:ascii="Cambria" w:hAnsi="Cambria"/>
        </w:rPr>
      </w:pPr>
      <w:r>
        <w:rPr>
          <w:rFonts w:ascii="Cambria" w:hAnsi="Cambria"/>
        </w:rPr>
        <w:t>-</w:t>
      </w:r>
      <w:r w:rsidRPr="00450ECC">
        <w:rPr>
          <w:rFonts w:ascii="Cambria" w:hAnsi="Cambria"/>
        </w:rPr>
        <w:t>Namazdayken Kur’an’dan ayetler veya bir sure okumaya …………………………………………………… denir.</w:t>
      </w:r>
    </w:p>
    <w:p w:rsidR="00DB4C95" w:rsidRDefault="00DB4C95" w:rsidP="007E6B41">
      <w:pPr>
        <w:rPr>
          <w:rFonts w:ascii="Cambria" w:hAnsi="Cambria"/>
        </w:rPr>
      </w:pPr>
      <w:r>
        <w:rPr>
          <w:rFonts w:ascii="Cambria" w:hAnsi="Cambria"/>
        </w:rPr>
        <w:t>-</w:t>
      </w:r>
      <w:r w:rsidRPr="00450ECC">
        <w:rPr>
          <w:rFonts w:ascii="Cambria" w:hAnsi="Cambria"/>
        </w:rPr>
        <w:t>Namazın vaciplerinden biri de ………………………………………………. Suresini okumaktır.</w:t>
      </w:r>
    </w:p>
    <w:p w:rsidR="00DB4C95" w:rsidRPr="00DF2B3B" w:rsidRDefault="00DB4C95" w:rsidP="007E6B41">
      <w:pPr>
        <w:rPr>
          <w:rFonts w:ascii="Cambria" w:hAnsi="Cambria"/>
          <w:b/>
          <w:u w:val="single"/>
        </w:rPr>
      </w:pPr>
      <w:r w:rsidRPr="00DF2B3B">
        <w:rPr>
          <w:rFonts w:ascii="Cambria" w:hAnsi="Cambria"/>
          <w:b/>
          <w:u w:val="single"/>
        </w:rPr>
        <w:t>C- Ezanın sözlerini yazınız</w:t>
      </w:r>
      <w:r>
        <w:rPr>
          <w:rFonts w:ascii="Cambria" w:hAnsi="Cambria"/>
          <w:b/>
          <w:u w:val="single"/>
        </w:rPr>
        <w:t>(8 puan)</w:t>
      </w: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</w:rPr>
      </w:pPr>
    </w:p>
    <w:p w:rsidR="00DB4C95" w:rsidRDefault="00DB4C95" w:rsidP="007E6B41">
      <w:pPr>
        <w:rPr>
          <w:rFonts w:ascii="Cambria" w:hAnsi="Cambria"/>
          <w:b/>
          <w:u w:val="single"/>
        </w:rPr>
      </w:pPr>
    </w:p>
    <w:p w:rsidR="00DB4C95" w:rsidRPr="00B84509" w:rsidRDefault="00DB4C95" w:rsidP="007E6B41">
      <w:pPr>
        <w:rPr>
          <w:rFonts w:ascii="Cambria" w:hAnsi="Cambria"/>
          <w:b/>
          <w:u w:val="single"/>
        </w:rPr>
        <w:sectPr w:rsidR="00DB4C95" w:rsidRPr="00B84509" w:rsidSect="00B84509">
          <w:pgSz w:w="11906" w:h="16838"/>
          <w:pgMar w:top="284" w:right="397" w:bottom="731" w:left="397" w:header="709" w:footer="709" w:gutter="0"/>
          <w:cols w:space="708"/>
          <w:docGrid w:linePitch="360"/>
        </w:sectPr>
      </w:pPr>
      <w:r>
        <w:rPr>
          <w:rFonts w:ascii="Cambria" w:hAnsi="Cambria"/>
          <w:b/>
          <w:u w:val="single"/>
        </w:rPr>
        <w:t>D</w:t>
      </w:r>
      <w:r w:rsidRPr="00B84509">
        <w:rPr>
          <w:rFonts w:ascii="Cambria" w:hAnsi="Cambria"/>
          <w:b/>
          <w:u w:val="single"/>
        </w:rPr>
        <w:t xml:space="preserve">- Aşağıdaki çoktan </w:t>
      </w:r>
      <w:r>
        <w:rPr>
          <w:rFonts w:ascii="Cambria" w:hAnsi="Cambria"/>
          <w:b/>
          <w:u w:val="single"/>
        </w:rPr>
        <w:t>seçmeli soruları cevaplayınız (52</w:t>
      </w:r>
      <w:r w:rsidRPr="00B84509">
        <w:rPr>
          <w:rFonts w:ascii="Cambria" w:hAnsi="Cambria"/>
          <w:b/>
          <w:u w:val="single"/>
        </w:rPr>
        <w:t xml:space="preserve"> puan)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1- </w:t>
      </w:r>
      <w:r w:rsidRPr="00955783">
        <w:rPr>
          <w:rFonts w:ascii="Cambria" w:hAnsi="Cambria"/>
          <w:b/>
        </w:rPr>
        <w:t>Emr-i bil maruf,nehyi anil münker nedir?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a)Bize sürekli sevap getiren sadakadır.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b)Sık sık iyilik yapmak demektir.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c)İyiliği emretmek,</w:t>
      </w:r>
      <w:r>
        <w:rPr>
          <w:rFonts w:ascii="Cambria" w:hAnsi="Cambria"/>
        </w:rPr>
        <w:t xml:space="preserve"> kötülükten sakındırmaktır.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d)İyiliği karşılıksız yapmaktır.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DF2B3B" w:rsidRDefault="00DB4C95" w:rsidP="002056F8">
      <w:pPr>
        <w:spacing w:after="0" w:line="240" w:lineRule="auto"/>
        <w:rPr>
          <w:rFonts w:ascii="Cambria" w:hAnsi="Cambria"/>
        </w:rPr>
      </w:pPr>
      <w:r w:rsidRPr="00DF2B3B">
        <w:rPr>
          <w:rFonts w:ascii="Cambria" w:hAnsi="Cambria"/>
        </w:rPr>
        <w:t>”Emrolunduğun gibi dosdoğru ol!”</w:t>
      </w:r>
    </w:p>
    <w:p w:rsidR="00DB4C95" w:rsidRPr="00955783" w:rsidRDefault="00DB4C95" w:rsidP="00A40E5F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2- </w:t>
      </w:r>
      <w:r w:rsidRPr="00955783">
        <w:rPr>
          <w:rFonts w:ascii="Cambria" w:hAnsi="Cambria"/>
          <w:b/>
        </w:rPr>
        <w:t>Aşağıdakilerden hangisi yukarıdaki ayetten çıkarılabilecek bir sonuçtur?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a)Allah’ın emir ve yasaklarına uymalıyız.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b)Adaletli olmalıyız.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c)Çirkin işlerden uzak durmalıyız.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d)Doğru sözlü olmalı ve doğru davranışlarda bulunmalıyız.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DF2B3B" w:rsidRDefault="00DB4C95" w:rsidP="002056F8">
      <w:pPr>
        <w:spacing w:after="0" w:line="240" w:lineRule="auto"/>
        <w:rPr>
          <w:rFonts w:ascii="Cambria" w:hAnsi="Cambria"/>
        </w:rPr>
      </w:pPr>
      <w:r w:rsidRPr="00DF2B3B">
        <w:rPr>
          <w:rFonts w:ascii="Cambria" w:hAnsi="Cambria"/>
        </w:rPr>
        <w:t>”Ey iman edenler! Adaleti titizlikle ayakta tutan, kendiniz, ana-babanız ve akrabanız aleyhinde de olsa Allah için şahitlik eden kimseler olun.”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3- </w:t>
      </w:r>
      <w:r w:rsidRPr="00955783">
        <w:rPr>
          <w:rFonts w:ascii="Cambria" w:hAnsi="Cambria"/>
          <w:b/>
        </w:rPr>
        <w:t>Yukarıdaki ayette hangi konuya dikkat çekilmiştir?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a)Merhametli olmaya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b)Güvenilir olmaya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c)İffetli olmaya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d) Adaletli olmaya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4- </w:t>
      </w:r>
      <w:r w:rsidRPr="00955783">
        <w:rPr>
          <w:rFonts w:ascii="Cambria" w:hAnsi="Cambria"/>
          <w:b/>
        </w:rPr>
        <w:t>Mer</w:t>
      </w:r>
      <w:r>
        <w:rPr>
          <w:rFonts w:ascii="Cambria" w:hAnsi="Cambria"/>
          <w:b/>
        </w:rPr>
        <w:t>hametle ilgili a</w:t>
      </w:r>
      <w:r w:rsidRPr="00955783">
        <w:rPr>
          <w:rFonts w:ascii="Cambria" w:hAnsi="Cambria"/>
          <w:b/>
        </w:rPr>
        <w:t xml:space="preserve">şağıdakilerden hangisi </w:t>
      </w:r>
      <w:r w:rsidRPr="00A40E5F">
        <w:rPr>
          <w:rFonts w:ascii="Cambria" w:hAnsi="Cambria"/>
          <w:b/>
          <w:u w:val="single"/>
        </w:rPr>
        <w:t>yanlıştır</w:t>
      </w:r>
      <w:r w:rsidRPr="00955783">
        <w:rPr>
          <w:rFonts w:ascii="Cambria" w:hAnsi="Cambria"/>
          <w:b/>
        </w:rPr>
        <w:t>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a)Merhamet sadece insanlara gösterilir.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b)Merhamet etmeyene</w:t>
      </w:r>
      <w:r>
        <w:rPr>
          <w:rFonts w:ascii="Cambria" w:hAnsi="Cambria"/>
        </w:rPr>
        <w:t xml:space="preserve"> </w:t>
      </w:r>
      <w:r w:rsidRPr="00955783">
        <w:rPr>
          <w:rFonts w:ascii="Cambria" w:hAnsi="Cambria"/>
        </w:rPr>
        <w:t>merhamet edilmez.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c)Merhamet edenlerin en merhametlisi Allah’tır.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d)Bütün canlılara merhamet edilmelidir.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5- </w:t>
      </w:r>
      <w:r w:rsidRPr="00955783">
        <w:rPr>
          <w:rFonts w:ascii="Cambria" w:hAnsi="Cambria"/>
          <w:b/>
        </w:rPr>
        <w:t>Söz ve davranışlarında çirkin ve haram işlerden uzak durmaya ne denir?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</w:t>
      </w:r>
      <w:r>
        <w:rPr>
          <w:rFonts w:ascii="Cambria" w:hAnsi="Cambria"/>
        </w:rPr>
        <w:t xml:space="preserve">Yardımseverlik          </w:t>
      </w:r>
      <w:r w:rsidRPr="00955783">
        <w:rPr>
          <w:rFonts w:ascii="Cambria" w:hAnsi="Cambria"/>
        </w:rPr>
        <w:t>b)Adaletli olmak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c)İffetli olmak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d) Güvenilirlik</w:t>
      </w:r>
      <w:r w:rsidRPr="00955783">
        <w:rPr>
          <w:rFonts w:ascii="Cambria" w:hAnsi="Cambria"/>
        </w:rPr>
        <w:tab/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6- </w:t>
      </w:r>
      <w:r w:rsidRPr="00955783">
        <w:rPr>
          <w:rFonts w:ascii="Cambria" w:hAnsi="Cambria"/>
          <w:b/>
        </w:rPr>
        <w:t xml:space="preserve">Aşağıdakilerden hangisi paylaşmayla ilgili bir ibadet </w:t>
      </w:r>
      <w:r w:rsidRPr="00A40E5F">
        <w:rPr>
          <w:rFonts w:ascii="Cambria" w:hAnsi="Cambria"/>
          <w:b/>
          <w:u w:val="single"/>
        </w:rPr>
        <w:t>değildir</w:t>
      </w:r>
      <w:r w:rsidRPr="00955783">
        <w:rPr>
          <w:rFonts w:ascii="Cambria" w:hAnsi="Cambria"/>
          <w:b/>
        </w:rPr>
        <w:t>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a)Namaz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b)Zekat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c)Sadaka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d)Fitre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7- </w:t>
      </w:r>
      <w:r w:rsidRPr="00955783">
        <w:rPr>
          <w:rFonts w:ascii="Cambria" w:hAnsi="Cambria"/>
          <w:b/>
        </w:rPr>
        <w:t xml:space="preserve">Aşağıdakilerden hangisi namazın içindeki farzlardan </w:t>
      </w:r>
      <w:r w:rsidRPr="00DF2B3B">
        <w:rPr>
          <w:rFonts w:ascii="Cambria" w:hAnsi="Cambria"/>
          <w:b/>
          <w:u w:val="single"/>
        </w:rPr>
        <w:t>değildir</w:t>
      </w:r>
      <w:r w:rsidRPr="00955783">
        <w:rPr>
          <w:rFonts w:ascii="Cambria" w:hAnsi="Cambria"/>
          <w:b/>
        </w:rPr>
        <w:t>?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a)Rüku</w:t>
      </w:r>
      <w:r w:rsidRPr="00955783">
        <w:rPr>
          <w:rFonts w:ascii="Cambria" w:hAnsi="Cambria"/>
        </w:rPr>
        <w:tab/>
        <w:t xml:space="preserve">  </w:t>
      </w:r>
      <w:r w:rsidRPr="00955783">
        <w:rPr>
          <w:rFonts w:ascii="Cambria" w:hAnsi="Cambria"/>
        </w:rPr>
        <w:tab/>
        <w:t xml:space="preserve">b)Kıraat     </w:t>
      </w:r>
      <w:r w:rsidRPr="00955783">
        <w:rPr>
          <w:rFonts w:ascii="Cambria" w:hAnsi="Cambria"/>
        </w:rPr>
        <w:tab/>
        <w:t xml:space="preserve">c)Vakit   </w:t>
      </w:r>
      <w:r w:rsidRPr="00955783">
        <w:rPr>
          <w:rFonts w:ascii="Cambria" w:hAnsi="Cambria"/>
        </w:rPr>
        <w:tab/>
        <w:t>d)Secde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A40E5F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>Hz. Muhammed (s.a.v.) şöyle buyurdu: “İşçinin ücretini alın teri kurumadan ödeyiniz. İşçinin ücretini (zamanında ve tam</w:t>
      </w:r>
      <w:r>
        <w:rPr>
          <w:rFonts w:ascii="Cambria" w:hAnsi="Cambria"/>
        </w:rPr>
        <w:t>) vermeyen kimsenin hasmıyım.”</w:t>
      </w:r>
      <w:r w:rsidRPr="00A40E5F">
        <w:rPr>
          <w:rFonts w:ascii="Cambria" w:hAnsi="Cambria"/>
        </w:rPr>
        <w:t xml:space="preserve"> </w:t>
      </w:r>
    </w:p>
    <w:p w:rsidR="00DB4C95" w:rsidRPr="00A40E5F" w:rsidRDefault="00DB4C95" w:rsidP="00A40E5F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8- </w:t>
      </w:r>
      <w:r w:rsidRPr="00A40E5F">
        <w:rPr>
          <w:rFonts w:ascii="Cambria" w:hAnsi="Cambria"/>
          <w:b/>
        </w:rPr>
        <w:t xml:space="preserve">Yukarıdaki hadise göre Peygamberimiz aşağıdaki hangi konuya dikkat çekmiştir? </w:t>
      </w:r>
    </w:p>
    <w:p w:rsidR="00DB4C95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a) Emeğe saygı gösterilmesi </w:t>
      </w:r>
    </w:p>
    <w:p w:rsidR="00DB4C95" w:rsidRPr="00A40E5F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b) Çalışmaya önem verilmesi </w:t>
      </w:r>
    </w:p>
    <w:p w:rsidR="00DB4C95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c) İşveren olmaya çalışılması </w:t>
      </w:r>
    </w:p>
    <w:p w:rsidR="00DB4C95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>d) Parayla çalışılması gerektiği</w:t>
      </w:r>
    </w:p>
    <w:p w:rsidR="00DB4C95" w:rsidRDefault="00DB4C95" w:rsidP="00A40E5F">
      <w:pPr>
        <w:spacing w:after="0" w:line="240" w:lineRule="auto"/>
        <w:rPr>
          <w:rFonts w:ascii="Cambria" w:hAnsi="Cambria"/>
        </w:rPr>
      </w:pPr>
    </w:p>
    <w:p w:rsidR="00DB4C95" w:rsidRDefault="00DB4C95" w:rsidP="00A40E5F">
      <w:pPr>
        <w:spacing w:after="0" w:line="240" w:lineRule="auto"/>
        <w:rPr>
          <w:rFonts w:ascii="Cambria" w:hAnsi="Cambria"/>
        </w:rPr>
      </w:pPr>
    </w:p>
    <w:p w:rsidR="00DB4C95" w:rsidRDefault="00DB4C95" w:rsidP="00A40E5F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A40E5F">
      <w:pPr>
        <w:spacing w:after="0" w:line="240" w:lineRule="auto"/>
        <w:rPr>
          <w:rFonts w:ascii="Cambria" w:hAnsi="Cambria"/>
        </w:rPr>
      </w:pPr>
    </w:p>
    <w:p w:rsidR="00DB4C95" w:rsidRPr="00A40E5F" w:rsidRDefault="00DB4C95" w:rsidP="00A40E5F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9- </w:t>
      </w:r>
      <w:r w:rsidRPr="00A40E5F">
        <w:rPr>
          <w:rFonts w:ascii="Cambria" w:hAnsi="Cambria"/>
          <w:b/>
        </w:rPr>
        <w:t>İslam dini akıl sağlığının korunmasına önem vermiş, bunun için önlemler almıştır. Aşağıdakilerden hangisi İslam dininin akıl sağlığının korunması için aldığı önlemlerden sayı</w:t>
      </w:r>
      <w:r w:rsidRPr="00A40E5F">
        <w:rPr>
          <w:rFonts w:ascii="Cambria" w:hAnsi="Cambria"/>
          <w:b/>
        </w:rPr>
        <w:softHyphen/>
        <w:t xml:space="preserve">lamaz? </w:t>
      </w:r>
    </w:p>
    <w:p w:rsidR="00DB4C95" w:rsidRPr="00A40E5F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a) İçkinin kullanımının yasaklanması </w:t>
      </w:r>
    </w:p>
    <w:p w:rsidR="00DB4C95" w:rsidRPr="00A40E5F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b) Anne babaya karşı yumuşak davranılması </w:t>
      </w:r>
    </w:p>
    <w:p w:rsidR="00DB4C95" w:rsidRPr="00A40E5F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c) Kumar oynanmasının yasak olması </w:t>
      </w:r>
    </w:p>
    <w:p w:rsidR="00DB4C95" w:rsidRDefault="00DB4C95" w:rsidP="00A40E5F">
      <w:pPr>
        <w:spacing w:after="0" w:line="240" w:lineRule="auto"/>
        <w:rPr>
          <w:rFonts w:ascii="Cambria" w:hAnsi="Cambria"/>
        </w:rPr>
      </w:pPr>
      <w:r w:rsidRPr="00A40E5F">
        <w:rPr>
          <w:rFonts w:ascii="Cambria" w:hAnsi="Cambria"/>
        </w:rPr>
        <w:t xml:space="preserve">d) Uyuşturucu kullanılmasının önlenmesi </w:t>
      </w:r>
      <w:r w:rsidRPr="00955783">
        <w:rPr>
          <w:rFonts w:ascii="Cambria" w:hAnsi="Cambria"/>
        </w:rPr>
        <w:t xml:space="preserve">                 </w:t>
      </w: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Pr="00EA2233" w:rsidRDefault="00DB4C95" w:rsidP="00EA22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>10</w:t>
      </w:r>
      <w:r w:rsidRPr="00DF2B3B">
        <w:rPr>
          <w:rFonts w:ascii="Cambria" w:hAnsi="Cambria"/>
          <w:b/>
        </w:rPr>
        <w:t>- Güzel söz söylemek, tebessüm etmek gibi ahlaki</w:t>
      </w:r>
      <w:r w:rsidRPr="00EA2233">
        <w:rPr>
          <w:rFonts w:ascii="Cambria" w:hAnsi="Cambria"/>
          <w:b/>
        </w:rPr>
        <w:t xml:space="preserve"> davranışlar dinimize göre nedir?</w:t>
      </w:r>
    </w:p>
    <w:p w:rsidR="00DB4C95" w:rsidRPr="00EA2233" w:rsidRDefault="00DB4C95" w:rsidP="00EA22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</w:rPr>
        <w:t>a) S</w:t>
      </w:r>
      <w:r w:rsidRPr="00EA2233">
        <w:rPr>
          <w:rFonts w:ascii="Cambria" w:hAnsi="Cambria"/>
        </w:rPr>
        <w:t xml:space="preserve">adaka          b) </w:t>
      </w:r>
      <w:r>
        <w:rPr>
          <w:rFonts w:ascii="Cambria" w:hAnsi="Cambria"/>
        </w:rPr>
        <w:t>Y</w:t>
      </w:r>
      <w:r w:rsidRPr="00EA2233">
        <w:rPr>
          <w:rFonts w:ascii="Cambria" w:hAnsi="Cambria"/>
        </w:rPr>
        <w:t xml:space="preserve">ardım           c) </w:t>
      </w:r>
      <w:r>
        <w:rPr>
          <w:rFonts w:ascii="Cambria" w:hAnsi="Cambria"/>
        </w:rPr>
        <w:t>H</w:t>
      </w:r>
      <w:r w:rsidRPr="00EA2233">
        <w:rPr>
          <w:rFonts w:ascii="Cambria" w:hAnsi="Cambria"/>
        </w:rPr>
        <w:t xml:space="preserve">ayır          d) </w:t>
      </w:r>
      <w:r>
        <w:rPr>
          <w:rFonts w:ascii="Cambria" w:hAnsi="Cambria"/>
        </w:rPr>
        <w:t>N</w:t>
      </w:r>
      <w:r w:rsidRPr="00EA2233">
        <w:rPr>
          <w:rFonts w:ascii="Cambria" w:hAnsi="Cambria"/>
        </w:rPr>
        <w:t>imet</w:t>
      </w: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Pr="00EA2233" w:rsidRDefault="00DB4C95" w:rsidP="00EA22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11- </w:t>
      </w:r>
      <w:r w:rsidRPr="00EA2233">
        <w:rPr>
          <w:rFonts w:ascii="Cambria" w:hAnsi="Cambria"/>
          <w:b/>
        </w:rPr>
        <w:t xml:space="preserve">Aşağıdakilerden hangisi iyi insanın özelliklerinden birisi </w:t>
      </w:r>
      <w:r w:rsidRPr="00DF2B3B">
        <w:rPr>
          <w:rFonts w:ascii="Cambria" w:hAnsi="Cambria"/>
          <w:b/>
          <w:u w:val="single"/>
        </w:rPr>
        <w:t>değildir</w:t>
      </w:r>
      <w:r w:rsidRPr="00EA2233">
        <w:rPr>
          <w:rFonts w:ascii="Cambria" w:hAnsi="Cambria"/>
          <w:b/>
        </w:rPr>
        <w:t xml:space="preserve"> ?</w:t>
      </w:r>
    </w:p>
    <w:p w:rsidR="00DB4C95" w:rsidRDefault="00DB4C95" w:rsidP="00EA2233">
      <w:pPr>
        <w:spacing w:after="0" w:line="240" w:lineRule="auto"/>
        <w:rPr>
          <w:rFonts w:ascii="Cambria" w:hAnsi="Cambria"/>
          <w:bCs/>
        </w:rPr>
      </w:pPr>
      <w:r w:rsidRPr="00DF2B3B">
        <w:rPr>
          <w:rFonts w:ascii="Cambria" w:hAnsi="Cambria"/>
        </w:rPr>
        <w:t xml:space="preserve">A) </w:t>
      </w:r>
      <w:r w:rsidRPr="00DF2B3B">
        <w:rPr>
          <w:rFonts w:ascii="Cambria" w:hAnsi="Cambria"/>
          <w:bCs/>
        </w:rPr>
        <w:t xml:space="preserve">Doğru Sözlü ve Güvenilir Olmak         </w:t>
      </w:r>
    </w:p>
    <w:p w:rsidR="00DB4C95" w:rsidRDefault="00DB4C95" w:rsidP="00EA2233">
      <w:pPr>
        <w:spacing w:after="0" w:line="240" w:lineRule="auto"/>
        <w:rPr>
          <w:rFonts w:ascii="Cambria" w:hAnsi="Cambria"/>
          <w:bCs/>
        </w:rPr>
      </w:pPr>
      <w:r w:rsidRPr="00DF2B3B">
        <w:rPr>
          <w:rFonts w:ascii="Cambria" w:hAnsi="Cambria"/>
        </w:rPr>
        <w:t>B)</w:t>
      </w:r>
      <w:r w:rsidRPr="00DF2B3B">
        <w:rPr>
          <w:rFonts w:ascii="Cambria" w:hAnsi="Cambria"/>
          <w:bCs/>
        </w:rPr>
        <w:t xml:space="preserve"> İffetli Olmak       </w:t>
      </w:r>
    </w:p>
    <w:p w:rsidR="00DB4C95" w:rsidRDefault="00DB4C95" w:rsidP="00EA2233">
      <w:pPr>
        <w:spacing w:after="0" w:line="240" w:lineRule="auto"/>
        <w:rPr>
          <w:rFonts w:ascii="Cambria" w:hAnsi="Cambria"/>
          <w:bCs/>
        </w:rPr>
      </w:pPr>
      <w:r w:rsidRPr="00DF2B3B">
        <w:rPr>
          <w:rFonts w:ascii="Cambria" w:hAnsi="Cambria"/>
        </w:rPr>
        <w:t>C)</w:t>
      </w:r>
      <w:r>
        <w:rPr>
          <w:rFonts w:ascii="Cambria" w:hAnsi="Cambria"/>
        </w:rPr>
        <w:t xml:space="preserve"> </w:t>
      </w:r>
      <w:r w:rsidRPr="00DF2B3B">
        <w:rPr>
          <w:rFonts w:ascii="Cambria" w:hAnsi="Cambria"/>
          <w:bCs/>
        </w:rPr>
        <w:t xml:space="preserve">Kibirli olmak         </w:t>
      </w:r>
    </w:p>
    <w:p w:rsidR="00DB4C95" w:rsidRPr="00DF2B3B" w:rsidRDefault="00DB4C95" w:rsidP="00EA2233">
      <w:pPr>
        <w:spacing w:after="0" w:line="240" w:lineRule="auto"/>
        <w:rPr>
          <w:rFonts w:ascii="Cambria" w:hAnsi="Cambria"/>
          <w:bCs/>
        </w:rPr>
      </w:pPr>
      <w:r w:rsidRPr="00DF2B3B">
        <w:rPr>
          <w:rFonts w:ascii="Cambria" w:hAnsi="Cambria"/>
        </w:rPr>
        <w:t xml:space="preserve">D) </w:t>
      </w:r>
      <w:r w:rsidRPr="00DF2B3B">
        <w:rPr>
          <w:rFonts w:ascii="Cambria" w:hAnsi="Cambria"/>
          <w:bCs/>
        </w:rPr>
        <w:t>Yardımsever ve Cömert Olmak</w:t>
      </w: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Pr="00EA2233" w:rsidRDefault="00DB4C95" w:rsidP="00EA2233">
      <w:pPr>
        <w:spacing w:after="0" w:line="240" w:lineRule="auto"/>
        <w:rPr>
          <w:rFonts w:ascii="Cambria" w:hAnsi="Cambria"/>
        </w:rPr>
      </w:pPr>
      <w:r w:rsidRPr="00EA2233">
        <w:rPr>
          <w:rFonts w:ascii="Cambria" w:hAnsi="Cambria"/>
        </w:rPr>
        <w:t>“O takva sahipleri ki, bollukta da darlıkta da Allah için harcarlar; öfkelerini yutarlar ve insanları affederler. Allah da güzel davranışta bulunanları sever.”(Âli İmrân suresi, 134. ayet)</w:t>
      </w:r>
    </w:p>
    <w:p w:rsidR="00DB4C95" w:rsidRPr="00EA2233" w:rsidRDefault="00DB4C95" w:rsidP="00EA22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12- </w:t>
      </w:r>
      <w:r w:rsidRPr="00EA2233">
        <w:rPr>
          <w:rFonts w:ascii="Cambria" w:hAnsi="Cambria"/>
          <w:b/>
        </w:rPr>
        <w:t>Ayete göre a</w:t>
      </w:r>
      <w:r>
        <w:rPr>
          <w:rFonts w:ascii="Cambria" w:hAnsi="Cambria"/>
          <w:b/>
        </w:rPr>
        <w:t>şağıdakilerden hangisi t</w:t>
      </w:r>
      <w:r w:rsidRPr="00EA2233">
        <w:rPr>
          <w:rFonts w:ascii="Cambria" w:hAnsi="Cambria"/>
          <w:b/>
        </w:rPr>
        <w:t xml:space="preserve">akva sahiplerinin bir özelliği </w:t>
      </w:r>
      <w:r w:rsidRPr="00DF2B3B">
        <w:rPr>
          <w:rFonts w:ascii="Cambria" w:hAnsi="Cambria"/>
          <w:b/>
          <w:u w:val="single"/>
        </w:rPr>
        <w:t>değildir</w:t>
      </w:r>
      <w:r w:rsidRPr="00EA2233">
        <w:rPr>
          <w:rFonts w:ascii="Cambria" w:hAnsi="Cambria"/>
          <w:b/>
        </w:rPr>
        <w:t>?</w:t>
      </w:r>
    </w:p>
    <w:p w:rsidR="00DB4C95" w:rsidRPr="00D60F84" w:rsidRDefault="00DB4C95" w:rsidP="00EA2233">
      <w:pPr>
        <w:spacing w:after="0" w:line="240" w:lineRule="auto"/>
        <w:rPr>
          <w:rFonts w:ascii="Cambria" w:hAnsi="Cambria"/>
          <w:bCs/>
        </w:rPr>
      </w:pPr>
      <w:r w:rsidRPr="00D60F84">
        <w:rPr>
          <w:rFonts w:ascii="Cambria" w:hAnsi="Cambria"/>
        </w:rPr>
        <w:t>A)</w:t>
      </w:r>
      <w:r w:rsidRPr="00D60F84">
        <w:rPr>
          <w:rFonts w:ascii="Cambria" w:hAnsi="Cambria"/>
          <w:bCs/>
        </w:rPr>
        <w:t xml:space="preserve"> Affedicidirler. </w:t>
      </w:r>
    </w:p>
    <w:p w:rsidR="00DB4C95" w:rsidRPr="00D60F84" w:rsidRDefault="00DB4C95" w:rsidP="00EA2233">
      <w:pPr>
        <w:spacing w:after="0" w:line="240" w:lineRule="auto"/>
        <w:rPr>
          <w:rFonts w:ascii="Cambria" w:hAnsi="Cambria"/>
          <w:bCs/>
        </w:rPr>
      </w:pPr>
      <w:r w:rsidRPr="00D60F84">
        <w:rPr>
          <w:rFonts w:ascii="Cambria" w:hAnsi="Cambria"/>
        </w:rPr>
        <w:t>B)</w:t>
      </w:r>
      <w:r w:rsidRPr="00D60F84">
        <w:rPr>
          <w:rFonts w:ascii="Cambria" w:hAnsi="Cambria"/>
          <w:bCs/>
        </w:rPr>
        <w:t xml:space="preserve"> Allah için harcama yapmayı severler.</w:t>
      </w:r>
    </w:p>
    <w:p w:rsidR="00DB4C95" w:rsidRPr="00D60F84" w:rsidRDefault="00DB4C95" w:rsidP="00EA2233">
      <w:pPr>
        <w:spacing w:after="0" w:line="240" w:lineRule="auto"/>
        <w:rPr>
          <w:rFonts w:ascii="Cambria" w:hAnsi="Cambria"/>
          <w:bCs/>
        </w:rPr>
      </w:pPr>
      <w:r w:rsidRPr="00D60F84">
        <w:rPr>
          <w:rFonts w:ascii="Cambria" w:hAnsi="Cambria"/>
        </w:rPr>
        <w:t>C)</w:t>
      </w:r>
      <w:r w:rsidRPr="00D60F84">
        <w:rPr>
          <w:rFonts w:ascii="Cambria" w:hAnsi="Cambria"/>
          <w:bCs/>
        </w:rPr>
        <w:t xml:space="preserve"> Güzel davranışlar yapanları sevmezler. </w:t>
      </w:r>
    </w:p>
    <w:p w:rsidR="00DB4C95" w:rsidRPr="00D60F84" w:rsidRDefault="00DB4C95" w:rsidP="00EA2233">
      <w:pPr>
        <w:spacing w:after="0" w:line="240" w:lineRule="auto"/>
        <w:rPr>
          <w:rFonts w:ascii="Cambria" w:hAnsi="Cambria"/>
        </w:rPr>
      </w:pPr>
      <w:r w:rsidRPr="00D60F84">
        <w:rPr>
          <w:rFonts w:ascii="Cambria" w:hAnsi="Cambria"/>
        </w:rPr>
        <w:t>D)</w:t>
      </w:r>
      <w:r w:rsidRPr="00D60F84">
        <w:rPr>
          <w:rFonts w:ascii="Cambria" w:hAnsi="Cambria"/>
          <w:bCs/>
        </w:rPr>
        <w:t xml:space="preserve"> Öfkelerini kontrol ederler.</w:t>
      </w: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Pr="00D60F84" w:rsidRDefault="00DB4C95" w:rsidP="00450ECC">
      <w:pPr>
        <w:spacing w:after="0" w:line="240" w:lineRule="auto"/>
        <w:rPr>
          <w:rFonts w:ascii="Cambria" w:hAnsi="Cambria"/>
          <w:b/>
        </w:rPr>
      </w:pPr>
      <w:r w:rsidRPr="00D60F84">
        <w:rPr>
          <w:rFonts w:ascii="Cambria" w:hAnsi="Cambria"/>
          <w:b/>
        </w:rPr>
        <w:t xml:space="preserve">13- </w:t>
      </w:r>
      <w:r>
        <w:rPr>
          <w:rFonts w:ascii="Cambria" w:hAnsi="Cambria"/>
          <w:b/>
        </w:rPr>
        <w:t>E</w:t>
      </w:r>
      <w:r w:rsidRPr="00D60F84">
        <w:rPr>
          <w:rFonts w:ascii="Cambria" w:hAnsi="Cambria"/>
          <w:b/>
        </w:rPr>
        <w:t>zan</w:t>
      </w:r>
      <w:r>
        <w:rPr>
          <w:rFonts w:ascii="Cambria" w:hAnsi="Cambria"/>
          <w:b/>
        </w:rPr>
        <w:t>ı i</w:t>
      </w:r>
      <w:r w:rsidRPr="002D0C51">
        <w:rPr>
          <w:rFonts w:ascii="Cambria" w:hAnsi="Cambria"/>
          <w:b/>
        </w:rPr>
        <w:t xml:space="preserve">lk defa </w:t>
      </w:r>
      <w:r w:rsidRPr="00D60F84">
        <w:rPr>
          <w:rFonts w:ascii="Cambria" w:hAnsi="Cambria"/>
          <w:b/>
        </w:rPr>
        <w:t>okuyan sahabe kimdir?</w:t>
      </w:r>
    </w:p>
    <w:p w:rsidR="00DB4C95" w:rsidRDefault="00DB4C95" w:rsidP="00450ECC">
      <w:pPr>
        <w:spacing w:after="0" w:line="240" w:lineRule="auto"/>
        <w:rPr>
          <w:rFonts w:ascii="Cambria" w:hAnsi="Cambria"/>
        </w:rPr>
      </w:pPr>
      <w:r w:rsidRPr="00450ECC">
        <w:rPr>
          <w:rFonts w:ascii="Cambria" w:hAnsi="Cambria"/>
        </w:rPr>
        <w:t>a)Hz.Ömer</w:t>
      </w:r>
      <w:r w:rsidRPr="00450ECC">
        <w:rPr>
          <w:rFonts w:ascii="Cambria" w:hAnsi="Cambria"/>
        </w:rPr>
        <w:tab/>
      </w:r>
      <w:r>
        <w:rPr>
          <w:rFonts w:ascii="Cambria" w:hAnsi="Cambria"/>
        </w:rPr>
        <w:t xml:space="preserve">             </w:t>
      </w:r>
      <w:r w:rsidRPr="00450ECC">
        <w:rPr>
          <w:rFonts w:ascii="Cambria" w:hAnsi="Cambria"/>
        </w:rPr>
        <w:t xml:space="preserve">b)Hz.Ali  </w:t>
      </w:r>
    </w:p>
    <w:p w:rsidR="00DB4C95" w:rsidRPr="00450ECC" w:rsidRDefault="00DB4C95" w:rsidP="00450ECC">
      <w:pPr>
        <w:spacing w:after="0" w:line="240" w:lineRule="auto"/>
        <w:rPr>
          <w:rFonts w:ascii="Cambria" w:hAnsi="Cambria"/>
        </w:rPr>
      </w:pPr>
      <w:r w:rsidRPr="00450ECC">
        <w:rPr>
          <w:rFonts w:ascii="Cambria" w:hAnsi="Cambria"/>
        </w:rPr>
        <w:t>c)Hz.</w:t>
      </w:r>
      <w:r>
        <w:rPr>
          <w:rFonts w:ascii="Cambria" w:hAnsi="Cambria"/>
        </w:rPr>
        <w:t>Osman</w:t>
      </w:r>
      <w:r w:rsidRPr="00450ECC">
        <w:rPr>
          <w:rFonts w:ascii="Cambria" w:hAnsi="Cambria"/>
        </w:rPr>
        <w:tab/>
      </w:r>
      <w:r>
        <w:rPr>
          <w:rFonts w:ascii="Cambria" w:hAnsi="Cambria"/>
        </w:rPr>
        <w:t xml:space="preserve">             </w:t>
      </w:r>
      <w:r w:rsidRPr="00450ECC">
        <w:rPr>
          <w:rFonts w:ascii="Cambria" w:hAnsi="Cambria"/>
        </w:rPr>
        <w:t>d)Bilal-i Habeşi</w:t>
      </w:r>
    </w:p>
    <w:p w:rsidR="00DB4C95" w:rsidRDefault="00DB4C95" w:rsidP="006D017A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</w:t>
      </w:r>
      <w:r w:rsidRPr="00955783">
        <w:rPr>
          <w:rFonts w:ascii="Cambria" w:hAnsi="Cambria"/>
        </w:rPr>
        <w:t xml:space="preserve">  </w:t>
      </w:r>
    </w:p>
    <w:p w:rsidR="00DB4C95" w:rsidRDefault="00DB4C95" w:rsidP="002056F8">
      <w:pPr>
        <w:spacing w:after="0" w:line="240" w:lineRule="auto"/>
        <w:rPr>
          <w:rFonts w:ascii="Cambria" w:hAnsi="Cambria"/>
        </w:rPr>
      </w:pPr>
    </w:p>
    <w:p w:rsidR="00DB4C95" w:rsidRDefault="00DB4C95" w:rsidP="002056F8">
      <w:pPr>
        <w:spacing w:after="0" w:line="240" w:lineRule="auto"/>
        <w:rPr>
          <w:rFonts w:ascii="Cambria" w:hAnsi="Cambria"/>
        </w:rPr>
      </w:pPr>
    </w:p>
    <w:p w:rsidR="00DB4C95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D60F84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Başarılar</w:t>
      </w:r>
    </w:p>
    <w:p w:rsidR="00DB4C95" w:rsidRPr="00955783" w:rsidRDefault="00DB4C95" w:rsidP="00D60F84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Davut KESKİN</w:t>
      </w: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Pr="00955783" w:rsidRDefault="00DB4C95" w:rsidP="002056F8">
      <w:pPr>
        <w:spacing w:after="0" w:line="240" w:lineRule="auto"/>
        <w:rPr>
          <w:rFonts w:ascii="Cambria" w:hAnsi="Cambria"/>
        </w:rPr>
      </w:pPr>
    </w:p>
    <w:p w:rsidR="00DB4C95" w:rsidRDefault="00DB4C95" w:rsidP="00206C30">
      <w:pPr>
        <w:spacing w:after="0" w:line="240" w:lineRule="auto"/>
        <w:jc w:val="center"/>
        <w:rPr>
          <w:rFonts w:ascii="Cambria" w:hAnsi="Cambria"/>
        </w:rPr>
      </w:pPr>
    </w:p>
    <w:sectPr w:rsidR="00DB4C95" w:rsidSect="00B84509">
      <w:type w:val="continuous"/>
      <w:pgSz w:w="11906" w:h="16838"/>
      <w:pgMar w:top="284" w:right="397" w:bottom="731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5E51"/>
    <w:multiLevelType w:val="hybridMultilevel"/>
    <w:tmpl w:val="C25266B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EB97DCE"/>
    <w:multiLevelType w:val="hybridMultilevel"/>
    <w:tmpl w:val="1C2634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779"/>
    <w:rsid w:val="00007408"/>
    <w:rsid w:val="0002666E"/>
    <w:rsid w:val="000760C7"/>
    <w:rsid w:val="00077E64"/>
    <w:rsid w:val="000A5F31"/>
    <w:rsid w:val="000E1AF9"/>
    <w:rsid w:val="00135DD8"/>
    <w:rsid w:val="00142BC0"/>
    <w:rsid w:val="00146E74"/>
    <w:rsid w:val="00193539"/>
    <w:rsid w:val="001C5B8F"/>
    <w:rsid w:val="002056F8"/>
    <w:rsid w:val="00206C30"/>
    <w:rsid w:val="00214AE4"/>
    <w:rsid w:val="0024284B"/>
    <w:rsid w:val="0025010A"/>
    <w:rsid w:val="00256BB0"/>
    <w:rsid w:val="002B3F76"/>
    <w:rsid w:val="002C2E9E"/>
    <w:rsid w:val="002D0C51"/>
    <w:rsid w:val="002E5D3A"/>
    <w:rsid w:val="00314E5D"/>
    <w:rsid w:val="003218B4"/>
    <w:rsid w:val="003441A5"/>
    <w:rsid w:val="003A7658"/>
    <w:rsid w:val="003B181A"/>
    <w:rsid w:val="003B373F"/>
    <w:rsid w:val="003D32CE"/>
    <w:rsid w:val="003E16BD"/>
    <w:rsid w:val="00426243"/>
    <w:rsid w:val="0044009A"/>
    <w:rsid w:val="004422ED"/>
    <w:rsid w:val="00450ECC"/>
    <w:rsid w:val="00462B42"/>
    <w:rsid w:val="004C2228"/>
    <w:rsid w:val="004D147F"/>
    <w:rsid w:val="004D1E86"/>
    <w:rsid w:val="004F6428"/>
    <w:rsid w:val="00513C47"/>
    <w:rsid w:val="00565052"/>
    <w:rsid w:val="00571C34"/>
    <w:rsid w:val="005A13DF"/>
    <w:rsid w:val="005C63D4"/>
    <w:rsid w:val="005E2E90"/>
    <w:rsid w:val="00604398"/>
    <w:rsid w:val="006066DD"/>
    <w:rsid w:val="00613E2C"/>
    <w:rsid w:val="0065469A"/>
    <w:rsid w:val="00681106"/>
    <w:rsid w:val="00684A08"/>
    <w:rsid w:val="006D017A"/>
    <w:rsid w:val="006F59C2"/>
    <w:rsid w:val="006F761A"/>
    <w:rsid w:val="007234EA"/>
    <w:rsid w:val="00765343"/>
    <w:rsid w:val="007B7031"/>
    <w:rsid w:val="007C186E"/>
    <w:rsid w:val="007D542E"/>
    <w:rsid w:val="007D5744"/>
    <w:rsid w:val="007E6B41"/>
    <w:rsid w:val="007F31CD"/>
    <w:rsid w:val="0086289C"/>
    <w:rsid w:val="0089414D"/>
    <w:rsid w:val="008C55B0"/>
    <w:rsid w:val="00941FA0"/>
    <w:rsid w:val="00955783"/>
    <w:rsid w:val="009C0D79"/>
    <w:rsid w:val="009C7525"/>
    <w:rsid w:val="009F0175"/>
    <w:rsid w:val="009F78D0"/>
    <w:rsid w:val="00A40E5F"/>
    <w:rsid w:val="00A50779"/>
    <w:rsid w:val="00A50DB1"/>
    <w:rsid w:val="00AA69BA"/>
    <w:rsid w:val="00AC5173"/>
    <w:rsid w:val="00B05EC8"/>
    <w:rsid w:val="00B417C6"/>
    <w:rsid w:val="00B772F2"/>
    <w:rsid w:val="00B84509"/>
    <w:rsid w:val="00B8550F"/>
    <w:rsid w:val="00BD00BF"/>
    <w:rsid w:val="00BD2875"/>
    <w:rsid w:val="00BF1977"/>
    <w:rsid w:val="00BF6B13"/>
    <w:rsid w:val="00C07184"/>
    <w:rsid w:val="00C30381"/>
    <w:rsid w:val="00C47C6D"/>
    <w:rsid w:val="00C631A0"/>
    <w:rsid w:val="00C83C20"/>
    <w:rsid w:val="00CB4E1B"/>
    <w:rsid w:val="00CD70AA"/>
    <w:rsid w:val="00CF1936"/>
    <w:rsid w:val="00D108D6"/>
    <w:rsid w:val="00D60F84"/>
    <w:rsid w:val="00D673DF"/>
    <w:rsid w:val="00D90C9E"/>
    <w:rsid w:val="00DA7BAB"/>
    <w:rsid w:val="00DB4C95"/>
    <w:rsid w:val="00DB71AF"/>
    <w:rsid w:val="00DC2671"/>
    <w:rsid w:val="00DF1E4B"/>
    <w:rsid w:val="00DF2B3B"/>
    <w:rsid w:val="00E01392"/>
    <w:rsid w:val="00E037B9"/>
    <w:rsid w:val="00E23281"/>
    <w:rsid w:val="00E23B82"/>
    <w:rsid w:val="00E37951"/>
    <w:rsid w:val="00E703E6"/>
    <w:rsid w:val="00E80D87"/>
    <w:rsid w:val="00EA2233"/>
    <w:rsid w:val="00F32F9E"/>
    <w:rsid w:val="00F346FD"/>
    <w:rsid w:val="00F656CC"/>
    <w:rsid w:val="00F733A9"/>
    <w:rsid w:val="00FC3361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8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1F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46E74"/>
    <w:pPr>
      <w:ind w:left="720"/>
      <w:contextualSpacing/>
    </w:pPr>
  </w:style>
  <w:style w:type="paragraph" w:customStyle="1" w:styleId="Default">
    <w:name w:val="Default"/>
    <w:uiPriority w:val="99"/>
    <w:rsid w:val="00C631A0"/>
    <w:pPr>
      <w:autoSpaceDE w:val="0"/>
      <w:autoSpaceDN w:val="0"/>
      <w:adjustRightInd w:val="0"/>
    </w:pPr>
    <w:rPr>
      <w:rFonts w:ascii="Myriad Pro" w:eastAsia="Times New Roman" w:hAnsi="Myriad Pro" w:cs="Myriad Pro"/>
      <w:color w:val="000000"/>
      <w:sz w:val="24"/>
      <w:szCs w:val="24"/>
    </w:rPr>
  </w:style>
  <w:style w:type="character" w:customStyle="1" w:styleId="A4">
    <w:name w:val="A4"/>
    <w:uiPriority w:val="99"/>
    <w:rsid w:val="00C631A0"/>
    <w:rPr>
      <w:color w:val="000000"/>
      <w:sz w:val="22"/>
    </w:rPr>
  </w:style>
  <w:style w:type="character" w:styleId="Emphasis">
    <w:name w:val="Emphasis"/>
    <w:basedOn w:val="DefaultParagraphFont"/>
    <w:uiPriority w:val="99"/>
    <w:qFormat/>
    <w:rsid w:val="00C631A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F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1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643</Words>
  <Characters>3671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13</cp:revision>
  <dcterms:created xsi:type="dcterms:W3CDTF">2013-12-28T21:14:00Z</dcterms:created>
  <dcterms:modified xsi:type="dcterms:W3CDTF">2014-12-30T20:47:00Z</dcterms:modified>
</cp:coreProperties>
</file>