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>
        <w:rPr>
          <w:noProof/>
          <w:lang w:eastAsia="tr-TR"/>
        </w:rPr>
        <w:pict>
          <v:group id="Grup 1" o:spid="_x0000_s1026" style="position:absolute;margin-left:-7.35pt;margin-top:1.05pt;width:551.25pt;height:81pt;z-index:251658240" coordorigin="397,490" coordsize="1102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397;top:490;width:28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5JMIA&#10;AADaAAAADwAAAGRycy9kb3ducmV2LnhtbESPT4vCMBTE78J+h/AWvGm6QhepRtEFYQ978Q+Kt0fz&#10;bKrNS2liW7/9RhA8DjPzG2a+7G0lWmp86VjB1zgBQZw7XXKh4LDfjKYgfEDWWDkmBQ/ysFx8DOaY&#10;adfxltpdKESEsM9QgQmhzqT0uSGLfuxq4uhdXGMxRNkUUjfYRbit5CRJvqXFkuOCwZp+DOW33d0q&#10;uOn2cS5Px67+k2nqiuv6iqlRavjZr2YgAvXhHX61f7WCCTyvx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rkkwgAAANoAAAAPAAAAAAAAAAAAAAAAAJgCAABkcnMvZG93&#10;bnJldi54bWxQSwUGAAAAAAQABAD1AAAAhwMAAAAA&#10;" strokeweight="3pt">
              <v:textbox>
                <w:txbxContent>
                  <w:p w:rsidR="00735048" w:rsidRPr="00E372D9" w:rsidRDefault="00735048" w:rsidP="00907837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 w:rsidRPr="00E372D9">
                      <w:rPr>
                        <w:rFonts w:ascii="Comic Sans MS" w:hAnsi="Comic Sans MS"/>
                        <w:b/>
                        <w:bCs/>
                      </w:rPr>
                      <w:t>Adı:</w:t>
                    </w:r>
                  </w:p>
                  <w:p w:rsidR="00735048" w:rsidRPr="00E372D9" w:rsidRDefault="00735048" w:rsidP="00907837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 w:rsidRPr="00E372D9">
                      <w:rPr>
                        <w:rFonts w:ascii="Comic Sans MS" w:hAnsi="Comic Sans MS"/>
                        <w:b/>
                        <w:bCs/>
                      </w:rPr>
                      <w:t>Soyadı:</w:t>
                    </w:r>
                  </w:p>
                  <w:p w:rsidR="00735048" w:rsidRPr="00E372D9" w:rsidRDefault="00735048" w:rsidP="00907837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</w:rPr>
                      <w:t>No</w:t>
                    </w:r>
                    <w:r w:rsidRPr="00E372D9">
                      <w:rPr>
                        <w:rFonts w:ascii="Comic Sans MS" w:hAnsi="Comic Sans MS"/>
                        <w:b/>
                        <w:bCs/>
                      </w:rPr>
                      <w:t>:</w:t>
                    </w:r>
                  </w:p>
                  <w:p w:rsidR="00735048" w:rsidRPr="00E372D9" w:rsidRDefault="00735048" w:rsidP="00907837">
                    <w:pPr>
                      <w:rPr>
                        <w:rFonts w:ascii="Comic Sans MS" w:hAnsi="Comic Sans MS"/>
                        <w:b/>
                        <w:bCs/>
                      </w:rPr>
                    </w:pPr>
                    <w:r w:rsidRPr="00E372D9">
                      <w:rPr>
                        <w:rFonts w:ascii="Comic Sans MS" w:hAnsi="Comic Sans MS"/>
                        <w:b/>
                        <w:bCs/>
                      </w:rPr>
                      <w:t>No:</w:t>
                    </w:r>
                  </w:p>
                </w:txbxContent>
              </v:textbox>
            </v:shape>
            <v:shape id="AutoShape 4" o:spid="_x0000_s1028" type="#_x0000_t176" style="position:absolute;left:3457;top:490;width:64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4cv8MA&#10;AADaAAAADwAAAGRycy9kb3ducmV2LnhtbESPT2vCQBTE70K/w/IK3nRTJ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4cv8MAAADaAAAADwAAAAAAAAAAAAAAAACYAgAAZHJzL2Rv&#10;d25yZXYueG1sUEsFBgAAAAAEAAQA9QAAAIgDAAAAAA==&#10;" strokeweight="3pt">
              <v:textbox>
                <w:txbxContent>
                  <w:p w:rsidR="00735048" w:rsidRPr="004A5FA6" w:rsidRDefault="00735048" w:rsidP="004A5FA6">
                    <w:pPr>
                      <w:spacing w:after="0"/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4A5FA6">
                      <w:rPr>
                        <w:rFonts w:ascii="Comic Sans MS" w:hAnsi="Comic Sans MS" w:cs="Latha"/>
                        <w:b/>
                      </w:rPr>
                      <w:t>TAŞLICA ORTAOKULU</w:t>
                    </w:r>
                  </w:p>
                  <w:p w:rsidR="00735048" w:rsidRPr="004A5FA6" w:rsidRDefault="00735048" w:rsidP="004A5FA6">
                    <w:pPr>
                      <w:spacing w:after="0"/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4A5FA6">
                      <w:rPr>
                        <w:rFonts w:ascii="Comic Sans MS" w:hAnsi="Comic Sans MS" w:cs="Latha"/>
                        <w:b/>
                      </w:rPr>
                      <w:t>20</w:t>
                    </w:r>
                    <w:r>
                      <w:rPr>
                        <w:rFonts w:ascii="Comic Sans MS" w:hAnsi="Comic Sans MS" w:cs="Latha"/>
                        <w:b/>
                      </w:rPr>
                      <w:t>14-2015</w:t>
                    </w:r>
                    <w:r w:rsidRPr="004A5FA6">
                      <w:rPr>
                        <w:rFonts w:ascii="Comic Sans MS" w:hAnsi="Comic Sans MS" w:cs="Latha"/>
                        <w:b/>
                      </w:rPr>
                      <w:t xml:space="preserve"> EĞİTİM ÖĞRETİM YILI                           </w:t>
                    </w:r>
                  </w:p>
                  <w:p w:rsidR="00735048" w:rsidRPr="004A5FA6" w:rsidRDefault="00735048" w:rsidP="004A5FA6">
                    <w:pPr>
                      <w:spacing w:after="0"/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4A5FA6">
                      <w:rPr>
                        <w:rFonts w:ascii="Comic Sans MS" w:hAnsi="Comic Sans MS" w:cs="Latha"/>
                        <w:b/>
                      </w:rPr>
                      <w:t>6/A</w:t>
                    </w:r>
                    <w:r>
                      <w:rPr>
                        <w:rFonts w:ascii="Comic Sans MS" w:hAnsi="Comic Sans MS" w:cs="Latha"/>
                        <w:b/>
                      </w:rPr>
                      <w:t>-B</w:t>
                    </w:r>
                    <w:r w:rsidRPr="004A5FA6">
                      <w:rPr>
                        <w:rFonts w:ascii="Comic Sans MS" w:hAnsi="Comic Sans MS" w:cs="Latha"/>
                        <w:b/>
                      </w:rPr>
                      <w:t xml:space="preserve"> SINIFI TEMEL DİNİ BİLGİLER</w:t>
                    </w:r>
                  </w:p>
                  <w:p w:rsidR="00735048" w:rsidRPr="004A5FA6" w:rsidRDefault="00735048" w:rsidP="00190DAA">
                    <w:pPr>
                      <w:jc w:val="center"/>
                      <w:rPr>
                        <w:rFonts w:ascii="Comic Sans MS" w:hAnsi="Comic Sans MS" w:cs="Latha"/>
                        <w:b/>
                      </w:rPr>
                    </w:pPr>
                    <w:r w:rsidRPr="004A5FA6">
                      <w:rPr>
                        <w:rFonts w:ascii="Comic Sans MS" w:hAnsi="Comic Sans MS" w:cs="Latha"/>
                        <w:b/>
                      </w:rPr>
                      <w:t>1.DÖNEM 1. SINAV</w:t>
                    </w:r>
                  </w:p>
                  <w:p w:rsidR="00735048" w:rsidRDefault="00735048" w:rsidP="00907837"/>
                </w:txbxContent>
              </v:textbox>
            </v:shape>
            <v:shape id="AutoShape 5" o:spid="_x0000_s1029" type="#_x0000_t176" style="position:absolute;left:10042;top:490;width:13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Ey8MA&#10;AADaAAAADwAAAGRycy9kb3ducmV2LnhtbESPT2vCQBTE70K/w/IK3nRTMVKiq7QFoQcvVWnp7ZF9&#10;ZvNn34bsNonf3i0IHoeZ+Q2z2Y22ET11vnSs4GWegCDOnS65UHA+7WevIHxA1tg4JgVX8rDbPk02&#10;mGk38Bf1x1CICGGfoQITQptJ6XNDFv3ctcTRu7jOYoiyK6TucIhw28hFkqykxZLjgsGWPgzl9fHP&#10;Kqh1f/0tf76H9iDT1BXVe4WpUWr6PL6tQQQawyN8b39qBUv4v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Ey8MAAADaAAAADwAAAAAAAAAAAAAAAACYAgAAZHJzL2Rv&#10;d25yZXYueG1sUEsFBgAAAAAEAAQA9QAAAIgDAAAAAA==&#10;" strokeweight="3pt">
              <v:textbox>
                <w:txbxContent>
                  <w:p w:rsidR="00735048" w:rsidRPr="00764C6F" w:rsidRDefault="00735048" w:rsidP="00E372D9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  <w:u w:val="single"/>
                      </w:rPr>
                    </w:pPr>
                    <w:r w:rsidRPr="00764C6F"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  <w:u w:val="single"/>
                      </w:rPr>
                      <w:t>PUAN</w:t>
                    </w:r>
                  </w:p>
                </w:txbxContent>
              </v:textbox>
            </v:shape>
          </v:group>
        </w:pic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A. Aşağıdaki çoktan seçmeli soruların doğru seçeneklerini işaretleyiniz.</w:t>
      </w:r>
      <w:r>
        <w:rPr>
          <w:rFonts w:cs="HelveticaWorld-Regular"/>
          <w:b/>
          <w:sz w:val="24"/>
        </w:rPr>
        <w:t xml:space="preserve"> ( Her bir soru 5 puandır)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 xml:space="preserve">1. Aşağıdakilerden hangisi kaderle ilgili bir kavram </w:t>
      </w:r>
      <w:r w:rsidRPr="002E2365">
        <w:rPr>
          <w:rFonts w:cs="HelveticaWorld-Regular"/>
          <w:b/>
          <w:sz w:val="24"/>
          <w:u w:val="single"/>
        </w:rPr>
        <w:t>değildir</w:t>
      </w:r>
      <w:r w:rsidRPr="002E2365">
        <w:rPr>
          <w:rFonts w:cs="HelveticaWorld-Regular"/>
          <w:b/>
          <w:sz w:val="24"/>
        </w:rPr>
        <w:t>?</w:t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A)</w:t>
      </w:r>
      <w:r w:rsidRPr="002E2365">
        <w:rPr>
          <w:rFonts w:cs="HelveticaWorld-Regular"/>
          <w:sz w:val="24"/>
        </w:rPr>
        <w:t xml:space="preserve"> Tevekkül </w:t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b/>
          <w:sz w:val="24"/>
        </w:rPr>
        <w:t>B)</w:t>
      </w:r>
      <w:r w:rsidRPr="002E2365">
        <w:rPr>
          <w:rFonts w:cs="HelveticaWorld-Regular"/>
          <w:sz w:val="24"/>
        </w:rPr>
        <w:t xml:space="preserve"> Kaza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 xml:space="preserve"> </w:t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b/>
          <w:sz w:val="24"/>
        </w:rPr>
        <w:t>C)</w:t>
      </w:r>
      <w:r w:rsidRPr="002E2365">
        <w:rPr>
          <w:rFonts w:cs="HelveticaWorld-Regular"/>
          <w:sz w:val="24"/>
        </w:rPr>
        <w:t xml:space="preserve"> İrade </w:t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b/>
          <w:sz w:val="24"/>
        </w:rPr>
        <w:t>D)</w:t>
      </w:r>
      <w:r w:rsidRPr="002E2365">
        <w:rPr>
          <w:rFonts w:cs="HelveticaWorld-Regular"/>
          <w:sz w:val="24"/>
        </w:rPr>
        <w:t xml:space="preserve"> Mahşer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2. Aşağıdakilerden hangisi bozulmadan günümüze kadar gelebilmiş ilahi kitaptır?</w:t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A)</w:t>
      </w:r>
      <w:r w:rsidRPr="002E2365">
        <w:rPr>
          <w:rFonts w:cs="HelveticaWorld-Regular"/>
          <w:sz w:val="24"/>
        </w:rPr>
        <w:t xml:space="preserve"> İncil</w:t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b/>
          <w:sz w:val="24"/>
        </w:rPr>
        <w:t>B)</w:t>
      </w:r>
      <w:r w:rsidRPr="002E2365">
        <w:rPr>
          <w:rFonts w:cs="HelveticaWorld-Regular"/>
          <w:sz w:val="24"/>
        </w:rPr>
        <w:t xml:space="preserve"> Tevrat </w:t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C)</w:t>
      </w:r>
      <w:r w:rsidRPr="002E2365">
        <w:rPr>
          <w:rFonts w:cs="HelveticaWorld-Regular"/>
          <w:sz w:val="24"/>
        </w:rPr>
        <w:t xml:space="preserve"> Zebur</w:t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sz w:val="24"/>
        </w:rPr>
        <w:tab/>
      </w:r>
      <w:r w:rsidRPr="002E2365">
        <w:rPr>
          <w:rFonts w:cs="HelveticaWorld-Regular"/>
          <w:b/>
          <w:sz w:val="24"/>
        </w:rPr>
        <w:t>D)</w:t>
      </w:r>
      <w:r w:rsidRPr="002E2365">
        <w:rPr>
          <w:rFonts w:cs="HelveticaWorld-Regular"/>
          <w:sz w:val="24"/>
        </w:rPr>
        <w:t xml:space="preserve"> Kur’an-ı Kerim</w:t>
      </w:r>
    </w:p>
    <w:p w:rsidR="00735048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3. Aşağıdakilerden hangisi ahiret hayatının son evresidir?</w:t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A)</w:t>
      </w:r>
      <w:r w:rsidRPr="002E2365">
        <w:rPr>
          <w:rFonts w:cs="HelveticaWorld-Regular"/>
          <w:sz w:val="24"/>
        </w:rPr>
        <w:t xml:space="preserve"> Kabir hayatı</w:t>
      </w:r>
      <w:r>
        <w:rPr>
          <w:rFonts w:cs="HelveticaWorld-Regular"/>
          <w:sz w:val="24"/>
        </w:rPr>
        <w:t xml:space="preserve">          </w:t>
      </w:r>
      <w:r w:rsidRPr="002E2365">
        <w:rPr>
          <w:rFonts w:cs="HelveticaWorld-Regular"/>
          <w:b/>
          <w:sz w:val="24"/>
        </w:rPr>
        <w:t>B)</w:t>
      </w:r>
      <w:r>
        <w:rPr>
          <w:rFonts w:cs="HelveticaWorld-Regular"/>
          <w:sz w:val="24"/>
        </w:rPr>
        <w:t xml:space="preserve"> Cennet ve </w:t>
      </w:r>
      <w:r w:rsidRPr="002E2365">
        <w:rPr>
          <w:rFonts w:cs="HelveticaWorld-Regular"/>
          <w:sz w:val="24"/>
        </w:rPr>
        <w:t xml:space="preserve">cehennem </w:t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C)</w:t>
      </w:r>
      <w:r w:rsidRPr="002E2365">
        <w:rPr>
          <w:rFonts w:cs="HelveticaWorld-Regular"/>
          <w:sz w:val="24"/>
        </w:rPr>
        <w:t xml:space="preserve"> Mahşer </w:t>
      </w:r>
      <w:r>
        <w:rPr>
          <w:rFonts w:cs="HelveticaWorld-Regular"/>
          <w:sz w:val="24"/>
        </w:rPr>
        <w:tab/>
        <w:t xml:space="preserve">          </w:t>
      </w:r>
      <w:r w:rsidRPr="002E2365">
        <w:rPr>
          <w:rFonts w:cs="HelveticaWorld-Regular"/>
          <w:b/>
          <w:sz w:val="24"/>
        </w:rPr>
        <w:t>D)</w:t>
      </w:r>
      <w:r w:rsidRPr="002E2365">
        <w:rPr>
          <w:rFonts w:cs="HelveticaWorld-Regular"/>
          <w:sz w:val="24"/>
        </w:rPr>
        <w:t xml:space="preserve"> Ba’s</w:t>
      </w:r>
    </w:p>
    <w:p w:rsidR="00735048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ascii="HelveticaWorld-Regular" w:hAnsi="HelveticaWorld-Regular" w:cs="HelveticaWorld-Regular"/>
          <w:sz w:val="24"/>
        </w:rPr>
      </w:pPr>
      <w:r w:rsidRPr="002E2365">
        <w:rPr>
          <w:rFonts w:cs="HelveticaWorld-Bold"/>
          <w:b/>
          <w:bCs/>
          <w:sz w:val="24"/>
        </w:rPr>
        <w:t>4. Yüce Allah’ın Kur’an-ı Kerim’de geçen birçok ismi vardır. Bu isimlere “En Güzel İsimler” anlamına gelen aşağıdaki kavramlardan hangisi kullanılır?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A) </w:t>
      </w:r>
      <w:r>
        <w:rPr>
          <w:rFonts w:cs="HelveticaWorld-Bold"/>
          <w:bCs/>
          <w:sz w:val="24"/>
        </w:rPr>
        <w:t>Sünnetullah</w:t>
      </w:r>
      <w:r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Alim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Rahman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Esma-i Hüsna</w:t>
      </w:r>
    </w:p>
    <w:p w:rsidR="00735048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5. Aşağıdakilerden hangisi Allah’ın Zati sıfatlarından </w:t>
      </w:r>
      <w:r w:rsidRPr="002E2365">
        <w:rPr>
          <w:rFonts w:cs="HelveticaWorld-Bold"/>
          <w:b/>
          <w:bCs/>
          <w:sz w:val="24"/>
          <w:u w:val="single"/>
        </w:rPr>
        <w:t>değildir</w:t>
      </w:r>
      <w:r w:rsidRPr="002E2365">
        <w:rPr>
          <w:rFonts w:cs="HelveticaWorld-Bold"/>
          <w:b/>
          <w:bCs/>
          <w:sz w:val="24"/>
        </w:rPr>
        <w:t xml:space="preserve"> ?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A)</w:t>
      </w:r>
      <w:r w:rsidRPr="002E2365">
        <w:rPr>
          <w:rFonts w:cs="HelveticaWorld-Bold"/>
          <w:bCs/>
          <w:sz w:val="24"/>
        </w:rPr>
        <w:t xml:space="preserve"> Hayat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Kıdem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</w:p>
    <w:p w:rsidR="00735048" w:rsidRPr="002E2365" w:rsidRDefault="00735048" w:rsidP="00764C6F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>
        <w:rPr>
          <w:rFonts w:cs="HelveticaWorld-Bold"/>
          <w:bCs/>
          <w:sz w:val="24"/>
        </w:rPr>
        <w:t xml:space="preserve"> Beka</w:t>
      </w:r>
      <w:r>
        <w:rPr>
          <w:rFonts w:cs="HelveticaWorld-Bold"/>
          <w:bCs/>
          <w:sz w:val="24"/>
        </w:rPr>
        <w:tab/>
      </w:r>
      <w:r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Vücut</w:t>
      </w:r>
    </w:p>
    <w:p w:rsidR="00735048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6. Aşağıdakilerden hangisi meleklerin özelliklerinden biri </w:t>
      </w:r>
      <w:r w:rsidRPr="002E2365">
        <w:rPr>
          <w:rFonts w:cs="HelveticaWorld-Bold"/>
          <w:b/>
          <w:bCs/>
          <w:sz w:val="24"/>
          <w:u w:val="single"/>
        </w:rPr>
        <w:t>değildir</w:t>
      </w:r>
      <w:r w:rsidRPr="002E2365">
        <w:rPr>
          <w:rFonts w:cs="HelveticaWorld-Bold"/>
          <w:b/>
          <w:bCs/>
          <w:sz w:val="24"/>
        </w:rPr>
        <w:t>?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A) </w:t>
      </w:r>
      <w:r w:rsidRPr="002E2365">
        <w:rPr>
          <w:rFonts w:cs="HelveticaWorld-Bold"/>
          <w:bCs/>
          <w:sz w:val="24"/>
        </w:rPr>
        <w:t>Melekler nurdan yaratılmış varlıklardır.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Melekler, güçlü, kuvvetli ve son derece süratli varlıklardır.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Meleklerde “nefis” olduğu için günah işleyebilirler. 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Melekler yemezler içmezler ve uyumazlar.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7. Aşağıdakilerden hangisi 4 büyük meleklerden biri </w:t>
      </w:r>
      <w:r w:rsidRPr="002E2365">
        <w:rPr>
          <w:rFonts w:cs="HelveticaWorld-Bold"/>
          <w:b/>
          <w:bCs/>
          <w:sz w:val="24"/>
          <w:u w:val="single"/>
        </w:rPr>
        <w:t>değildir</w:t>
      </w:r>
      <w:r w:rsidRPr="002E2365">
        <w:rPr>
          <w:rFonts w:cs="HelveticaWorld-Bold"/>
          <w:b/>
          <w:bCs/>
          <w:sz w:val="24"/>
        </w:rPr>
        <w:t>?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A) </w:t>
      </w:r>
      <w:r w:rsidRPr="002E2365">
        <w:rPr>
          <w:rFonts w:cs="HelveticaWorld-Bold"/>
          <w:bCs/>
          <w:sz w:val="24"/>
        </w:rPr>
        <w:t>Münker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Cebrail</w:t>
      </w:r>
    </w:p>
    <w:p w:rsidR="00735048" w:rsidRDefault="00735048" w:rsidP="002E2365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Mikail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Azrail</w:t>
      </w:r>
    </w:p>
    <w:p w:rsidR="00735048" w:rsidRDefault="00735048" w:rsidP="002E2365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</w:p>
    <w:p w:rsidR="00735048" w:rsidRPr="002E2365" w:rsidRDefault="00735048" w:rsidP="002E2365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>8. Allah’ın emriyle İnsanların canını, yeri ve zamanı geldiğinde alan meleğe ne denir?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A)</w:t>
      </w:r>
      <w:r w:rsidRPr="002E2365">
        <w:rPr>
          <w:rFonts w:cs="HelveticaWorld-Bold"/>
          <w:bCs/>
          <w:sz w:val="24"/>
        </w:rPr>
        <w:t xml:space="preserve"> İsrafil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Azrail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Cebrail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Mikail 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9. Cinlerle ilgili aşağıdakilerden hangisi </w:t>
      </w:r>
      <w:r w:rsidRPr="002E2365">
        <w:rPr>
          <w:rFonts w:cs="HelveticaWorld-Bold"/>
          <w:b/>
          <w:bCs/>
          <w:sz w:val="24"/>
          <w:u w:val="single"/>
        </w:rPr>
        <w:t>yanlıştır?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 xml:space="preserve">A) </w:t>
      </w:r>
      <w:r w:rsidRPr="002E2365">
        <w:rPr>
          <w:rFonts w:cs="HelveticaWorld-Bold"/>
          <w:bCs/>
          <w:sz w:val="24"/>
        </w:rPr>
        <w:t>Cinler de insanlar gibi Allah’a kulluk etmekle sorumludurlar.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Cinler ateşten yaratılmışlardır.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Cinler insanlardan farklı olarak geleceği bilebilirler.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Şeytan da bir cindir.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>10. Hz. Muhammed (</w:t>
      </w:r>
      <w:r>
        <w:rPr>
          <w:rFonts w:cs="HelveticaWorld-Bold"/>
          <w:b/>
          <w:bCs/>
          <w:sz w:val="24"/>
        </w:rPr>
        <w:t>S.A.V</w:t>
      </w:r>
      <w:r w:rsidRPr="002E2365">
        <w:rPr>
          <w:rFonts w:cs="HelveticaWorld-Bold"/>
          <w:b/>
          <w:bCs/>
          <w:sz w:val="24"/>
        </w:rPr>
        <w:t>) ile ilgili aşağıdakilerden hangisi yanlıştır?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A)</w:t>
      </w:r>
      <w:r w:rsidRPr="002E2365">
        <w:rPr>
          <w:rFonts w:cs="HelveticaWorld-Bold"/>
          <w:bCs/>
          <w:sz w:val="24"/>
        </w:rPr>
        <w:t xml:space="preserve"> Son peygamberdir.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Kendisine Kur’an-ı Kerim indirilmiştir.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İnsan değil bir melektir.</w:t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  <w:r w:rsidRPr="002E2365">
        <w:rPr>
          <w:rFonts w:cs="HelveticaWorld-Bold"/>
          <w:bCs/>
          <w:sz w:val="24"/>
        </w:rPr>
        <w:tab/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Miraç mucizesini göstermiştir.</w:t>
      </w:r>
    </w:p>
    <w:p w:rsidR="00735048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Cs/>
          <w:sz w:val="24"/>
        </w:rPr>
      </w:pP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>11. Aşağıdakilerden hangisi Ahirete inanmanın sağladığı faydalardan biri değildir?</w:t>
      </w:r>
      <w:r>
        <w:rPr>
          <w:rFonts w:cs="HelveticaWorld-Bold"/>
          <w:b/>
          <w:bCs/>
          <w:sz w:val="24"/>
        </w:rPr>
        <w:t xml:space="preserve"> (bonus soru)</w:t>
      </w:r>
    </w:p>
    <w:p w:rsidR="00735048" w:rsidRPr="002E2365" w:rsidRDefault="00735048" w:rsidP="002F222D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2E2365">
      <w:pPr>
        <w:autoSpaceDE w:val="0"/>
        <w:autoSpaceDN w:val="0"/>
        <w:adjustRightInd w:val="0"/>
        <w:spacing w:after="0" w:line="276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A)</w:t>
      </w:r>
      <w:r w:rsidRPr="002E2365">
        <w:rPr>
          <w:rFonts w:cs="HelveticaWorld-Bold"/>
          <w:bCs/>
          <w:sz w:val="24"/>
        </w:rPr>
        <w:t xml:space="preserve"> Ahirete inanmak dünya hayatımızı değerli ve anlamlı kılar.</w:t>
      </w:r>
    </w:p>
    <w:p w:rsidR="00735048" w:rsidRPr="002E2365" w:rsidRDefault="00735048" w:rsidP="002E2365">
      <w:pPr>
        <w:autoSpaceDE w:val="0"/>
        <w:autoSpaceDN w:val="0"/>
        <w:adjustRightInd w:val="0"/>
        <w:spacing w:after="0" w:line="276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B)</w:t>
      </w:r>
      <w:r w:rsidRPr="002E2365">
        <w:rPr>
          <w:rFonts w:cs="HelveticaWorld-Bold"/>
          <w:bCs/>
          <w:sz w:val="24"/>
        </w:rPr>
        <w:t xml:space="preserve"> Dünyada yaptıklarının karşılıksız kalmayacağına inanan insanların kötülük yapması zorlaşır.</w:t>
      </w:r>
    </w:p>
    <w:p w:rsidR="00735048" w:rsidRPr="002E2365" w:rsidRDefault="00735048" w:rsidP="002E2365">
      <w:pPr>
        <w:autoSpaceDE w:val="0"/>
        <w:autoSpaceDN w:val="0"/>
        <w:adjustRightInd w:val="0"/>
        <w:spacing w:after="0" w:line="276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C)</w:t>
      </w:r>
      <w:r w:rsidRPr="002E2365">
        <w:rPr>
          <w:rFonts w:cs="HelveticaWorld-Bold"/>
          <w:bCs/>
          <w:sz w:val="24"/>
        </w:rPr>
        <w:t xml:space="preserve"> Ahiret inancı, ölüm korkusunu yenmemize yardımcı olur.</w:t>
      </w:r>
    </w:p>
    <w:p w:rsidR="00735048" w:rsidRPr="002E2365" w:rsidRDefault="00735048" w:rsidP="002E2365">
      <w:pPr>
        <w:autoSpaceDE w:val="0"/>
        <w:autoSpaceDN w:val="0"/>
        <w:adjustRightInd w:val="0"/>
        <w:spacing w:after="0" w:line="276" w:lineRule="auto"/>
        <w:rPr>
          <w:rFonts w:cs="HelveticaWorld-Bold"/>
          <w:bCs/>
          <w:sz w:val="24"/>
        </w:rPr>
      </w:pPr>
      <w:r w:rsidRPr="002E2365">
        <w:rPr>
          <w:rFonts w:cs="HelveticaWorld-Bold"/>
          <w:b/>
          <w:bCs/>
          <w:sz w:val="24"/>
        </w:rPr>
        <w:t>D)</w:t>
      </w:r>
      <w:r w:rsidRPr="002E2365">
        <w:rPr>
          <w:rFonts w:cs="HelveticaWorld-Bold"/>
          <w:bCs/>
          <w:sz w:val="24"/>
        </w:rPr>
        <w:t xml:space="preserve"> Ahirete inanırsak Allah’ın verdiği nimetler için şükretmeyiz.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B</w:t>
      </w:r>
      <w:r>
        <w:rPr>
          <w:rFonts w:cs="HelveticaWorld-Regular"/>
          <w:b/>
          <w:sz w:val="24"/>
        </w:rPr>
        <w:t>.</w:t>
      </w:r>
      <w:r w:rsidRPr="002E2365">
        <w:rPr>
          <w:rFonts w:cs="HelveticaWorld-Regular"/>
          <w:b/>
          <w:sz w:val="24"/>
        </w:rPr>
        <w:t>Aşağıdaki bilgilerin doğru olanlarının başını ‘‘D’’</w:t>
      </w:r>
      <w:r>
        <w:rPr>
          <w:rFonts w:cs="HelveticaWorld-Regular"/>
          <w:b/>
          <w:sz w:val="24"/>
        </w:rPr>
        <w:t xml:space="preserve">, </w:t>
      </w:r>
      <w:r w:rsidRPr="002E2365">
        <w:rPr>
          <w:rFonts w:cs="HelveticaWorld-Regular"/>
          <w:b/>
          <w:sz w:val="24"/>
        </w:rPr>
        <w:t>yanlış olanlarının başını ise ‘‘Y’’ ile işaretleyiniz.</w:t>
      </w:r>
    </w:p>
    <w:p w:rsidR="00735048" w:rsidRPr="00D93A94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D93A94">
        <w:rPr>
          <w:rFonts w:cs="HelveticaWorld-Regular"/>
          <w:b/>
          <w:sz w:val="24"/>
        </w:rPr>
        <w:t>(10 p.)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>(....)  Hayatımız kaderle programlandığına göre insan yaptıklarından sorumlu tutulamaz.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>(....)  Ahiret inancı, insanın davranışlarında kontrollü olmasını sağlar.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>(….)  Evrendeki düzen ve ahenk Allah’ın bir olduğunu gösterir.</w:t>
      </w:r>
    </w:p>
    <w:p w:rsidR="00735048" w:rsidRPr="002E2365" w:rsidRDefault="00735048" w:rsidP="00B90DCB">
      <w:pPr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>(....)  Beka, Allah’ın varlığının sonsuz olmasıdır.</w:t>
      </w:r>
    </w:p>
    <w:p w:rsidR="00735048" w:rsidRPr="002E2365" w:rsidRDefault="00735048" w:rsidP="00B90DC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>(.…)  Allah’ın geçmişi ve geleceği kuşatan bilgisi ile olacak her şeyi önceden bilmesine kader denir.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  <w:r w:rsidRPr="002E2365">
        <w:rPr>
          <w:rFonts w:cs="HelveticaWorld-Bold"/>
          <w:b/>
          <w:bCs/>
          <w:sz w:val="24"/>
        </w:rPr>
        <w:t>C. Aşağıdaki cümlelerde boş bırakılan yerleri verilen kelimelerden uygun olanları ile doldurunuz.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sz w:val="24"/>
        </w:rPr>
        <w:t xml:space="preserve">( </w:t>
      </w:r>
      <w:r w:rsidRPr="002E2365">
        <w:rPr>
          <w:rFonts w:cs="HelveticaWorld-Regular"/>
          <w:sz w:val="28"/>
        </w:rPr>
        <w:t xml:space="preserve">“subuti”, “iblis”, “mucize” ,  “Mikail” , “irade”, “Münker ve nekir”, “mahşer”, “zatî”  “Kiramen Katibin”, “ İsrafil” , “kaza” </w:t>
      </w:r>
      <w:r w:rsidRPr="002E2365">
        <w:rPr>
          <w:rFonts w:cs="HelveticaWorld-Regular"/>
          <w:sz w:val="24"/>
        </w:rPr>
        <w:t>)</w:t>
      </w:r>
    </w:p>
    <w:p w:rsidR="00735048" w:rsidRPr="002E2365" w:rsidRDefault="00735048" w:rsidP="0017026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17026B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</w:p>
    <w:p w:rsidR="00735048" w:rsidRPr="002E2365" w:rsidRDefault="00735048" w:rsidP="0017026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1.</w:t>
      </w:r>
      <w:r w:rsidRPr="002E2365">
        <w:rPr>
          <w:rFonts w:cs="HelveticaWorld-Regular"/>
          <w:sz w:val="24"/>
        </w:rPr>
        <w:t xml:space="preserve"> Peygamberler, peygamberliklerini ispat etmek için ……………………… gösterirler.</w:t>
      </w:r>
      <w:r>
        <w:rPr>
          <w:rFonts w:cs="HelveticaWorld-Regular"/>
          <w:sz w:val="24"/>
        </w:rPr>
        <w:t xml:space="preserve"> ( 2 p. )</w:t>
      </w:r>
    </w:p>
    <w:p w:rsidR="00735048" w:rsidRPr="002E2365" w:rsidRDefault="00735048" w:rsidP="0017026B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Bold"/>
          <w:b/>
          <w:bCs/>
          <w:sz w:val="24"/>
        </w:rPr>
        <w:t xml:space="preserve">2. </w:t>
      </w:r>
      <w:r w:rsidRPr="002E2365">
        <w:rPr>
          <w:rFonts w:cs="HelveticaWorld-Regular"/>
          <w:sz w:val="24"/>
        </w:rPr>
        <w:t>Yalnızca Yüce Allah’a ait özelliklere ………………… sıfatlar denir.</w:t>
      </w:r>
      <w:r>
        <w:rPr>
          <w:rFonts w:cs="HelveticaWorld-Regular"/>
          <w:sz w:val="24"/>
        </w:rPr>
        <w:t xml:space="preserve"> (2 p. )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Bold"/>
          <w:b/>
          <w:bCs/>
          <w:sz w:val="24"/>
        </w:rPr>
      </w:pP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Bold"/>
          <w:b/>
          <w:bCs/>
          <w:sz w:val="24"/>
        </w:rPr>
        <w:t xml:space="preserve">3. </w:t>
      </w:r>
      <w:r w:rsidRPr="002E2365">
        <w:rPr>
          <w:rFonts w:cs="HelveticaWorld-Regular"/>
          <w:sz w:val="24"/>
        </w:rPr>
        <w:t>Allah’da sınırsız, insanda sınırlı olarak bulunan özelliklere ise ……………………… sıfatlar denir.</w:t>
      </w:r>
      <w:r>
        <w:rPr>
          <w:rFonts w:cs="HelveticaWorld-Regular"/>
          <w:sz w:val="24"/>
        </w:rPr>
        <w:t xml:space="preserve"> ( 2 p. )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  <w:r w:rsidRPr="002E2365">
        <w:rPr>
          <w:rFonts w:cs="HelveticaWorld-Bold"/>
          <w:b/>
          <w:bCs/>
          <w:sz w:val="24"/>
        </w:rPr>
        <w:t xml:space="preserve">4. </w:t>
      </w:r>
      <w:r w:rsidRPr="002E2365">
        <w:rPr>
          <w:rFonts w:cs="HelveticaWorld-Regular"/>
          <w:sz w:val="24"/>
        </w:rPr>
        <w:t>Kaderde olanın zamanı geldiğinde gerçekleşmesine …………………… denir.</w:t>
      </w:r>
      <w:r>
        <w:rPr>
          <w:rFonts w:cs="HelveticaWorld-Regular"/>
          <w:sz w:val="24"/>
        </w:rPr>
        <w:t xml:space="preserve"> ( 2 p. )</w:t>
      </w: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5.</w:t>
      </w:r>
      <w:r w:rsidRPr="002E2365">
        <w:rPr>
          <w:rFonts w:cs="HelveticaWorld-Regular"/>
          <w:sz w:val="24"/>
        </w:rPr>
        <w:t xml:space="preserve"> İnsanlar öldüğünde mezarda onları karşılayan meleklere ……………………………………………………….. denir.</w:t>
      </w:r>
      <w:r>
        <w:rPr>
          <w:rFonts w:cs="HelveticaWorld-Regular"/>
          <w:sz w:val="24"/>
        </w:rPr>
        <w:t xml:space="preserve"> ( 3 p. )</w:t>
      </w: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6.</w:t>
      </w:r>
      <w:r w:rsidRPr="002E2365">
        <w:rPr>
          <w:rFonts w:cs="HelveticaWorld-Regular"/>
          <w:sz w:val="24"/>
        </w:rPr>
        <w:t xml:space="preserve"> İnsanların iyilik ve kötülüklerini kaydeden, günah ve sevap yazan meleklere ………………………………………………….. denir.</w:t>
      </w:r>
      <w:r>
        <w:rPr>
          <w:rFonts w:cs="HelveticaWorld-Regular"/>
          <w:sz w:val="24"/>
        </w:rPr>
        <w:t xml:space="preserve"> ( 3 p.)</w:t>
      </w: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7.</w:t>
      </w:r>
      <w:r w:rsidRPr="002E2365">
        <w:rPr>
          <w:rFonts w:cs="HelveticaWorld-Regular"/>
          <w:sz w:val="24"/>
        </w:rPr>
        <w:t xml:space="preserve"> Şeytan Kur’an-ı Kerim’de ………………………………. olarak isimlendirilir.</w:t>
      </w:r>
      <w:r>
        <w:rPr>
          <w:rFonts w:cs="HelveticaWorld-Regular"/>
          <w:sz w:val="24"/>
        </w:rPr>
        <w:t xml:space="preserve"> ( 3 p.)</w:t>
      </w: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</w:p>
    <w:p w:rsidR="00735048" w:rsidRDefault="00735048" w:rsidP="0017026B">
      <w:pPr>
        <w:spacing w:after="0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>8.</w:t>
      </w:r>
      <w:r w:rsidRPr="002E2365">
        <w:rPr>
          <w:rFonts w:cs="HelveticaWorld-Regular"/>
          <w:sz w:val="24"/>
        </w:rPr>
        <w:t xml:space="preserve"> İnsanlar ölüp ikinci kez diriltildikten sonra toplanacakları yere ………………………………….. denir.</w:t>
      </w:r>
      <w:r>
        <w:rPr>
          <w:rFonts w:cs="HelveticaWorld-Regular"/>
          <w:sz w:val="24"/>
        </w:rPr>
        <w:t xml:space="preserve"> </w:t>
      </w:r>
    </w:p>
    <w:p w:rsidR="00735048" w:rsidRPr="002E2365" w:rsidRDefault="00735048" w:rsidP="0017026B">
      <w:pPr>
        <w:spacing w:after="0"/>
        <w:rPr>
          <w:rFonts w:cs="HelveticaWorld-Regular"/>
          <w:sz w:val="24"/>
        </w:rPr>
      </w:pPr>
      <w:r>
        <w:rPr>
          <w:rFonts w:cs="HelveticaWorld-Regular"/>
          <w:sz w:val="24"/>
        </w:rPr>
        <w:t>(3 p.)</w:t>
      </w:r>
    </w:p>
    <w:p w:rsidR="00735048" w:rsidRPr="002E2365" w:rsidRDefault="00735048" w:rsidP="0069307E">
      <w:pPr>
        <w:rPr>
          <w:rFonts w:cs="HelveticaWorld-Regular"/>
          <w:sz w:val="24"/>
        </w:rPr>
      </w:pPr>
    </w:p>
    <w:p w:rsidR="00735048" w:rsidRPr="002E2365" w:rsidRDefault="00735048" w:rsidP="0069307E">
      <w:pPr>
        <w:rPr>
          <w:rFonts w:cs="HelveticaWorld-Regular"/>
          <w:sz w:val="24"/>
        </w:rPr>
      </w:pPr>
    </w:p>
    <w:p w:rsidR="00735048" w:rsidRDefault="00735048" w:rsidP="0069307E">
      <w:pPr>
        <w:rPr>
          <w:rFonts w:cs="HelveticaWorld-Regular"/>
          <w:b/>
          <w:sz w:val="24"/>
        </w:rPr>
      </w:pPr>
    </w:p>
    <w:p w:rsidR="00735048" w:rsidRPr="002E2365" w:rsidRDefault="00735048" w:rsidP="0069307E">
      <w:pPr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D. Aşağıdaki kısa cevaplı soruları cevaplayınız.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1. Aşağıda yazılı olan Peygamberlere hangi kitaplar indirilmiştir,  Karşılarına yazınız?</w:t>
      </w:r>
      <w:r>
        <w:rPr>
          <w:rFonts w:cs="HelveticaWorld-Regular"/>
          <w:b/>
          <w:sz w:val="24"/>
        </w:rPr>
        <w:t xml:space="preserve"> (10 p.)</w:t>
      </w:r>
    </w:p>
    <w:p w:rsidR="00735048" w:rsidRPr="002E2365" w:rsidRDefault="00735048" w:rsidP="0069307E">
      <w:pPr>
        <w:autoSpaceDE w:val="0"/>
        <w:autoSpaceDN w:val="0"/>
        <w:adjustRightInd w:val="0"/>
        <w:spacing w:after="0" w:line="240" w:lineRule="auto"/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ab/>
      </w:r>
    </w:p>
    <w:p w:rsidR="00735048" w:rsidRPr="002E2365" w:rsidRDefault="00735048" w:rsidP="002E236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 xml:space="preserve">Hz. Musa    </w:t>
      </w:r>
      <w:r w:rsidRPr="002E2365">
        <w:sym w:font="Wingdings" w:char="F0E0"/>
      </w:r>
      <w:r w:rsidRPr="002E2365">
        <w:rPr>
          <w:rFonts w:cs="HelveticaWorld-Regular"/>
          <w:b/>
          <w:sz w:val="24"/>
        </w:rPr>
        <w:t xml:space="preserve"> </w:t>
      </w:r>
      <w:r w:rsidRPr="002E2365">
        <w:rPr>
          <w:rFonts w:cs="HelveticaWorld-Regular"/>
          <w:sz w:val="24"/>
        </w:rPr>
        <w:t>…………………………………</w:t>
      </w:r>
    </w:p>
    <w:p w:rsidR="00735048" w:rsidRPr="002E2365" w:rsidRDefault="00735048" w:rsidP="00953E52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2E236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 xml:space="preserve">Hz. İsa     </w:t>
      </w:r>
      <w:r>
        <w:rPr>
          <w:rFonts w:cs="HelveticaWorld-Regular"/>
          <w:sz w:val="24"/>
        </w:rPr>
        <w:t xml:space="preserve">    </w:t>
      </w:r>
      <w:r w:rsidRPr="002E2365">
        <w:sym w:font="Wingdings" w:char="F0E0"/>
      </w:r>
      <w:r w:rsidRPr="002E2365">
        <w:rPr>
          <w:rFonts w:cs="HelveticaWorld-Regular"/>
          <w:b/>
          <w:sz w:val="24"/>
        </w:rPr>
        <w:t xml:space="preserve"> </w:t>
      </w:r>
      <w:r w:rsidRPr="002E2365">
        <w:rPr>
          <w:rFonts w:cs="HelveticaWorld-Regular"/>
          <w:sz w:val="24"/>
        </w:rPr>
        <w:t>…………………………………</w:t>
      </w:r>
    </w:p>
    <w:p w:rsidR="00735048" w:rsidRPr="002E2365" w:rsidRDefault="00735048" w:rsidP="00953E52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2E236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HelveticaWorld-Regular"/>
          <w:sz w:val="24"/>
        </w:rPr>
      </w:pPr>
      <w:r w:rsidRPr="002E2365">
        <w:rPr>
          <w:rFonts w:cs="HelveticaWorld-Regular"/>
          <w:b/>
          <w:sz w:val="24"/>
        </w:rPr>
        <w:t xml:space="preserve">Hz. Davud </w:t>
      </w:r>
      <w:r>
        <w:rPr>
          <w:rFonts w:cs="HelveticaWorld-Regular"/>
          <w:sz w:val="24"/>
        </w:rPr>
        <w:t xml:space="preserve"> </w:t>
      </w:r>
      <w:r w:rsidRPr="002E2365">
        <w:sym w:font="Wingdings" w:char="F0E0"/>
      </w:r>
      <w:r w:rsidRPr="002E2365">
        <w:rPr>
          <w:rFonts w:cs="HelveticaWorld-Regular"/>
          <w:b/>
          <w:sz w:val="24"/>
        </w:rPr>
        <w:t xml:space="preserve"> </w:t>
      </w:r>
      <w:r w:rsidRPr="002E2365">
        <w:rPr>
          <w:rFonts w:cs="HelveticaWorld-Regular"/>
          <w:sz w:val="24"/>
        </w:rPr>
        <w:t>………………………………</w:t>
      </w:r>
      <w:r>
        <w:rPr>
          <w:rFonts w:cs="HelveticaWorld-Regular"/>
          <w:sz w:val="24"/>
        </w:rPr>
        <w:t>….</w:t>
      </w:r>
    </w:p>
    <w:p w:rsidR="00735048" w:rsidRPr="002E2365" w:rsidRDefault="00735048" w:rsidP="00953E52">
      <w:pPr>
        <w:autoSpaceDE w:val="0"/>
        <w:autoSpaceDN w:val="0"/>
        <w:adjustRightInd w:val="0"/>
        <w:spacing w:after="0" w:line="240" w:lineRule="auto"/>
        <w:ind w:firstLine="708"/>
        <w:rPr>
          <w:rFonts w:cs="HelveticaWorld-Regular"/>
          <w:b/>
          <w:sz w:val="24"/>
        </w:rPr>
      </w:pPr>
    </w:p>
    <w:p w:rsidR="00735048" w:rsidRPr="002E2365" w:rsidRDefault="00735048" w:rsidP="002E236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World-Regular" w:hAnsi="HelveticaWorld-Regular" w:cs="HelveticaWorld-Regular"/>
          <w:sz w:val="24"/>
        </w:rPr>
      </w:pPr>
      <w:r>
        <w:rPr>
          <w:rFonts w:cs="HelveticaWorld-Regular"/>
          <w:b/>
          <w:sz w:val="24"/>
        </w:rPr>
        <w:t>Hz. Muhammed</w:t>
      </w:r>
      <w:r w:rsidRPr="002E2365">
        <w:rPr>
          <w:rFonts w:cs="HelveticaWorld-Regular"/>
          <w:b/>
          <w:sz w:val="24"/>
        </w:rPr>
        <w:t xml:space="preserve"> </w:t>
      </w:r>
      <w:r w:rsidRPr="002E2365">
        <w:rPr>
          <w:b/>
        </w:rPr>
        <w:sym w:font="Wingdings" w:char="F0E0"/>
      </w:r>
      <w:r w:rsidRPr="002E2365">
        <w:rPr>
          <w:rFonts w:cs="HelveticaWorld-Regular"/>
          <w:b/>
          <w:sz w:val="24"/>
        </w:rPr>
        <w:t xml:space="preserve"> </w:t>
      </w:r>
      <w:r w:rsidRPr="002E2365">
        <w:rPr>
          <w:rFonts w:cs="HelveticaWorld-Regular"/>
          <w:sz w:val="24"/>
        </w:rPr>
        <w:t>…………………………………</w:t>
      </w:r>
    </w:p>
    <w:p w:rsidR="00735048" w:rsidRPr="002E2365" w:rsidRDefault="00735048" w:rsidP="0069307E">
      <w:pPr>
        <w:rPr>
          <w:rFonts w:cs="HelveticaWorld-Regular"/>
          <w:b/>
          <w:sz w:val="24"/>
        </w:rPr>
      </w:pPr>
    </w:p>
    <w:p w:rsidR="00735048" w:rsidRPr="002E2365" w:rsidRDefault="00735048" w:rsidP="0069307E">
      <w:pPr>
        <w:rPr>
          <w:rFonts w:cs="HelveticaWorld-Regular"/>
          <w:b/>
          <w:sz w:val="24"/>
        </w:rPr>
      </w:pPr>
      <w:r w:rsidRPr="002E2365">
        <w:rPr>
          <w:rFonts w:cs="HelveticaWorld-Regular"/>
          <w:b/>
          <w:sz w:val="24"/>
        </w:rPr>
        <w:t>2. Kur’an-ı Kerim’de adı geçen peygamberlerden bildiğiniz 4 tanesini yazınız?</w:t>
      </w:r>
      <w:r>
        <w:rPr>
          <w:rFonts w:cs="HelveticaWorld-Regular"/>
          <w:b/>
          <w:sz w:val="24"/>
        </w:rPr>
        <w:t xml:space="preserve"> (10 p.)</w:t>
      </w:r>
    </w:p>
    <w:p w:rsidR="00735048" w:rsidRDefault="00735048" w:rsidP="00FE660E">
      <w:pPr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 xml:space="preserve">1. </w:t>
      </w:r>
      <w:r w:rsidRPr="002E2365">
        <w:rPr>
          <w:rFonts w:cs="HelveticaWorld-Regular"/>
          <w:b/>
          <w:sz w:val="24"/>
          <w:szCs w:val="24"/>
        </w:rPr>
        <w:sym w:font="Wingdings" w:char="F0E0"/>
      </w:r>
      <w:r w:rsidRPr="002E2365">
        <w:rPr>
          <w:rFonts w:cs="HelveticaWorld-Regular"/>
          <w:b/>
          <w:sz w:val="24"/>
        </w:rPr>
        <w:tab/>
      </w:r>
      <w:r w:rsidRPr="002E2365">
        <w:rPr>
          <w:rFonts w:cs="HelveticaWorld-Regular"/>
          <w:b/>
          <w:sz w:val="24"/>
        </w:rPr>
        <w:tab/>
      </w:r>
      <w:r w:rsidRPr="002E2365">
        <w:rPr>
          <w:rFonts w:cs="HelveticaWorld-Regular"/>
          <w:b/>
          <w:sz w:val="24"/>
        </w:rPr>
        <w:tab/>
      </w:r>
      <w:r w:rsidRPr="002E2365">
        <w:rPr>
          <w:rFonts w:cs="HelveticaWorld-Regular"/>
          <w:b/>
          <w:sz w:val="24"/>
        </w:rPr>
        <w:tab/>
      </w:r>
      <w:r w:rsidRPr="002E2365">
        <w:rPr>
          <w:rFonts w:cs="HelveticaWorld-Regular"/>
          <w:b/>
          <w:sz w:val="24"/>
        </w:rPr>
        <w:tab/>
      </w:r>
      <w:r w:rsidRPr="002E2365">
        <w:rPr>
          <w:rFonts w:cs="HelveticaWorld-Regular"/>
          <w:b/>
          <w:sz w:val="24"/>
        </w:rPr>
        <w:tab/>
      </w:r>
    </w:p>
    <w:p w:rsidR="00735048" w:rsidRPr="002E2365" w:rsidRDefault="00735048" w:rsidP="00FE660E">
      <w:pPr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 xml:space="preserve">2. </w:t>
      </w:r>
      <w:r w:rsidRPr="002E2365">
        <w:rPr>
          <w:rFonts w:cs="HelveticaWorld-Regular"/>
          <w:b/>
          <w:sz w:val="24"/>
          <w:szCs w:val="24"/>
        </w:rPr>
        <w:sym w:font="Wingdings" w:char="F0E0"/>
      </w:r>
    </w:p>
    <w:p w:rsidR="00735048" w:rsidRDefault="00735048" w:rsidP="00FE660E">
      <w:pPr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 xml:space="preserve">3. </w:t>
      </w:r>
      <w:r w:rsidRPr="002E2365">
        <w:rPr>
          <w:rFonts w:cs="HelveticaWorld-Regular"/>
          <w:b/>
          <w:sz w:val="24"/>
          <w:szCs w:val="24"/>
        </w:rPr>
        <w:sym w:font="Wingdings" w:char="F0E0"/>
      </w:r>
      <w:r w:rsidRPr="002E2365">
        <w:rPr>
          <w:rFonts w:cs="HelveticaWorld-Regular"/>
          <w:b/>
          <w:sz w:val="24"/>
        </w:rPr>
        <w:tab/>
        <w:t xml:space="preserve">                                                                                     </w:t>
      </w:r>
    </w:p>
    <w:p w:rsidR="00735048" w:rsidRPr="002E2365" w:rsidRDefault="00735048" w:rsidP="00FE660E">
      <w:pPr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 xml:space="preserve">4. </w:t>
      </w:r>
      <w:r w:rsidRPr="002E2365">
        <w:rPr>
          <w:rFonts w:cs="HelveticaWorld-Regular"/>
          <w:b/>
          <w:sz w:val="24"/>
          <w:szCs w:val="24"/>
        </w:rPr>
        <w:sym w:font="Wingdings" w:char="F0E0"/>
      </w:r>
    </w:p>
    <w:p w:rsidR="00735048" w:rsidRDefault="00735048" w:rsidP="00FE660E">
      <w:pPr>
        <w:rPr>
          <w:rFonts w:cs="HelveticaWorld-Regular"/>
          <w:b/>
          <w:sz w:val="24"/>
        </w:rPr>
      </w:pPr>
    </w:p>
    <w:p w:rsidR="00735048" w:rsidRDefault="00735048" w:rsidP="00FE660E">
      <w:pPr>
        <w:rPr>
          <w:rFonts w:cs="HelveticaWorld-Regular"/>
          <w:b/>
          <w:sz w:val="24"/>
        </w:rPr>
      </w:pPr>
    </w:p>
    <w:p w:rsidR="00735048" w:rsidRDefault="00735048" w:rsidP="002E2365">
      <w:pPr>
        <w:ind w:left="2124" w:firstLine="708"/>
        <w:rPr>
          <w:rFonts w:cs="HelveticaWorld-Regular"/>
          <w:b/>
          <w:sz w:val="24"/>
        </w:rPr>
      </w:pPr>
    </w:p>
    <w:p w:rsidR="00735048" w:rsidRDefault="00735048" w:rsidP="002E2365">
      <w:pPr>
        <w:ind w:left="2124" w:firstLine="708"/>
        <w:rPr>
          <w:rFonts w:cs="HelveticaWorld-Regular"/>
          <w:b/>
          <w:sz w:val="24"/>
        </w:rPr>
      </w:pPr>
    </w:p>
    <w:p w:rsidR="00735048" w:rsidRDefault="00735048" w:rsidP="002E2365">
      <w:pPr>
        <w:ind w:left="2124" w:firstLine="708"/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 xml:space="preserve">Başarılar Dilerim </w:t>
      </w:r>
      <w:r w:rsidRPr="002E2365">
        <w:rPr>
          <w:rFonts w:cs="HelveticaWorld-Regular"/>
          <w:b/>
          <w:sz w:val="24"/>
          <w:szCs w:val="24"/>
        </w:rPr>
        <w:sym w:font="Wingdings" w:char="F04A"/>
      </w:r>
    </w:p>
    <w:p w:rsidR="00735048" w:rsidRDefault="00735048" w:rsidP="002E2365">
      <w:pPr>
        <w:ind w:left="2124" w:firstLine="708"/>
        <w:rPr>
          <w:rFonts w:cs="HelveticaWorld-Regular"/>
          <w:b/>
          <w:sz w:val="24"/>
        </w:rPr>
      </w:pPr>
      <w:r>
        <w:rPr>
          <w:rFonts w:cs="HelveticaWorld-Regular"/>
          <w:b/>
          <w:sz w:val="24"/>
        </w:rPr>
        <w:t>Hakan TOPALOĞLU</w:t>
      </w:r>
    </w:p>
    <w:p w:rsidR="00735048" w:rsidRDefault="00735048" w:rsidP="00A568AB">
      <w:pPr>
        <w:tabs>
          <w:tab w:val="left" w:pos="0"/>
          <w:tab w:val="left" w:pos="426"/>
        </w:tabs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35048" w:rsidRDefault="00735048" w:rsidP="00FE660E">
      <w:pPr>
        <w:rPr>
          <w:rFonts w:cs="HelveticaWorld-Regular"/>
          <w:b/>
          <w:sz w:val="24"/>
        </w:rPr>
      </w:pPr>
    </w:p>
    <w:p w:rsidR="00735048" w:rsidRPr="002E2365" w:rsidRDefault="00735048" w:rsidP="00FE660E">
      <w:pPr>
        <w:rPr>
          <w:rFonts w:cs="HelveticaWorld-Regular"/>
          <w:b/>
          <w:sz w:val="24"/>
        </w:rPr>
      </w:pPr>
    </w:p>
    <w:sectPr w:rsidR="00735048" w:rsidRPr="002E2365" w:rsidSect="00764C6F">
      <w:pgSz w:w="11906" w:h="16838"/>
      <w:pgMar w:top="0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World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A98"/>
    <w:multiLevelType w:val="hybridMultilevel"/>
    <w:tmpl w:val="B8E00D42"/>
    <w:lvl w:ilvl="0" w:tplc="BA7A7B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0A311FD"/>
    <w:multiLevelType w:val="hybridMultilevel"/>
    <w:tmpl w:val="D5B656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E70C84"/>
    <w:multiLevelType w:val="hybridMultilevel"/>
    <w:tmpl w:val="B08EDF7C"/>
    <w:lvl w:ilvl="0" w:tplc="86D62A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575720"/>
    <w:multiLevelType w:val="hybridMultilevel"/>
    <w:tmpl w:val="76925266"/>
    <w:lvl w:ilvl="0" w:tplc="0D2EF884">
      <w:start w:val="2"/>
      <w:numFmt w:val="bullet"/>
      <w:lvlText w:val=""/>
      <w:lvlJc w:val="left"/>
      <w:pPr>
        <w:ind w:left="1776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3D3D10C1"/>
    <w:multiLevelType w:val="hybridMultilevel"/>
    <w:tmpl w:val="F0DA9506"/>
    <w:lvl w:ilvl="0" w:tplc="8EB09B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14588B"/>
    <w:multiLevelType w:val="hybridMultilevel"/>
    <w:tmpl w:val="DEB8F52A"/>
    <w:lvl w:ilvl="0" w:tplc="3F565282">
      <w:start w:val="1"/>
      <w:numFmt w:val="decimal"/>
      <w:lvlText w:val="%1."/>
      <w:lvlJc w:val="left"/>
      <w:pPr>
        <w:ind w:left="720" w:hanging="360"/>
      </w:pPr>
      <w:rPr>
        <w:rFonts w:cs="HelveticaWorl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6F14CD"/>
    <w:multiLevelType w:val="hybridMultilevel"/>
    <w:tmpl w:val="886891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25F"/>
    <w:rsid w:val="0017026B"/>
    <w:rsid w:val="00190DAA"/>
    <w:rsid w:val="00242952"/>
    <w:rsid w:val="002E2365"/>
    <w:rsid w:val="002F222D"/>
    <w:rsid w:val="00473E93"/>
    <w:rsid w:val="00490FC8"/>
    <w:rsid w:val="004A5FA6"/>
    <w:rsid w:val="00533EB4"/>
    <w:rsid w:val="005A4BB0"/>
    <w:rsid w:val="0060034F"/>
    <w:rsid w:val="0069307E"/>
    <w:rsid w:val="007253F7"/>
    <w:rsid w:val="00735048"/>
    <w:rsid w:val="00764C6F"/>
    <w:rsid w:val="00791B54"/>
    <w:rsid w:val="008E725F"/>
    <w:rsid w:val="00907837"/>
    <w:rsid w:val="00953E52"/>
    <w:rsid w:val="00A568AB"/>
    <w:rsid w:val="00A8446F"/>
    <w:rsid w:val="00B90DCB"/>
    <w:rsid w:val="00D93A94"/>
    <w:rsid w:val="00DF102C"/>
    <w:rsid w:val="00E372D9"/>
    <w:rsid w:val="00EB00C7"/>
    <w:rsid w:val="00FE52DA"/>
    <w:rsid w:val="00FE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E9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222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568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627</Words>
  <Characters>3577</Characters>
  <Application>Microsoft Office Outlook</Application>
  <DocSecurity>0</DocSecurity>
  <Lines>0</Lines>
  <Paragraphs>0</Paragraphs>
  <ScaleCrop>false</ScaleCrop>
  <Company>MoTuN TncTR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HAKAN</dc:creator>
  <cp:keywords>www.sorubak.com</cp:keywords>
  <dc:description>www.sorubak.com</dc:description>
  <cp:lastModifiedBy>edanur</cp:lastModifiedBy>
  <cp:revision>8</cp:revision>
  <dcterms:created xsi:type="dcterms:W3CDTF">2014-11-30T12:42:00Z</dcterms:created>
  <dcterms:modified xsi:type="dcterms:W3CDTF">2014-11-30T20:35:00Z</dcterms:modified>
  <cp:category>www.sorubak.com</cp:category>
</cp:coreProperties>
</file>