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789" w:rsidRPr="003D1E21" w:rsidRDefault="00684789" w:rsidP="00E66DE7">
      <w:pPr>
        <w:spacing w:after="120"/>
        <w:rPr>
          <w:b/>
          <w:sz w:val="20"/>
          <w:szCs w:val="20"/>
        </w:rPr>
      </w:pPr>
      <w:r w:rsidRPr="00A04F4D">
        <w:rPr>
          <w:b/>
          <w:sz w:val="20"/>
          <w:szCs w:val="20"/>
        </w:rPr>
        <w:t>1-)</w:t>
      </w:r>
      <w:r w:rsidRPr="00B64F45">
        <w:rPr>
          <w:sz w:val="20"/>
          <w:szCs w:val="20"/>
        </w:rPr>
        <w:t xml:space="preserve"> </w:t>
      </w:r>
      <w:r w:rsidRPr="003D1E21">
        <w:rPr>
          <w:b/>
          <w:sz w:val="20"/>
          <w:szCs w:val="20"/>
        </w:rPr>
        <w:t>OLGU: Herkes tarafından kabul edilen, kanıtlanabilir, değiştirilmeyen bilgilerdir.</w:t>
      </w:r>
    </w:p>
    <w:p w:rsidR="00684789" w:rsidRPr="003D1E21" w:rsidRDefault="00684789" w:rsidP="00E66DE7">
      <w:pPr>
        <w:spacing w:after="120"/>
        <w:rPr>
          <w:b/>
          <w:sz w:val="20"/>
          <w:szCs w:val="20"/>
        </w:rPr>
      </w:pPr>
      <w:r w:rsidRPr="003D1E21">
        <w:rPr>
          <w:b/>
          <w:bCs/>
          <w:sz w:val="20"/>
          <w:szCs w:val="20"/>
        </w:rPr>
        <w:t xml:space="preserve">Örnek: </w:t>
      </w:r>
      <w:r w:rsidRPr="003D1E21">
        <w:rPr>
          <w:b/>
          <w:sz w:val="20"/>
          <w:szCs w:val="20"/>
        </w:rPr>
        <w:t xml:space="preserve">Atatürk 19 Mayıs </w:t>
      </w:r>
      <w:smartTag w:uri="urn:schemas-microsoft-com:office:smarttags" w:element="metricconverter">
        <w:smartTagPr>
          <w:attr w:name="ProductID" w:val="1919’"/>
        </w:smartTagPr>
        <w:r w:rsidRPr="003D1E21">
          <w:rPr>
            <w:b/>
            <w:sz w:val="20"/>
            <w:szCs w:val="20"/>
          </w:rPr>
          <w:t>1919’</w:t>
        </w:r>
      </w:smartTag>
      <w:r w:rsidRPr="003D1E21">
        <w:rPr>
          <w:b/>
          <w:sz w:val="20"/>
          <w:szCs w:val="20"/>
        </w:rPr>
        <w:t xml:space="preserve"> da Samsun’a çıkarak milli mücadeleyi başlattı.</w:t>
      </w:r>
    </w:p>
    <w:p w:rsidR="00684789" w:rsidRPr="003D1E21" w:rsidRDefault="00684789" w:rsidP="00E66DE7">
      <w:pPr>
        <w:spacing w:after="120"/>
        <w:rPr>
          <w:b/>
          <w:sz w:val="20"/>
          <w:szCs w:val="20"/>
        </w:rPr>
      </w:pPr>
      <w:r w:rsidRPr="003D1E21">
        <w:rPr>
          <w:b/>
          <w:sz w:val="20"/>
          <w:szCs w:val="20"/>
        </w:rPr>
        <w:t xml:space="preserve">Buna göre aşağıdakilerden hangisi “olgu” </w:t>
      </w:r>
      <w:r w:rsidRPr="003D1E21">
        <w:rPr>
          <w:b/>
          <w:bCs/>
          <w:sz w:val="20"/>
          <w:szCs w:val="20"/>
          <w:u w:val="single"/>
        </w:rPr>
        <w:t>değildir?</w:t>
      </w:r>
    </w:p>
    <w:p w:rsidR="00684789" w:rsidRPr="00B64F45" w:rsidRDefault="00684789" w:rsidP="00E66DE7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B64F45">
        <w:rPr>
          <w:sz w:val="20"/>
          <w:szCs w:val="20"/>
        </w:rPr>
        <w:t xml:space="preserve">) Yaprağın rengi yeşildir                                             </w:t>
      </w:r>
      <w:r>
        <w:rPr>
          <w:sz w:val="20"/>
          <w:szCs w:val="20"/>
        </w:rPr>
        <w:t xml:space="preserve">           B</w:t>
      </w:r>
      <w:r w:rsidRPr="00B64F45">
        <w:rPr>
          <w:sz w:val="20"/>
          <w:szCs w:val="20"/>
        </w:rPr>
        <w:t>) İran Türkiye’nin komşusudur.</w:t>
      </w:r>
    </w:p>
    <w:p w:rsidR="00684789" w:rsidRPr="00B64F45" w:rsidRDefault="00684789" w:rsidP="00E66DE7">
      <w:pPr>
        <w:spacing w:after="120"/>
        <w:jc w:val="both"/>
        <w:rPr>
          <w:sz w:val="20"/>
          <w:szCs w:val="20"/>
        </w:rPr>
      </w:pPr>
      <w:r>
        <w:rPr>
          <w:bCs/>
          <w:iCs/>
          <w:sz w:val="20"/>
          <w:szCs w:val="20"/>
        </w:rPr>
        <w:t>C</w:t>
      </w:r>
      <w:r w:rsidRPr="00B64F45">
        <w:rPr>
          <w:bCs/>
          <w:iCs/>
          <w:sz w:val="20"/>
          <w:szCs w:val="20"/>
        </w:rPr>
        <w:t>) Ankara, İzmir’den daha güzeldir</w:t>
      </w:r>
      <w:r w:rsidRPr="00B64F45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</w:t>
      </w:r>
      <w:r w:rsidRPr="00B64F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D</w:t>
      </w:r>
      <w:r w:rsidRPr="00B64F45">
        <w:rPr>
          <w:sz w:val="20"/>
          <w:szCs w:val="20"/>
        </w:rPr>
        <w:t>) İzmir Ege Bölgesinde yer alır.</w:t>
      </w:r>
    </w:p>
    <w:p w:rsidR="00684789" w:rsidRPr="003D1E21" w:rsidRDefault="00684789" w:rsidP="00E66DE7">
      <w:pPr>
        <w:spacing w:after="120"/>
        <w:rPr>
          <w:b/>
          <w:sz w:val="20"/>
          <w:szCs w:val="20"/>
        </w:rPr>
      </w:pPr>
      <w:r w:rsidRPr="00A04F4D">
        <w:rPr>
          <w:b/>
          <w:sz w:val="20"/>
          <w:szCs w:val="20"/>
        </w:rPr>
        <w:t>2-)</w:t>
      </w:r>
      <w:r w:rsidRPr="00B64F45">
        <w:rPr>
          <w:sz w:val="20"/>
          <w:szCs w:val="20"/>
        </w:rPr>
        <w:t xml:space="preserve"> </w:t>
      </w:r>
      <w:r w:rsidRPr="003D1E21">
        <w:rPr>
          <w:b/>
          <w:sz w:val="20"/>
          <w:szCs w:val="20"/>
        </w:rPr>
        <w:t>GÖRÜŞ: Kişiden kişiye değişen, kişilerin düşüncelerini yansıtan, kimine göre doğru kimine göre yanlış bilgilerdir</w:t>
      </w:r>
      <w:r w:rsidRPr="003D1E21">
        <w:rPr>
          <w:b/>
          <w:bCs/>
          <w:sz w:val="20"/>
          <w:szCs w:val="20"/>
        </w:rPr>
        <w:t>.</w:t>
      </w:r>
    </w:p>
    <w:p w:rsidR="00684789" w:rsidRPr="003D1E21" w:rsidRDefault="00684789" w:rsidP="00E66DE7">
      <w:pPr>
        <w:spacing w:after="120"/>
        <w:rPr>
          <w:b/>
          <w:sz w:val="20"/>
          <w:szCs w:val="20"/>
        </w:rPr>
      </w:pPr>
      <w:r w:rsidRPr="003D1E21">
        <w:rPr>
          <w:b/>
          <w:bCs/>
          <w:sz w:val="20"/>
          <w:szCs w:val="20"/>
        </w:rPr>
        <w:t xml:space="preserve">Örnek: </w:t>
      </w:r>
      <w:r w:rsidRPr="003D1E21">
        <w:rPr>
          <w:b/>
          <w:sz w:val="20"/>
          <w:szCs w:val="20"/>
        </w:rPr>
        <w:t>Türkiye’nin en sevilen takımı Fenerbahçe’dir.      Buna göre aşağıdakilerden hangisi</w:t>
      </w:r>
      <w:r w:rsidRPr="003D1E21">
        <w:rPr>
          <w:b/>
          <w:bCs/>
          <w:sz w:val="20"/>
          <w:szCs w:val="20"/>
        </w:rPr>
        <w:t xml:space="preserve"> “görüş” </w:t>
      </w:r>
      <w:r w:rsidRPr="003D1E21">
        <w:rPr>
          <w:b/>
          <w:bCs/>
          <w:sz w:val="20"/>
          <w:szCs w:val="20"/>
          <w:u w:val="single"/>
        </w:rPr>
        <w:t>değildir?</w:t>
      </w:r>
    </w:p>
    <w:p w:rsidR="00684789" w:rsidRPr="00B64F45" w:rsidRDefault="00684789" w:rsidP="00E66DE7">
      <w:pPr>
        <w:spacing w:after="120"/>
        <w:jc w:val="both"/>
        <w:rPr>
          <w:sz w:val="20"/>
          <w:szCs w:val="20"/>
        </w:rPr>
      </w:pPr>
      <w:r>
        <w:rPr>
          <w:bCs/>
          <w:iCs/>
          <w:sz w:val="20"/>
          <w:szCs w:val="20"/>
        </w:rPr>
        <w:t>A)</w:t>
      </w:r>
      <w:r w:rsidRPr="00B64F45">
        <w:rPr>
          <w:bCs/>
          <w:iCs/>
          <w:sz w:val="20"/>
          <w:szCs w:val="20"/>
        </w:rPr>
        <w:t>Ankara Türkiye’nin Başkentidir.</w:t>
      </w:r>
      <w:r w:rsidRPr="00B64F45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    </w:t>
      </w:r>
      <w:r w:rsidRPr="00B64F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Pr="00B64F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B64F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B)</w:t>
      </w:r>
      <w:r w:rsidRPr="00B64F45">
        <w:rPr>
          <w:sz w:val="20"/>
          <w:szCs w:val="20"/>
        </w:rPr>
        <w:t>İstanbul Türkiye’nin en güzel şehridir.</w:t>
      </w:r>
    </w:p>
    <w:p w:rsidR="00684789" w:rsidRPr="00B64F45" w:rsidRDefault="00684789" w:rsidP="00E66DE7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C)</w:t>
      </w:r>
      <w:r w:rsidRPr="00B64F45">
        <w:rPr>
          <w:sz w:val="20"/>
          <w:szCs w:val="20"/>
        </w:rPr>
        <w:t xml:space="preserve">Hayatta en güzel yıllar askerlik yıllarıdır.                </w:t>
      </w:r>
      <w:r>
        <w:rPr>
          <w:sz w:val="20"/>
          <w:szCs w:val="20"/>
        </w:rPr>
        <w:t xml:space="preserve">           D)</w:t>
      </w:r>
      <w:r w:rsidRPr="00B64F45">
        <w:rPr>
          <w:sz w:val="20"/>
          <w:szCs w:val="20"/>
        </w:rPr>
        <w:t>Çok gezen çok okuyandan daha iyi bilir.</w:t>
      </w:r>
    </w:p>
    <w:p w:rsidR="00684789" w:rsidRPr="003D1E21" w:rsidRDefault="00684789" w:rsidP="00E66DE7">
      <w:pPr>
        <w:spacing w:after="120"/>
        <w:rPr>
          <w:b/>
          <w:sz w:val="20"/>
          <w:szCs w:val="20"/>
        </w:rPr>
      </w:pPr>
      <w:r w:rsidRPr="00A04F4D">
        <w:rPr>
          <w:b/>
          <w:bCs/>
          <w:sz w:val="20"/>
          <w:szCs w:val="20"/>
        </w:rPr>
        <w:t>3</w:t>
      </w:r>
      <w:r w:rsidRPr="00A04F4D">
        <w:rPr>
          <w:b/>
          <w:sz w:val="20"/>
          <w:szCs w:val="20"/>
        </w:rPr>
        <w:t>-)</w:t>
      </w:r>
      <w:r w:rsidRPr="00B64F45">
        <w:rPr>
          <w:sz w:val="20"/>
          <w:szCs w:val="20"/>
        </w:rPr>
        <w:t xml:space="preserve">  </w:t>
      </w:r>
      <w:r w:rsidRPr="003D1E21">
        <w:rPr>
          <w:b/>
          <w:sz w:val="20"/>
          <w:szCs w:val="20"/>
        </w:rPr>
        <w:t>…………………….. İstanbul’dur.</w:t>
      </w:r>
    </w:p>
    <w:p w:rsidR="00684789" w:rsidRPr="003D1E21" w:rsidRDefault="00684789" w:rsidP="00E66DE7">
      <w:pPr>
        <w:spacing w:after="120"/>
        <w:rPr>
          <w:b/>
          <w:sz w:val="20"/>
          <w:szCs w:val="20"/>
        </w:rPr>
      </w:pPr>
      <w:r w:rsidRPr="003D1E21">
        <w:rPr>
          <w:b/>
          <w:sz w:val="20"/>
          <w:szCs w:val="20"/>
        </w:rPr>
        <w:t>Yukarıdaki boş olan yere aşağıdakilerden hangisi getirilirse bir görüş belirtilmiş olur.</w:t>
      </w:r>
    </w:p>
    <w:p w:rsidR="00684789" w:rsidRPr="00B64F45" w:rsidRDefault="00684789" w:rsidP="00E66DE7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B64F45">
        <w:rPr>
          <w:sz w:val="20"/>
          <w:szCs w:val="20"/>
        </w:rPr>
        <w:t xml:space="preserve">) Türkiye’nin en kalabalık ili                                        </w:t>
      </w:r>
      <w:r>
        <w:rPr>
          <w:sz w:val="20"/>
          <w:szCs w:val="20"/>
        </w:rPr>
        <w:t xml:space="preserve">        </w:t>
      </w:r>
      <w:r w:rsidRPr="00B64F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B</w:t>
      </w:r>
      <w:r w:rsidRPr="00B64F45">
        <w:rPr>
          <w:sz w:val="20"/>
          <w:szCs w:val="20"/>
        </w:rPr>
        <w:t>) Marmara bölgesinin en gelişmiş ili</w:t>
      </w:r>
    </w:p>
    <w:p w:rsidR="00684789" w:rsidRPr="00B64F45" w:rsidRDefault="00684789" w:rsidP="00E66DE7">
      <w:pPr>
        <w:spacing w:after="120"/>
        <w:jc w:val="both"/>
        <w:rPr>
          <w:bCs/>
          <w:iCs/>
          <w:sz w:val="20"/>
          <w:szCs w:val="20"/>
        </w:rPr>
      </w:pPr>
      <w:r>
        <w:rPr>
          <w:sz w:val="20"/>
          <w:szCs w:val="20"/>
        </w:rPr>
        <w:t>C</w:t>
      </w:r>
      <w:r w:rsidRPr="00B64F45">
        <w:rPr>
          <w:sz w:val="20"/>
          <w:szCs w:val="20"/>
        </w:rPr>
        <w:t xml:space="preserve">) Türkiye’de en çok göç alan il                                    </w:t>
      </w:r>
      <w:r>
        <w:rPr>
          <w:sz w:val="20"/>
          <w:szCs w:val="20"/>
        </w:rPr>
        <w:t xml:space="preserve">   </w:t>
      </w:r>
      <w:r w:rsidRPr="00B64F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</w:t>
      </w:r>
      <w:r w:rsidRPr="00B64F45">
        <w:rPr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>D</w:t>
      </w:r>
      <w:r w:rsidRPr="00B64F45">
        <w:rPr>
          <w:bCs/>
          <w:iCs/>
          <w:sz w:val="20"/>
          <w:szCs w:val="20"/>
        </w:rPr>
        <w:t>) Türkiye’nin en güzel ili</w:t>
      </w:r>
    </w:p>
    <w:p w:rsidR="00684789" w:rsidRPr="003D1E21" w:rsidRDefault="00684789" w:rsidP="00E66DE7">
      <w:pPr>
        <w:spacing w:after="12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4</w:t>
      </w:r>
      <w:r w:rsidRPr="00A04F4D">
        <w:rPr>
          <w:b/>
          <w:bCs/>
          <w:iCs/>
          <w:sz w:val="20"/>
          <w:szCs w:val="20"/>
        </w:rPr>
        <w:t>-)</w:t>
      </w:r>
      <w:r w:rsidRPr="00D74A7A">
        <w:rPr>
          <w:bCs/>
          <w:iCs/>
          <w:sz w:val="20"/>
          <w:szCs w:val="20"/>
        </w:rPr>
        <w:t xml:space="preserve"> </w:t>
      </w:r>
      <w:r w:rsidRPr="003D1E21">
        <w:rPr>
          <w:b/>
          <w:bCs/>
          <w:iCs/>
          <w:sz w:val="20"/>
          <w:szCs w:val="20"/>
        </w:rPr>
        <w:t>Olguyu görüşten ayıran en büyük fark, herkesçe biliniyor ve kabul ediliyor olmasıdır. Buna göre aşağıdaki verilen yargılardan hangisi bir olguyu ifade eder?</w:t>
      </w:r>
    </w:p>
    <w:p w:rsidR="00684789" w:rsidRPr="00D74A7A" w:rsidRDefault="00684789" w:rsidP="00E66DE7">
      <w:pPr>
        <w:spacing w:after="120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</w:t>
      </w:r>
      <w:r w:rsidRPr="00D74A7A">
        <w:rPr>
          <w:bCs/>
          <w:iCs/>
          <w:sz w:val="20"/>
          <w:szCs w:val="20"/>
        </w:rPr>
        <w:t>) Yarınlarımız daha güzel olacak.</w:t>
      </w:r>
      <w:r>
        <w:rPr>
          <w:bCs/>
          <w:iCs/>
          <w:sz w:val="20"/>
          <w:szCs w:val="20"/>
        </w:rPr>
        <w:t xml:space="preserve">                                           B</w:t>
      </w:r>
      <w:r w:rsidRPr="00D74A7A">
        <w:rPr>
          <w:bCs/>
          <w:iCs/>
          <w:sz w:val="20"/>
          <w:szCs w:val="20"/>
        </w:rPr>
        <w:t>) Van Gölü Türkiye’nin en büyük gölüdür.</w:t>
      </w:r>
    </w:p>
    <w:p w:rsidR="00684789" w:rsidRPr="00D74A7A" w:rsidRDefault="00684789" w:rsidP="00E66DE7">
      <w:pPr>
        <w:spacing w:after="120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</w:t>
      </w:r>
      <w:r w:rsidRPr="00D74A7A">
        <w:rPr>
          <w:bCs/>
          <w:iCs/>
          <w:sz w:val="20"/>
          <w:szCs w:val="20"/>
        </w:rPr>
        <w:t>) Türkiye’nin en sevilen takımı Galatasaraydır.</w:t>
      </w:r>
      <w:r>
        <w:rPr>
          <w:bCs/>
          <w:iCs/>
          <w:sz w:val="20"/>
          <w:szCs w:val="20"/>
        </w:rPr>
        <w:t xml:space="preserve">                   D</w:t>
      </w:r>
      <w:r w:rsidRPr="00D74A7A">
        <w:rPr>
          <w:bCs/>
          <w:iCs/>
          <w:sz w:val="20"/>
          <w:szCs w:val="20"/>
        </w:rPr>
        <w:t>) Bana göre futbol zevkli bir oyundur.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5</w:t>
      </w:r>
      <w:r w:rsidRPr="00A04F4D">
        <w:rPr>
          <w:b/>
          <w:bCs/>
          <w:iCs/>
          <w:sz w:val="20"/>
          <w:szCs w:val="20"/>
        </w:rPr>
        <w:t>-)</w:t>
      </w:r>
      <w:r w:rsidRPr="00D74A7A">
        <w:rPr>
          <w:bCs/>
          <w:iCs/>
          <w:sz w:val="20"/>
          <w:szCs w:val="20"/>
        </w:rPr>
        <w:t xml:space="preserve"> </w:t>
      </w:r>
      <w:r w:rsidRPr="003D1E21">
        <w:rPr>
          <w:b/>
          <w:bCs/>
          <w:iCs/>
          <w:sz w:val="20"/>
          <w:szCs w:val="20"/>
        </w:rPr>
        <w:t xml:space="preserve">Aşağıdakilerden hangisi olaylar hakkında </w:t>
      </w:r>
      <w:r w:rsidRPr="003D1E21">
        <w:rPr>
          <w:b/>
          <w:bCs/>
          <w:iCs/>
          <w:sz w:val="20"/>
          <w:szCs w:val="20"/>
          <w:u w:val="single"/>
        </w:rPr>
        <w:t>söylenemez?</w:t>
      </w:r>
      <w:r w:rsidRPr="00D74A7A">
        <w:rPr>
          <w:bCs/>
          <w:iCs/>
          <w:sz w:val="20"/>
          <w:szCs w:val="20"/>
        </w:rPr>
        <w:br/>
        <w:t>A) He</w:t>
      </w:r>
      <w:r>
        <w:rPr>
          <w:bCs/>
          <w:iCs/>
          <w:sz w:val="20"/>
          <w:szCs w:val="20"/>
        </w:rPr>
        <w:t xml:space="preserve">r olayın bazı nedenleri vardır.                                         </w:t>
      </w:r>
      <w:r w:rsidRPr="00D74A7A">
        <w:rPr>
          <w:bCs/>
          <w:iCs/>
          <w:sz w:val="20"/>
          <w:szCs w:val="20"/>
        </w:rPr>
        <w:t>B) Olayların sonucu olumlu ya da olumsuz olabilir.</w:t>
      </w:r>
      <w:r w:rsidRPr="00D74A7A">
        <w:rPr>
          <w:bCs/>
          <w:iCs/>
          <w:sz w:val="20"/>
          <w:szCs w:val="20"/>
        </w:rPr>
        <w:br/>
        <w:t>C)</w:t>
      </w:r>
      <w:r w:rsidRPr="007761AC">
        <w:rPr>
          <w:bCs/>
          <w:iCs/>
          <w:sz w:val="20"/>
          <w:szCs w:val="20"/>
        </w:rPr>
        <w:t xml:space="preserve"> Bir olay başka olaylara neden olabilir</w:t>
      </w:r>
      <w:r>
        <w:rPr>
          <w:bCs/>
          <w:iCs/>
          <w:sz w:val="20"/>
          <w:szCs w:val="20"/>
        </w:rPr>
        <w:t xml:space="preserve">                                </w:t>
      </w:r>
      <w:r w:rsidRPr="00D74A7A">
        <w:rPr>
          <w:bCs/>
          <w:iCs/>
          <w:sz w:val="20"/>
          <w:szCs w:val="20"/>
        </w:rPr>
        <w:t xml:space="preserve"> D)</w:t>
      </w:r>
      <w:r w:rsidRPr="007761AC">
        <w:rPr>
          <w:bCs/>
          <w:iCs/>
          <w:sz w:val="20"/>
          <w:szCs w:val="20"/>
        </w:rPr>
        <w:t xml:space="preserve"> Bütün olaylara insanlar neden olur.                                  </w:t>
      </w:r>
    </w:p>
    <w:p w:rsidR="00684789" w:rsidRPr="002272A6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6</w:t>
      </w:r>
      <w:r w:rsidRPr="00A04F4D">
        <w:rPr>
          <w:b/>
          <w:bCs/>
          <w:iCs/>
          <w:sz w:val="20"/>
          <w:szCs w:val="20"/>
        </w:rPr>
        <w:t>-)</w:t>
      </w:r>
      <w:r w:rsidRPr="002272A6">
        <w:rPr>
          <w:bCs/>
          <w:iCs/>
          <w:sz w:val="20"/>
          <w:szCs w:val="20"/>
        </w:rPr>
        <w:t xml:space="preserve"> </w:t>
      </w:r>
      <w:r w:rsidRPr="003D1E21">
        <w:rPr>
          <w:b/>
          <w:bCs/>
          <w:iCs/>
          <w:sz w:val="20"/>
          <w:szCs w:val="20"/>
        </w:rPr>
        <w:t>Her dersin farklı amaçları olsa da hepsi iyi vatandaş olarak yetişmemizi hedefler</w:t>
      </w:r>
      <w:r w:rsidRPr="002272A6">
        <w:rPr>
          <w:bCs/>
          <w:iCs/>
          <w:sz w:val="20"/>
          <w:szCs w:val="20"/>
        </w:rPr>
        <w:t>.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 w:rsidRPr="002272A6">
        <w:rPr>
          <w:bCs/>
          <w:iCs/>
          <w:sz w:val="20"/>
          <w:szCs w:val="20"/>
        </w:rPr>
        <w:t>Aşağıdaki derslerden hangisi bu amaca en çok hizmet etmektedir?</w:t>
      </w:r>
      <w:r w:rsidRPr="002272A6">
        <w:rPr>
          <w:bCs/>
          <w:iCs/>
          <w:sz w:val="20"/>
          <w:szCs w:val="20"/>
        </w:rPr>
        <w:br/>
      </w:r>
      <w:r>
        <w:rPr>
          <w:bCs/>
          <w:iCs/>
          <w:sz w:val="20"/>
          <w:szCs w:val="20"/>
        </w:rPr>
        <w:t>A</w:t>
      </w:r>
      <w:r w:rsidRPr="002272A6">
        <w:rPr>
          <w:bCs/>
          <w:iCs/>
          <w:sz w:val="20"/>
          <w:szCs w:val="20"/>
        </w:rPr>
        <w:t>) Fen Bilgisi</w:t>
      </w:r>
      <w:r>
        <w:rPr>
          <w:bCs/>
          <w:iCs/>
          <w:sz w:val="20"/>
          <w:szCs w:val="20"/>
        </w:rPr>
        <w:t xml:space="preserve">                                 B</w:t>
      </w:r>
      <w:r w:rsidRPr="002272A6">
        <w:rPr>
          <w:bCs/>
          <w:iCs/>
          <w:sz w:val="20"/>
          <w:szCs w:val="20"/>
        </w:rPr>
        <w:t xml:space="preserve">)Matematik </w:t>
      </w:r>
      <w:r>
        <w:rPr>
          <w:bCs/>
          <w:iCs/>
          <w:sz w:val="20"/>
          <w:szCs w:val="20"/>
        </w:rPr>
        <w:t xml:space="preserve">                        C</w:t>
      </w:r>
      <w:r w:rsidRPr="002272A6">
        <w:rPr>
          <w:bCs/>
          <w:iCs/>
          <w:sz w:val="20"/>
          <w:szCs w:val="20"/>
        </w:rPr>
        <w:t xml:space="preserve">)Sosyal Bilgiler </w:t>
      </w:r>
      <w:r>
        <w:rPr>
          <w:bCs/>
          <w:iCs/>
          <w:sz w:val="20"/>
          <w:szCs w:val="20"/>
        </w:rPr>
        <w:t xml:space="preserve">                                D</w:t>
      </w:r>
      <w:r w:rsidRPr="002272A6">
        <w:rPr>
          <w:bCs/>
          <w:iCs/>
          <w:sz w:val="20"/>
          <w:szCs w:val="20"/>
        </w:rPr>
        <w:t xml:space="preserve">) Türkçe </w:t>
      </w:r>
    </w:p>
    <w:p w:rsidR="00684789" w:rsidRPr="003D1E21" w:rsidRDefault="00684789" w:rsidP="00E66DE7">
      <w:pPr>
        <w:spacing w:after="12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7</w:t>
      </w:r>
      <w:r w:rsidRPr="003D1E21">
        <w:rPr>
          <w:b/>
          <w:bCs/>
          <w:iCs/>
          <w:sz w:val="20"/>
          <w:szCs w:val="20"/>
        </w:rPr>
        <w:t>-) “….Türk çoçuğu atalarını tanıdıkça daha büyük işler yapmak için kendinde kuvvet bulacaktır.”</w:t>
      </w:r>
    </w:p>
    <w:p w:rsidR="00684789" w:rsidRPr="003D1E21" w:rsidRDefault="00684789" w:rsidP="00E66DE7">
      <w:pPr>
        <w:spacing w:after="120"/>
        <w:rPr>
          <w:b/>
          <w:bCs/>
          <w:iCs/>
          <w:sz w:val="20"/>
          <w:szCs w:val="20"/>
        </w:rPr>
      </w:pPr>
      <w:r w:rsidRPr="003D1E21">
        <w:rPr>
          <w:b/>
          <w:bCs/>
          <w:iCs/>
          <w:sz w:val="20"/>
          <w:szCs w:val="20"/>
        </w:rPr>
        <w:t>Atatürk bu düşüncesine uygun olarak aşağıda kilerden hangisini kurmuştur?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 w:rsidRPr="006F68BA">
        <w:rPr>
          <w:bCs/>
          <w:iCs/>
          <w:sz w:val="20"/>
          <w:szCs w:val="20"/>
        </w:rPr>
        <w:t>A)Hukuk</w:t>
      </w:r>
      <w:r>
        <w:rPr>
          <w:bCs/>
          <w:iCs/>
          <w:sz w:val="20"/>
          <w:szCs w:val="20"/>
        </w:rPr>
        <w:t xml:space="preserve"> </w:t>
      </w:r>
      <w:r w:rsidRPr="006F68BA">
        <w:rPr>
          <w:bCs/>
          <w:iCs/>
          <w:sz w:val="20"/>
          <w:szCs w:val="20"/>
        </w:rPr>
        <w:t xml:space="preserve">Fakültesi </w:t>
      </w:r>
      <w:r>
        <w:rPr>
          <w:bCs/>
          <w:iCs/>
          <w:sz w:val="20"/>
          <w:szCs w:val="20"/>
        </w:rPr>
        <w:t xml:space="preserve">                                                                      </w:t>
      </w:r>
      <w:r w:rsidRPr="006F68BA">
        <w:rPr>
          <w:bCs/>
          <w:iCs/>
          <w:sz w:val="20"/>
          <w:szCs w:val="20"/>
        </w:rPr>
        <w:t xml:space="preserve">B)Anadolu Medeniyetleri </w:t>
      </w:r>
      <w:r>
        <w:rPr>
          <w:bCs/>
          <w:iCs/>
          <w:sz w:val="20"/>
          <w:szCs w:val="20"/>
        </w:rPr>
        <w:t xml:space="preserve"> </w:t>
      </w:r>
      <w:r w:rsidRPr="006F68BA">
        <w:rPr>
          <w:bCs/>
          <w:iCs/>
          <w:sz w:val="20"/>
          <w:szCs w:val="20"/>
        </w:rPr>
        <w:t>Müzesi</w:t>
      </w:r>
      <w:r>
        <w:rPr>
          <w:bCs/>
          <w:iCs/>
          <w:sz w:val="20"/>
          <w:szCs w:val="20"/>
        </w:rPr>
        <w:t xml:space="preserve">    </w:t>
      </w:r>
    </w:p>
    <w:p w:rsidR="00684789" w:rsidRPr="008825EE" w:rsidRDefault="00684789" w:rsidP="00E66DE7">
      <w:pPr>
        <w:spacing w:after="120"/>
        <w:rPr>
          <w:bCs/>
          <w:iCs/>
          <w:sz w:val="20"/>
          <w:szCs w:val="20"/>
        </w:rPr>
      </w:pPr>
      <w:r w:rsidRPr="006F68BA">
        <w:rPr>
          <w:bCs/>
          <w:iCs/>
          <w:sz w:val="20"/>
          <w:szCs w:val="20"/>
        </w:rPr>
        <w:t>C)Türk Tarih Kurumunu</w:t>
      </w:r>
      <w:r>
        <w:rPr>
          <w:bCs/>
          <w:iCs/>
          <w:sz w:val="20"/>
          <w:szCs w:val="20"/>
        </w:rPr>
        <w:t xml:space="preserve">                                                              D)Türk </w:t>
      </w:r>
      <w:r w:rsidRPr="006F68BA">
        <w:rPr>
          <w:bCs/>
          <w:iCs/>
          <w:sz w:val="20"/>
          <w:szCs w:val="20"/>
        </w:rPr>
        <w:t>Standartları Enstitüsü</w:t>
      </w:r>
      <w:r>
        <w:rPr>
          <w:b/>
          <w:bCs/>
          <w:iCs/>
          <w:sz w:val="20"/>
          <w:szCs w:val="20"/>
        </w:rPr>
        <w:t xml:space="preserve">                                  </w:t>
      </w:r>
    </w:p>
    <w:p w:rsidR="00684789" w:rsidRPr="003D1E21" w:rsidRDefault="00684789" w:rsidP="00E66DE7">
      <w:pPr>
        <w:spacing w:after="120"/>
        <w:rPr>
          <w:b/>
          <w:bCs/>
          <w:iCs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32.75pt;margin-top:0;width:72.75pt;height:57.75pt;z-index:251658240;visibility:visible;mso-position-horizontal:right;mso-position-vertical:top">
            <v:imagedata r:id="rId6" o:title=""/>
            <w10:wrap type="square"/>
          </v:shape>
        </w:pict>
      </w:r>
      <w:r>
        <w:rPr>
          <w:b/>
          <w:bCs/>
          <w:iCs/>
          <w:sz w:val="20"/>
          <w:szCs w:val="20"/>
        </w:rPr>
        <w:t>8</w:t>
      </w:r>
      <w:r w:rsidRPr="008825EE">
        <w:rPr>
          <w:b/>
          <w:bCs/>
          <w:iCs/>
          <w:sz w:val="20"/>
          <w:szCs w:val="20"/>
        </w:rPr>
        <w:t>-)</w:t>
      </w:r>
      <w:r w:rsidRPr="003D1E21">
        <w:rPr>
          <w:b/>
          <w:bCs/>
          <w:iCs/>
          <w:sz w:val="20"/>
          <w:szCs w:val="20"/>
        </w:rPr>
        <w:t>Yandaki fotoğrafta  Atatürk hangi sosyal bilim alanında çalışma yapmaktadır?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A)Tarih                               B)Coğrafya                              C)Dil                                         D)Arkeoloji                                    </w:t>
      </w:r>
    </w:p>
    <w:p w:rsidR="00684789" w:rsidRDefault="00684789" w:rsidP="00E66DE7">
      <w:pPr>
        <w:spacing w:after="120"/>
        <w:rPr>
          <w:b/>
          <w:bCs/>
          <w:iCs/>
          <w:sz w:val="20"/>
          <w:szCs w:val="20"/>
        </w:rPr>
      </w:pPr>
    </w:p>
    <w:p w:rsidR="00684789" w:rsidRPr="003D1E21" w:rsidRDefault="00684789" w:rsidP="00E66DE7">
      <w:pPr>
        <w:spacing w:after="12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9</w:t>
      </w:r>
      <w:r w:rsidRPr="003363B6">
        <w:rPr>
          <w:b/>
          <w:bCs/>
          <w:iCs/>
          <w:sz w:val="20"/>
          <w:szCs w:val="20"/>
        </w:rPr>
        <w:t>-)</w:t>
      </w:r>
      <w:r w:rsidRPr="003D1E21">
        <w:rPr>
          <w:b/>
          <w:bCs/>
          <w:iCs/>
          <w:sz w:val="20"/>
          <w:szCs w:val="20"/>
        </w:rPr>
        <w:t>’’Tarih yazmak,tarih yapmak kadar mühimdir,yazan yapana sadık kalmazsa değişmeyen hakikat insanlığı şaşırtacak bir mahiyet alır.’’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Atatürk’ün bu sözü doğrultusunda 1931 yılında kurulan,kurum aşağıdakilerden hangisidir 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 w:rsidRPr="003363B6">
        <w:rPr>
          <w:bCs/>
          <w:iCs/>
          <w:sz w:val="20"/>
          <w:szCs w:val="20"/>
        </w:rPr>
        <w:t>A</w:t>
      </w:r>
      <w:r>
        <w:rPr>
          <w:b/>
          <w:bCs/>
          <w:iCs/>
          <w:sz w:val="20"/>
          <w:szCs w:val="20"/>
        </w:rPr>
        <w:t>)</w:t>
      </w:r>
      <w:r>
        <w:rPr>
          <w:bCs/>
          <w:iCs/>
          <w:sz w:val="20"/>
          <w:szCs w:val="20"/>
        </w:rPr>
        <w:t>Türk Dil Kurumu            B)Türk Tarih Kurumu                             C)Tarih Vakfı                                     D)Kuvayı Milliye</w:t>
      </w:r>
    </w:p>
    <w:p w:rsidR="00684789" w:rsidRDefault="00684789" w:rsidP="00E66DE7">
      <w:pPr>
        <w:spacing w:after="120"/>
        <w:rPr>
          <w:b/>
          <w:bCs/>
          <w:iCs/>
          <w:sz w:val="20"/>
          <w:szCs w:val="20"/>
        </w:rPr>
      </w:pPr>
    </w:p>
    <w:p w:rsidR="00684789" w:rsidRDefault="00684789" w:rsidP="00E66DE7">
      <w:pPr>
        <w:spacing w:after="120"/>
        <w:rPr>
          <w:b/>
          <w:bCs/>
          <w:iCs/>
          <w:sz w:val="20"/>
          <w:szCs w:val="20"/>
        </w:rPr>
      </w:pPr>
    </w:p>
    <w:p w:rsidR="00684789" w:rsidRPr="00A02D8A" w:rsidRDefault="00684789" w:rsidP="00E66DE7">
      <w:pPr>
        <w:spacing w:after="12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10</w:t>
      </w:r>
      <w:r w:rsidRPr="00A02D8A">
        <w:rPr>
          <w:b/>
          <w:bCs/>
          <w:iCs/>
          <w:sz w:val="20"/>
          <w:szCs w:val="20"/>
        </w:rPr>
        <w:t>-)</w:t>
      </w:r>
      <w:r w:rsidRPr="003D1E21">
        <w:rPr>
          <w:b/>
          <w:bCs/>
          <w:iCs/>
          <w:sz w:val="20"/>
          <w:szCs w:val="20"/>
        </w:rPr>
        <w:t>Satın</w:t>
      </w:r>
      <w:r>
        <w:rPr>
          <w:b/>
          <w:bCs/>
          <w:iCs/>
          <w:sz w:val="20"/>
          <w:szCs w:val="20"/>
        </w:rPr>
        <w:t xml:space="preserve"> aldığımız ürünün bozuk çıkması,</w:t>
      </w:r>
      <w:r w:rsidRPr="003D1E21">
        <w:rPr>
          <w:b/>
          <w:bCs/>
          <w:iCs/>
          <w:sz w:val="20"/>
          <w:szCs w:val="20"/>
        </w:rPr>
        <w:t>sonrada aldığımız yerin ürünü geri almaması durumunda yapılması gereken nedir</w:t>
      </w:r>
      <w:r w:rsidRPr="00A02D8A">
        <w:rPr>
          <w:bCs/>
          <w:iCs/>
          <w:sz w:val="20"/>
          <w:szCs w:val="20"/>
        </w:rPr>
        <w:t>?</w:t>
      </w:r>
    </w:p>
    <w:p w:rsidR="00684789" w:rsidRDefault="00684789" w:rsidP="00E66DE7">
      <w:pPr>
        <w:spacing w:after="120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A)Durumu kabullenmek                                                              B)Tüketici Sorunları Hakem Heyetine başvurmak </w:t>
      </w:r>
    </w:p>
    <w:p w:rsidR="00684789" w:rsidRDefault="00684789" w:rsidP="00E66DE7">
      <w:pPr>
        <w:spacing w:after="120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C)Ürünü aldığımız yerden alışveriş yapmamak                        D)Polisi aramak</w:t>
      </w:r>
    </w:p>
    <w:p w:rsidR="00684789" w:rsidRPr="003D1E21" w:rsidRDefault="00684789" w:rsidP="00E66DE7">
      <w:pPr>
        <w:spacing w:after="12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11</w:t>
      </w:r>
      <w:r w:rsidRPr="00A761F4">
        <w:rPr>
          <w:b/>
          <w:bCs/>
          <w:iCs/>
          <w:sz w:val="20"/>
          <w:szCs w:val="20"/>
        </w:rPr>
        <w:t>-)</w:t>
      </w:r>
      <w:r>
        <w:rPr>
          <w:bCs/>
          <w:iCs/>
          <w:sz w:val="20"/>
          <w:szCs w:val="20"/>
        </w:rPr>
        <w:t xml:space="preserve"> </w:t>
      </w:r>
      <w:r w:rsidRPr="003D1E21">
        <w:rPr>
          <w:b/>
          <w:bCs/>
          <w:iCs/>
          <w:sz w:val="20"/>
          <w:szCs w:val="20"/>
        </w:rPr>
        <w:t>‘’Bilimsel araştırmanın ilk basamağı konunun belirlenmesidir bu nedenle konuyu belirlerken …………….’’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 w:rsidRPr="003D1E21">
        <w:rPr>
          <w:b/>
          <w:bCs/>
          <w:iCs/>
          <w:sz w:val="20"/>
          <w:szCs w:val="20"/>
        </w:rPr>
        <w:t xml:space="preserve">Yukarıdaki cümle aşağıdakilerden hangisi ile </w:t>
      </w:r>
      <w:r w:rsidRPr="003D1E21">
        <w:rPr>
          <w:b/>
          <w:bCs/>
          <w:iCs/>
          <w:sz w:val="20"/>
          <w:szCs w:val="20"/>
          <w:u w:val="single"/>
        </w:rPr>
        <w:t>tamamlanamaz</w:t>
      </w:r>
      <w:r w:rsidRPr="009729A5">
        <w:rPr>
          <w:bCs/>
          <w:iCs/>
          <w:sz w:val="20"/>
          <w:szCs w:val="20"/>
          <w:u w:val="single"/>
        </w:rPr>
        <w:t>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A)Daha önce araştırılmamış bir konu seçilmelidir 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 B)</w:t>
      </w:r>
      <w:r w:rsidRPr="00E97351">
        <w:rPr>
          <w:bCs/>
          <w:iCs/>
          <w:sz w:val="20"/>
          <w:szCs w:val="20"/>
        </w:rPr>
        <w:t xml:space="preserve"> İlgi alanlarına uygun,isteyerek çalışılacak bir konu seçilmelidir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C)Topluma faydalı olacak bir konu seçilmelidir              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  D)</w:t>
      </w:r>
      <w:r w:rsidRPr="00E97351">
        <w:rPr>
          <w:bCs/>
          <w:iCs/>
          <w:sz w:val="20"/>
          <w:szCs w:val="20"/>
        </w:rPr>
        <w:t xml:space="preserve"> Ekonomik kazanç elde edilecek konu seçilmelidir</w:t>
      </w:r>
    </w:p>
    <w:p w:rsidR="00684789" w:rsidRPr="00EA4F32" w:rsidRDefault="00684789" w:rsidP="00E66DE7">
      <w:pPr>
        <w:spacing w:after="120"/>
        <w:rPr>
          <w:b/>
          <w:bCs/>
          <w:iCs/>
          <w:sz w:val="20"/>
          <w:szCs w:val="20"/>
        </w:rPr>
      </w:pPr>
      <w:r w:rsidRPr="00EA4F32">
        <w:rPr>
          <w:b/>
          <w:bCs/>
          <w:iCs/>
          <w:sz w:val="20"/>
          <w:szCs w:val="20"/>
        </w:rPr>
        <w:t>12-) Aşagıdakilerden hangisi bilimsel araştırma basamaklarından biri değildir 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A)Veri yoplama                         B) Sonuçları duyurma     C)Problemi belirlemek                 D)Verileri değerlendirmek</w:t>
      </w:r>
    </w:p>
    <w:p w:rsidR="00684789" w:rsidRPr="00EA4F32" w:rsidRDefault="00684789" w:rsidP="00E66DE7">
      <w:pPr>
        <w:spacing w:after="120"/>
        <w:rPr>
          <w:b/>
          <w:bCs/>
          <w:iCs/>
          <w:sz w:val="20"/>
          <w:szCs w:val="20"/>
        </w:rPr>
      </w:pPr>
      <w:r w:rsidRPr="00EA4F32">
        <w:rPr>
          <w:b/>
          <w:bCs/>
          <w:iCs/>
          <w:sz w:val="20"/>
          <w:szCs w:val="20"/>
        </w:rPr>
        <w:t>13-)Haritalarda özel işaretlerin açıklamasının yer aldığı bolume ne ad verilir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A)Lejant                                    B)Plan                                   C)Ölçek                                           D)Harita</w:t>
      </w:r>
    </w:p>
    <w:p w:rsidR="00684789" w:rsidRPr="00EA4F32" w:rsidRDefault="00684789" w:rsidP="00E66DE7">
      <w:pPr>
        <w:spacing w:after="120"/>
        <w:rPr>
          <w:b/>
          <w:bCs/>
          <w:iCs/>
          <w:sz w:val="20"/>
          <w:szCs w:val="20"/>
        </w:rPr>
      </w:pPr>
      <w:r w:rsidRPr="00EA4F32">
        <w:rPr>
          <w:b/>
          <w:bCs/>
          <w:iCs/>
          <w:sz w:val="20"/>
          <w:szCs w:val="20"/>
        </w:rPr>
        <w:t>14-)Yer şekillerini gösteren haritalar hangileridir?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A)Fiziki Haritalar                     B)Siyasi Haritalar               C)Beşeri ve ekonomik Haritalar    D)Özel Haritalar     </w:t>
      </w:r>
    </w:p>
    <w:p w:rsidR="00684789" w:rsidRPr="00263510" w:rsidRDefault="00684789" w:rsidP="00E66DE7">
      <w:pPr>
        <w:spacing w:after="120"/>
        <w:rPr>
          <w:b/>
          <w:bCs/>
          <w:iCs/>
          <w:sz w:val="20"/>
          <w:szCs w:val="20"/>
        </w:rPr>
      </w:pPr>
      <w:r w:rsidRPr="00263510">
        <w:rPr>
          <w:b/>
          <w:bCs/>
          <w:iCs/>
          <w:sz w:val="20"/>
          <w:szCs w:val="20"/>
        </w:rPr>
        <w:t>15-)Türkiye’nin üzerinde bulunduğu kıtalar hangisinde doğru olarak verilmiştir?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A)Amerika-Avrupa                 B)Asya-Afrika                     C)Okyanusya-Antarktika                 D)Avrupa-Asya</w:t>
      </w:r>
    </w:p>
    <w:p w:rsidR="00684789" w:rsidRPr="00263510" w:rsidRDefault="00684789" w:rsidP="00E66DE7">
      <w:pPr>
        <w:spacing w:after="120"/>
        <w:rPr>
          <w:b/>
          <w:bCs/>
          <w:iCs/>
          <w:sz w:val="20"/>
          <w:szCs w:val="20"/>
        </w:rPr>
      </w:pPr>
      <w:r w:rsidRPr="00263510">
        <w:rPr>
          <w:b/>
          <w:bCs/>
          <w:iCs/>
          <w:sz w:val="20"/>
          <w:szCs w:val="20"/>
        </w:rPr>
        <w:t xml:space="preserve">16-)Türkiye’nin </w:t>
      </w:r>
      <w:r>
        <w:rPr>
          <w:b/>
          <w:bCs/>
          <w:iCs/>
          <w:sz w:val="20"/>
          <w:szCs w:val="20"/>
        </w:rPr>
        <w:t>il ve ilçelerini</w:t>
      </w:r>
      <w:r w:rsidRPr="00263510">
        <w:rPr>
          <w:b/>
          <w:bCs/>
          <w:iCs/>
          <w:sz w:val="20"/>
          <w:szCs w:val="20"/>
        </w:rPr>
        <w:t xml:space="preserve"> bulmak amacı ile hangi haritadan yararlanırız?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A)Fiziki                                    B)Siyasi                                  C)Ekonomi                                         D)Özel</w:t>
      </w:r>
    </w:p>
    <w:p w:rsidR="00684789" w:rsidRPr="00263510" w:rsidRDefault="00684789" w:rsidP="00E66DE7">
      <w:pPr>
        <w:spacing w:after="120"/>
        <w:rPr>
          <w:b/>
          <w:bCs/>
          <w:iCs/>
          <w:sz w:val="20"/>
          <w:szCs w:val="20"/>
        </w:rPr>
      </w:pPr>
      <w:r w:rsidRPr="00263510">
        <w:rPr>
          <w:b/>
          <w:bCs/>
          <w:iCs/>
          <w:sz w:val="20"/>
          <w:szCs w:val="20"/>
        </w:rPr>
        <w:t>17-)Karadeniz ikliminin yurdumuzun iç kesimlerine ulaşamamasının sebebi nedir?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A)İç kesimlerin Ekvatora yakın olması                             B)Dağların uzanış yönü  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C)İç kesimlerin denize uzak olması                                  D)Güneş ışınlarının geliş açısı</w:t>
      </w:r>
    </w:p>
    <w:p w:rsidR="00684789" w:rsidRPr="00263510" w:rsidRDefault="00684789" w:rsidP="00E66DE7">
      <w:pPr>
        <w:spacing w:after="120"/>
        <w:rPr>
          <w:b/>
          <w:bCs/>
          <w:iCs/>
          <w:sz w:val="20"/>
          <w:szCs w:val="20"/>
        </w:rPr>
      </w:pPr>
      <w:r w:rsidRPr="00263510">
        <w:rPr>
          <w:b/>
          <w:bCs/>
          <w:iCs/>
          <w:sz w:val="20"/>
          <w:szCs w:val="20"/>
        </w:rPr>
        <w:t>18-)Aşağıdakilerden hangisi yurdumuzda görünen iklimlerden birisi değildir?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A)Akdeniz                               B)Karadeniz                          C)Muson                                              D)Karasal</w:t>
      </w:r>
    </w:p>
    <w:p w:rsidR="00684789" w:rsidRPr="008A07E9" w:rsidRDefault="00684789" w:rsidP="00E66DE7">
      <w:pPr>
        <w:spacing w:after="120"/>
        <w:rPr>
          <w:b/>
          <w:bCs/>
          <w:iCs/>
          <w:sz w:val="20"/>
          <w:szCs w:val="20"/>
        </w:rPr>
      </w:pPr>
      <w:r w:rsidRPr="008A07E9">
        <w:rPr>
          <w:b/>
          <w:bCs/>
          <w:iCs/>
          <w:sz w:val="20"/>
          <w:szCs w:val="20"/>
        </w:rPr>
        <w:t>19-)Yurdumuzun kuzey yönünde yer alan denizin adı nedir?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A)Karadeniz                            B)Akdeniz                              C)Ege Denizi                                        D)Marmara Denizi</w:t>
      </w:r>
    </w:p>
    <w:p w:rsidR="00684789" w:rsidRPr="008A07E9" w:rsidRDefault="00684789" w:rsidP="00E66DE7">
      <w:pPr>
        <w:spacing w:after="120"/>
        <w:rPr>
          <w:b/>
          <w:bCs/>
          <w:iCs/>
          <w:sz w:val="20"/>
          <w:szCs w:val="20"/>
        </w:rPr>
      </w:pPr>
      <w:r w:rsidRPr="008A07E9">
        <w:rPr>
          <w:b/>
          <w:bCs/>
          <w:iCs/>
          <w:sz w:val="20"/>
          <w:szCs w:val="20"/>
        </w:rPr>
        <w:t>20-)parayı icat edip çağdaş ekonominin temelini atan uygarlık hangisidir?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A)Sümerler                              B)Lidyalılar                             C)Hititler                                             D)Frigler</w:t>
      </w:r>
    </w:p>
    <w:p w:rsidR="00684789" w:rsidRDefault="00684789" w:rsidP="00BF63E6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1 c   </w:t>
      </w:r>
      <w:smartTag w:uri="urn:schemas-microsoft-com:office:smarttags" w:element="metricconverter">
        <w:smartTagPr>
          <w:attr w:name="ProductID" w:val="2 a"/>
        </w:smartTagPr>
        <w:r>
          <w:rPr>
            <w:bCs/>
            <w:iCs/>
            <w:sz w:val="20"/>
            <w:szCs w:val="20"/>
          </w:rPr>
          <w:t>2 a</w:t>
        </w:r>
      </w:smartTag>
      <w:r>
        <w:rPr>
          <w:bCs/>
          <w:iCs/>
          <w:sz w:val="20"/>
          <w:szCs w:val="20"/>
        </w:rPr>
        <w:t xml:space="preserve">   3d  4b  5d  6c  7c  8c  9b  10b  11d  12b  13a   14a 15d  16b 17b  18c   19a   20b</w:t>
      </w:r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  <w:bookmarkStart w:id="0" w:name="_GoBack"/>
      <w:bookmarkEnd w:id="0"/>
    </w:p>
    <w:p w:rsidR="00684789" w:rsidRDefault="00684789" w:rsidP="00E66DE7">
      <w:pPr>
        <w:spacing w:after="120"/>
        <w:rPr>
          <w:bCs/>
          <w:iCs/>
          <w:sz w:val="20"/>
          <w:szCs w:val="20"/>
        </w:rPr>
      </w:pPr>
    </w:p>
    <w:p w:rsidR="00684789" w:rsidRDefault="00684789"/>
    <w:sectPr w:rsidR="00684789" w:rsidSect="008A07E9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789" w:rsidRDefault="00684789" w:rsidP="008A07E9">
      <w:pPr>
        <w:spacing w:after="0" w:line="240" w:lineRule="auto"/>
      </w:pPr>
      <w:r>
        <w:separator/>
      </w:r>
    </w:p>
  </w:endnote>
  <w:endnote w:type="continuationSeparator" w:id="0">
    <w:p w:rsidR="00684789" w:rsidRDefault="00684789" w:rsidP="008A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789" w:rsidRDefault="00684789">
    <w:pPr>
      <w:pStyle w:val="Footer"/>
    </w:pPr>
    <w:r>
      <w:t xml:space="preserve">                                                                                                        HER SORUNUN DOĞRU CAVABI 5 PUANDIR</w:t>
    </w:r>
  </w:p>
  <w:p w:rsidR="00684789" w:rsidRDefault="00684789">
    <w:pPr>
      <w:pStyle w:val="Footer"/>
    </w:pPr>
    <w:r>
      <w:t xml:space="preserve">                                                                                                        BAŞARILAR DİLERİM</w:t>
    </w:r>
  </w:p>
  <w:p w:rsidR="00684789" w:rsidRDefault="00684789">
    <w:pPr>
      <w:pStyle w:val="Footer"/>
    </w:pPr>
    <w:r>
      <w:t xml:space="preserve">                                                                                                        ÜNAL ÇOMAK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789" w:rsidRDefault="00684789" w:rsidP="008A07E9">
      <w:pPr>
        <w:spacing w:after="0" w:line="240" w:lineRule="auto"/>
      </w:pPr>
      <w:r>
        <w:separator/>
      </w:r>
    </w:p>
  </w:footnote>
  <w:footnote w:type="continuationSeparator" w:id="0">
    <w:p w:rsidR="00684789" w:rsidRDefault="00684789" w:rsidP="008A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789" w:rsidRDefault="00684789" w:rsidP="008A07E9">
    <w:pPr>
      <w:pStyle w:val="Header"/>
    </w:pPr>
    <w:r>
      <w:t xml:space="preserve">2014-2015  EĞİTİM ÖĞRETİM YILI HASKÖY ORTAOKULU 6. SINIF SOSYAL BİLGİLER DERSİ 1. DÖNEM </w:t>
    </w:r>
  </w:p>
  <w:p w:rsidR="00684789" w:rsidRDefault="00684789" w:rsidP="008A07E9">
    <w:pPr>
      <w:pStyle w:val="Header"/>
    </w:pPr>
    <w:r>
      <w:t>1. SINAVI</w:t>
    </w:r>
  </w:p>
  <w:p w:rsidR="00684789" w:rsidRDefault="00684789" w:rsidP="008A07E9">
    <w:pPr>
      <w:pStyle w:val="Header"/>
    </w:pPr>
    <w:r>
      <w:t>ADI:                                                       SOYADI                                                            NUMARASI</w:t>
    </w:r>
  </w:p>
  <w:p w:rsidR="00684789" w:rsidRDefault="00684789" w:rsidP="008A07E9">
    <w:pPr>
      <w:pStyle w:val="Header"/>
    </w:pPr>
    <w:r>
      <w:t xml:space="preserve">                                                              SORULAR</w:t>
    </w:r>
  </w:p>
  <w:p w:rsidR="00684789" w:rsidRDefault="0068478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DC3"/>
    <w:rsid w:val="00043719"/>
    <w:rsid w:val="002272A6"/>
    <w:rsid w:val="00263510"/>
    <w:rsid w:val="0031654C"/>
    <w:rsid w:val="003363B6"/>
    <w:rsid w:val="003D1E21"/>
    <w:rsid w:val="004B73DD"/>
    <w:rsid w:val="005A7473"/>
    <w:rsid w:val="005E1DC3"/>
    <w:rsid w:val="00684789"/>
    <w:rsid w:val="006F68BA"/>
    <w:rsid w:val="007761AC"/>
    <w:rsid w:val="00837922"/>
    <w:rsid w:val="008825EE"/>
    <w:rsid w:val="008A07E9"/>
    <w:rsid w:val="008C138F"/>
    <w:rsid w:val="009729A5"/>
    <w:rsid w:val="00A02D8A"/>
    <w:rsid w:val="00A04F4D"/>
    <w:rsid w:val="00A761F4"/>
    <w:rsid w:val="00A8614F"/>
    <w:rsid w:val="00AF03FC"/>
    <w:rsid w:val="00B64F45"/>
    <w:rsid w:val="00BA0F58"/>
    <w:rsid w:val="00BF63E6"/>
    <w:rsid w:val="00D06A43"/>
    <w:rsid w:val="00D26550"/>
    <w:rsid w:val="00D74A7A"/>
    <w:rsid w:val="00E33BBB"/>
    <w:rsid w:val="00E66DE7"/>
    <w:rsid w:val="00E97351"/>
    <w:rsid w:val="00EA4F32"/>
    <w:rsid w:val="00F10F9C"/>
    <w:rsid w:val="00F12787"/>
    <w:rsid w:val="00FD4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DE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A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A07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A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A07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3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909</Words>
  <Characters>5186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unal</dc:creator>
  <cp:keywords>www.sorubak.com</cp:keywords>
  <dc:description/>
  <cp:lastModifiedBy>edanur</cp:lastModifiedBy>
  <cp:revision>16</cp:revision>
  <dcterms:created xsi:type="dcterms:W3CDTF">2013-10-29T13:26:00Z</dcterms:created>
  <dcterms:modified xsi:type="dcterms:W3CDTF">2014-10-19T20:08:00Z</dcterms:modified>
</cp:coreProperties>
</file>