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5"/>
        <w:gridCol w:w="6240"/>
        <w:gridCol w:w="1920"/>
      </w:tblGrid>
      <w:tr w:rsidR="00DE7BD3" w:rsidRPr="00F35F59" w:rsidTr="001D1FE4">
        <w:trPr>
          <w:trHeight w:val="750"/>
        </w:trPr>
        <w:tc>
          <w:tcPr>
            <w:tcW w:w="2265" w:type="dxa"/>
            <w:shd w:val="clear" w:color="auto" w:fill="CCFFFF"/>
          </w:tcPr>
          <w:p w:rsidR="00DE7BD3" w:rsidRPr="00F35F59" w:rsidRDefault="00DE7BD3" w:rsidP="0080267C">
            <w:pPr>
              <w:pStyle w:val="NoSpacing"/>
              <w:rPr>
                <w:rFonts w:ascii="Segoe UI" w:hAnsi="Segoe UI" w:cs="Segoe UI"/>
                <w:b/>
                <w:sz w:val="18"/>
                <w:szCs w:val="18"/>
              </w:rPr>
            </w:pPr>
            <w:bookmarkStart w:id="0" w:name="_GoBack"/>
            <w:bookmarkEnd w:id="0"/>
            <w:r w:rsidRPr="00F35F59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</w:p>
          <w:p w:rsidR="00DE7BD3" w:rsidRPr="00F35F59" w:rsidRDefault="00DE7BD3" w:rsidP="0080267C">
            <w:pPr>
              <w:pStyle w:val="NoSpacing"/>
              <w:rPr>
                <w:rFonts w:ascii="Segoe UI" w:hAnsi="Segoe UI" w:cs="Segoe UI"/>
                <w:b/>
                <w:sz w:val="18"/>
                <w:szCs w:val="18"/>
              </w:rPr>
            </w:pPr>
            <w:r w:rsidRPr="00F35F59">
              <w:rPr>
                <w:rFonts w:ascii="Segoe UI" w:hAnsi="Segoe UI" w:cs="Segoe UI"/>
                <w:b/>
                <w:sz w:val="18"/>
                <w:szCs w:val="18"/>
              </w:rPr>
              <w:t>SOYADI:</w:t>
            </w:r>
          </w:p>
          <w:p w:rsidR="00DE7BD3" w:rsidRPr="00F35F59" w:rsidRDefault="00DE7BD3" w:rsidP="0080267C">
            <w:pPr>
              <w:pStyle w:val="NoSpacing"/>
              <w:rPr>
                <w:rFonts w:ascii="Segoe UI" w:hAnsi="Segoe UI" w:cs="Segoe UI"/>
                <w:b/>
                <w:sz w:val="18"/>
                <w:szCs w:val="18"/>
              </w:rPr>
            </w:pPr>
            <w:r w:rsidRPr="00F35F59">
              <w:rPr>
                <w:rFonts w:ascii="Segoe UI" w:hAnsi="Segoe UI" w:cs="Segoe UI"/>
                <w:b/>
                <w:sz w:val="18"/>
                <w:szCs w:val="18"/>
              </w:rPr>
              <w:t>SINIFI-NO:</w:t>
            </w:r>
          </w:p>
        </w:tc>
        <w:tc>
          <w:tcPr>
            <w:tcW w:w="6240" w:type="dxa"/>
            <w:shd w:val="clear" w:color="auto" w:fill="CCFFFF"/>
          </w:tcPr>
          <w:p w:rsidR="00DE7BD3" w:rsidRPr="00F35F59" w:rsidRDefault="00DE7BD3" w:rsidP="0080267C">
            <w:pPr>
              <w:pStyle w:val="NoSpacing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35F59">
              <w:rPr>
                <w:rFonts w:ascii="Segoe UI" w:hAnsi="Segoe UI" w:cs="Segoe UI"/>
                <w:b/>
                <w:sz w:val="18"/>
                <w:szCs w:val="18"/>
              </w:rPr>
              <w:t>2014-2015 EĞİTİM ÖĞRETİM YILI ATATÜRK ORTAOKULU</w:t>
            </w:r>
          </w:p>
          <w:p w:rsidR="00DE7BD3" w:rsidRPr="00F35F59" w:rsidRDefault="00DE7BD3" w:rsidP="0080267C">
            <w:pPr>
              <w:pStyle w:val="NoSpacing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35F59">
              <w:rPr>
                <w:rFonts w:ascii="Segoe UI" w:hAnsi="Segoe UI" w:cs="Segoe UI"/>
                <w:b/>
                <w:sz w:val="18"/>
                <w:szCs w:val="18"/>
              </w:rPr>
              <w:t>6.SINIF SOSYAL BİLGİLER 1.DÖNEM 1. SINAVI</w:t>
            </w:r>
          </w:p>
        </w:tc>
        <w:tc>
          <w:tcPr>
            <w:tcW w:w="1920" w:type="dxa"/>
            <w:shd w:val="clear" w:color="auto" w:fill="CCFFFF"/>
          </w:tcPr>
          <w:p w:rsidR="00DE7BD3" w:rsidRPr="00F35F59" w:rsidRDefault="00DE7BD3" w:rsidP="0080267C">
            <w:pPr>
              <w:pStyle w:val="NoSpacing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35F59">
              <w:rPr>
                <w:rFonts w:ascii="Segoe UI" w:hAnsi="Segoe UI" w:cs="Segoe UI"/>
                <w:b/>
                <w:sz w:val="18"/>
                <w:szCs w:val="18"/>
              </w:rPr>
              <w:t>ALDIĞI NOT:</w:t>
            </w:r>
          </w:p>
        </w:tc>
      </w:tr>
      <w:tr w:rsidR="00DE7BD3" w:rsidRPr="00F35F59" w:rsidTr="00A52F90">
        <w:trPr>
          <w:trHeight w:val="12269"/>
        </w:trPr>
        <w:tc>
          <w:tcPr>
            <w:tcW w:w="10425" w:type="dxa"/>
            <w:gridSpan w:val="3"/>
          </w:tcPr>
          <w:p w:rsidR="00DE7BD3" w:rsidRPr="00F35F59" w:rsidRDefault="00DE7BD3" w:rsidP="0080267C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711"/>
              <w:gridCol w:w="1711"/>
              <w:gridCol w:w="1712"/>
              <w:gridCol w:w="1712"/>
              <w:gridCol w:w="1712"/>
              <w:gridCol w:w="1712"/>
            </w:tblGrid>
            <w:tr w:rsidR="00DE7BD3" w:rsidRPr="00F35F59" w:rsidTr="00F35F59"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OLGU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EKVATOR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VARSAYIM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ÇOK BOYUTLULUK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DİPNOT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ÖLÇEK</w:t>
                  </w:r>
                </w:p>
              </w:tc>
            </w:tr>
          </w:tbl>
          <w:p w:rsidR="00DE7BD3" w:rsidRPr="00F35F59" w:rsidRDefault="00DE7BD3" w:rsidP="0080267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35F59">
              <w:br/>
            </w:r>
            <w:r w:rsidRPr="00F35F59">
              <w:rPr>
                <w:rFonts w:ascii="Segoe UI" w:hAnsi="Segoe UI" w:cs="Segoe UI"/>
                <w:sz w:val="20"/>
                <w:szCs w:val="20"/>
              </w:rPr>
              <w:t xml:space="preserve">Yukarıda verilen kavramlardan </w:t>
            </w:r>
            <w:r w:rsidRPr="00F35F59">
              <w:rPr>
                <w:rFonts w:ascii="Segoe UI" w:hAnsi="Segoe UI" w:cs="Segoe UI"/>
                <w:b/>
                <w:sz w:val="20"/>
                <w:szCs w:val="20"/>
              </w:rPr>
              <w:t>sadece doğru olanlarını</w:t>
            </w:r>
            <w:r w:rsidRPr="00F35F59">
              <w:rPr>
                <w:rFonts w:ascii="Segoe UI" w:hAnsi="Segoe UI" w:cs="Segoe UI"/>
                <w:sz w:val="20"/>
                <w:szCs w:val="20"/>
              </w:rPr>
              <w:t xml:space="preserve"> aşağıdaki uygun boşluklara yerleştiriniz.</w:t>
            </w:r>
          </w:p>
          <w:p w:rsidR="00DE7BD3" w:rsidRPr="00F35F59" w:rsidRDefault="00DE7BD3" w:rsidP="006E6D63">
            <w:pPr>
              <w:pStyle w:val="ListParagraph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sz w:val="20"/>
                <w:szCs w:val="20"/>
              </w:rPr>
              <w:t>…………………………… bir olayın birden çok nedeni ve sonucu olabilmesine denir.</w:t>
            </w:r>
          </w:p>
          <w:p w:rsidR="00DE7BD3" w:rsidRPr="00F35F59" w:rsidRDefault="00DE7BD3" w:rsidP="006E6D63">
            <w:pPr>
              <w:pStyle w:val="ListParagraph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sz w:val="20"/>
                <w:szCs w:val="20"/>
              </w:rPr>
              <w:t>Herkes tarafından aynı kabul edilen, kolayca anlaşılabilir, kanıtlanabilir ve bilimsel verilere dayanan bilgiye ……………… denir.</w:t>
            </w:r>
          </w:p>
          <w:p w:rsidR="00DE7BD3" w:rsidRPr="00F35F59" w:rsidRDefault="00DE7BD3" w:rsidP="006E6D63">
            <w:pPr>
              <w:pStyle w:val="ListParagraph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sz w:val="20"/>
                <w:szCs w:val="20"/>
              </w:rPr>
              <w:t xml:space="preserve">Haritadaki küçültme oranına </w:t>
            </w:r>
            <w:r w:rsidRPr="00F35F59">
              <w:rPr>
                <w:rFonts w:ascii="Segoe UI" w:hAnsi="Segoe UI" w:cs="Segoe UI"/>
                <w:bCs/>
                <w:sz w:val="20"/>
                <w:szCs w:val="20"/>
              </w:rPr>
              <w:t>……………</w:t>
            </w:r>
            <w:r w:rsidRPr="00F35F5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 </w:t>
            </w:r>
            <w:r w:rsidRPr="00F35F59">
              <w:rPr>
                <w:rFonts w:ascii="Segoe UI" w:hAnsi="Segoe UI" w:cs="Segoe UI"/>
                <w:sz w:val="20"/>
                <w:szCs w:val="20"/>
              </w:rPr>
              <w:t>denir.</w:t>
            </w:r>
          </w:p>
          <w:p w:rsidR="00DE7BD3" w:rsidRPr="00F35F59" w:rsidRDefault="00DE7BD3" w:rsidP="006E6D63">
            <w:pPr>
              <w:pStyle w:val="ListParagraph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color w:val="000000"/>
                <w:sz w:val="20"/>
                <w:szCs w:val="20"/>
              </w:rPr>
              <w:t>…………………… doğruluğu henüz deneylerle kanıtlanmamış ancak araştırma sonucunda kanıtlanacağı sanılan bilgilerdir.</w:t>
            </w:r>
          </w:p>
          <w:p w:rsidR="00DE7BD3" w:rsidRPr="00F35F59" w:rsidRDefault="00DE7BD3" w:rsidP="006E6D63">
            <w:pPr>
              <w:pStyle w:val="ListParagraph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sz w:val="20"/>
                <w:szCs w:val="20"/>
              </w:rPr>
              <w:t>Kutup noktalarına eşit uzaklıkta olan ve Dünya'nın ortasından geçtiği varsayılan en geniş paralel dairesine ……………………. denir.</w:t>
            </w:r>
          </w:p>
          <w:p w:rsidR="00DE7BD3" w:rsidRPr="00F35F59" w:rsidRDefault="00DE7BD3" w:rsidP="006E6D63">
            <w:pPr>
              <w:pStyle w:val="ListParagraph"/>
              <w:rPr>
                <w:rFonts w:ascii="Segoe UI" w:hAnsi="Segoe UI" w:cs="Segoe UI"/>
                <w:sz w:val="20"/>
                <w:szCs w:val="20"/>
              </w:rPr>
            </w:pPr>
          </w:p>
          <w:p w:rsidR="00DE7BD3" w:rsidRPr="00F35F59" w:rsidRDefault="00DE7BD3" w:rsidP="006E6D63">
            <w:pPr>
              <w:pStyle w:val="ListParagraph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b/>
                <w:sz w:val="20"/>
                <w:szCs w:val="20"/>
              </w:rPr>
              <w:t>Aşağıda verilen tanımları uygun açıklamalarla eşleştiriniz.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731"/>
              <w:gridCol w:w="2268"/>
              <w:gridCol w:w="7271"/>
            </w:tblGrid>
            <w:tr w:rsidR="00DE7BD3" w:rsidRPr="00F35F59" w:rsidTr="00F35F59"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TANIM</w:t>
                  </w:r>
                </w:p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E7BD3" w:rsidRPr="00F35F59" w:rsidRDefault="00DE7BD3" w:rsidP="00F35F59">
                  <w:pPr>
                    <w:pStyle w:val="NoSpacing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AÇIKLAMA</w:t>
                  </w:r>
                </w:p>
              </w:tc>
            </w:tr>
            <w:tr w:rsidR="00DE7BD3" w:rsidRPr="00F35F59" w:rsidTr="00F35F59"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t>Görüş</w:t>
                  </w:r>
                </w:p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7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046E10">
                  <w:pPr>
                    <w:pStyle w:val="NoSpacing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t>Belli bir yerde görülen ( sıcaklık, nem, yağış, ba</w:t>
                  </w: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 xml:space="preserve">sınç, rüzgâr ve bulutluluk gibi ) hava olaylarının uzun yıllar boyunca gösterdikleri ortalama duruma denir. </w:t>
                  </w:r>
                </w:p>
              </w:tc>
            </w:tr>
            <w:tr w:rsidR="00DE7BD3" w:rsidRPr="00F35F59" w:rsidTr="00F35F59"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t>Kroki</w:t>
                  </w:r>
                </w:p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7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t>Ekvatoru dik geçtiği varsayılan hayali çizgilere denir.</w:t>
                  </w:r>
                </w:p>
              </w:tc>
            </w:tr>
            <w:tr w:rsidR="00DE7BD3" w:rsidRPr="00F35F59" w:rsidTr="00F35F59"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t>Çizgi Ölçek</w:t>
                  </w:r>
                </w:p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7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t>Bir yerin kuşbakışı görünüşünün belli bir ölçeğe uymadan kabataslak çizimine denir.</w:t>
                  </w:r>
                </w:p>
              </w:tc>
            </w:tr>
            <w:tr w:rsidR="00DE7BD3" w:rsidRPr="00F35F59" w:rsidTr="00F35F59"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t>Meridyen</w:t>
                  </w:r>
                </w:p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7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contextualSpacing/>
                    <w:rPr>
                      <w:rFonts w:ascii="Segoe UI" w:hAnsi="Segoe UI" w:cs="Segoe UI"/>
                      <w:b/>
                      <w:sz w:val="20"/>
                      <w:szCs w:val="20"/>
                      <w:lang w:eastAsia="tr-TR"/>
                    </w:rPr>
                  </w:pPr>
                  <w:r w:rsidRPr="00F35F59">
                    <w:rPr>
                      <w:rFonts w:ascii="Segoe UI" w:hAnsi="Segoe UI" w:cs="Segoe UI"/>
                      <w:bCs/>
                      <w:sz w:val="20"/>
                      <w:szCs w:val="20"/>
                      <w:lang w:eastAsia="tr-TR"/>
                    </w:rPr>
                    <w:t>Kişiden kişiye değişen, insanların kendi düşüncelerini yansıtan ve bilimsel verilere dayanmayan bilgilere denir.</w:t>
                  </w:r>
                </w:p>
              </w:tc>
            </w:tr>
            <w:tr w:rsidR="00DE7BD3" w:rsidRPr="00F35F59" w:rsidTr="00F35F59"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t>İklim</w:t>
                  </w:r>
                </w:p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7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BD3" w:rsidRPr="00F35F59" w:rsidRDefault="00DE7BD3" w:rsidP="00F35F59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t>Küçültme oranının çizgi şeklinde gösteril</w:t>
                  </w:r>
                  <w:r w:rsidRPr="00F35F59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>diği ölçeklerdir.</w:t>
                  </w:r>
                </w:p>
              </w:tc>
            </w:tr>
          </w:tbl>
          <w:p w:rsidR="00DE7BD3" w:rsidRPr="00F35F59" w:rsidRDefault="00DE7BD3" w:rsidP="0080267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DE7BD3" w:rsidRPr="00F35F59" w:rsidRDefault="00DE7BD3" w:rsidP="0080267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b/>
                <w:sz w:val="20"/>
                <w:szCs w:val="20"/>
              </w:rPr>
              <w:t>Aşağıda verilen ifadelerin yanına doğru ise D, yanlış ise Y yazınız.</w:t>
            </w:r>
          </w:p>
          <w:p w:rsidR="00DE7BD3" w:rsidRPr="00F35F59" w:rsidRDefault="00DE7BD3" w:rsidP="00AD0A90">
            <w:pPr>
              <w:rPr>
                <w:rFonts w:ascii="Segoe UI" w:hAnsi="Segoe UI" w:cs="Segoe UI"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b/>
                <w:sz w:val="20"/>
                <w:szCs w:val="20"/>
              </w:rPr>
              <w:t xml:space="preserve">11- </w:t>
            </w:r>
            <w:r w:rsidRPr="00F35F59">
              <w:rPr>
                <w:rFonts w:ascii="Segoe UI" w:hAnsi="Segoe UI" w:cs="Segoe UI"/>
                <w:sz w:val="20"/>
                <w:szCs w:val="20"/>
              </w:rPr>
              <w:t>Bilimsel araştırma basamaklarının 1. basamağı rapor yazmaktır. (     )</w:t>
            </w:r>
          </w:p>
          <w:p w:rsidR="00DE7BD3" w:rsidRPr="00F35F59" w:rsidRDefault="00DE7BD3" w:rsidP="00AD0A90">
            <w:pPr>
              <w:rPr>
                <w:rFonts w:ascii="Segoe UI" w:hAnsi="Segoe UI" w:cs="Segoe UI"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Pr="00F35F59">
              <w:rPr>
                <w:rFonts w:ascii="Segoe UI" w:hAnsi="Segoe UI" w:cs="Segoe UI"/>
                <w:sz w:val="20"/>
                <w:szCs w:val="20"/>
              </w:rPr>
              <w:t xml:space="preserve"> Tarih, Coğrafya, Psikoloji, Sosyoloji, Ekonomi, Filoloji, Arkeoloji gibi alanlar Sosyal Bilim dallarındandır. (     )</w:t>
            </w:r>
          </w:p>
          <w:p w:rsidR="00DE7BD3" w:rsidRPr="00F35F59" w:rsidRDefault="00DE7BD3" w:rsidP="00AD0A90">
            <w:pPr>
              <w:rPr>
                <w:rFonts w:ascii="Segoe UI" w:hAnsi="Segoe UI" w:cs="Segoe UI"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Pr="00F35F59">
              <w:rPr>
                <w:rFonts w:ascii="Segoe UI" w:hAnsi="Segoe UI" w:cs="Segoe UI"/>
                <w:sz w:val="20"/>
                <w:szCs w:val="20"/>
              </w:rPr>
              <w:t xml:space="preserve"> Türk Tarih Kurumu’nun kurulması, Atatürk’ün astronomiye verdiği önemi gösterir. (     )</w:t>
            </w:r>
          </w:p>
          <w:p w:rsidR="00DE7BD3" w:rsidRPr="00F35F59" w:rsidRDefault="00DE7BD3" w:rsidP="00AD0A90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F35F59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F35F59">
              <w:rPr>
                <w:rFonts w:ascii="Segoe UI" w:hAnsi="Segoe UI" w:cs="Segoe UI"/>
                <w:sz w:val="20"/>
                <w:szCs w:val="20"/>
              </w:rPr>
              <w:t xml:space="preserve"> Dünya üzerindeki bir yerin Ekvatora ve Başlangıç meridyenine göre olan konumuna matematik konum denir.(     )</w:t>
            </w:r>
            <w:r w:rsidRPr="00F35F59">
              <w:rPr>
                <w:rFonts w:ascii="Segoe UI" w:hAnsi="Segoe UI" w:cs="Segoe UI"/>
                <w:sz w:val="20"/>
                <w:szCs w:val="20"/>
              </w:rPr>
              <w:br/>
            </w:r>
            <w:r w:rsidRPr="00F35F59">
              <w:rPr>
                <w:rFonts w:ascii="Segoe UI" w:hAnsi="Segoe UI" w:cs="Segoe UI"/>
                <w:sz w:val="20"/>
                <w:szCs w:val="20"/>
              </w:rPr>
              <w:br/>
            </w:r>
            <w:r w:rsidRPr="00F35F59">
              <w:rPr>
                <w:rFonts w:ascii="Segoe UI" w:hAnsi="Segoe UI" w:cs="Segoe UI"/>
                <w:b/>
                <w:sz w:val="20"/>
                <w:szCs w:val="20"/>
              </w:rPr>
              <w:t xml:space="preserve">15- </w:t>
            </w:r>
            <w:r w:rsidRPr="00F35F59">
              <w:rPr>
                <w:rFonts w:ascii="Segoe UI" w:hAnsi="Segoe UI" w:cs="Segoe UI"/>
                <w:sz w:val="20"/>
                <w:szCs w:val="20"/>
              </w:rPr>
              <w:t>Hava durumunu inceleyen bilim dalına meteoroloji denir. (     )</w:t>
            </w:r>
          </w:p>
          <w:p w:rsidR="00DE7BD3" w:rsidRPr="00F35F59" w:rsidRDefault="00DE7BD3" w:rsidP="00AD0A90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DE7BD3" w:rsidRDefault="00DE7BD3" w:rsidP="00A33A21">
            <w:pPr>
              <w:spacing w:after="0"/>
              <w:rPr>
                <w:sz w:val="24"/>
              </w:rPr>
            </w:pPr>
            <w:hyperlink r:id="rId5" w:history="1">
              <w:r>
                <w:rPr>
                  <w:rStyle w:val="Hyperlink"/>
                  <w:sz w:val="24"/>
                </w:rPr>
                <w:t>www.sorubak.com</w:t>
              </w:r>
            </w:hyperlink>
            <w:r>
              <w:rPr>
                <w:sz w:val="24"/>
              </w:rPr>
              <w:t xml:space="preserve"> </w:t>
            </w:r>
          </w:p>
          <w:p w:rsidR="00DE7BD3" w:rsidRPr="00F35F59" w:rsidRDefault="00DE7BD3" w:rsidP="00AD0A90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DE7BD3" w:rsidRPr="00F35F59" w:rsidRDefault="00DE7BD3" w:rsidP="00AD0A90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DE7BD3" w:rsidRPr="00F35F59" w:rsidTr="00927010">
        <w:trPr>
          <w:trHeight w:val="706"/>
        </w:trPr>
        <w:tc>
          <w:tcPr>
            <w:tcW w:w="10425" w:type="dxa"/>
            <w:gridSpan w:val="3"/>
          </w:tcPr>
          <w:p w:rsidR="00DE7BD3" w:rsidRPr="00F35F59" w:rsidRDefault="00DE7BD3" w:rsidP="00AD0A90"/>
        </w:tc>
      </w:tr>
    </w:tbl>
    <w:p w:rsidR="00DE7BD3" w:rsidRDefault="00DE7BD3"/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115"/>
      </w:tblGrid>
      <w:tr w:rsidR="00DE7BD3" w:rsidRPr="00F35F59" w:rsidTr="00927010">
        <w:trPr>
          <w:trHeight w:val="14450"/>
        </w:trPr>
        <w:tc>
          <w:tcPr>
            <w:tcW w:w="5220" w:type="dxa"/>
          </w:tcPr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 xml:space="preserve">16- Aşağıdakilerden hangisi olgu ile görüş arasındaki </w:t>
            </w:r>
            <w:r w:rsidRPr="00927010">
              <w:rPr>
                <w:rFonts w:ascii="Segoe UI" w:hAnsi="Segoe UI" w:cs="Segoe UI"/>
                <w:b/>
                <w:sz w:val="20"/>
                <w:szCs w:val="20"/>
                <w:u w:val="single"/>
                <w:lang w:eastAsia="tr-TR"/>
              </w:rPr>
              <w:t>gerçek bir ayrımdır?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A) Görüş kanıtlanabilir, olgu kanıtlanamaz 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B) Olgu kişiden kişiye değişir, görüş aynı kalır.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C) Görüş, bireysel düşünceyi ifade eder; olgu bilimsel verilere dayanır.</w:t>
            </w:r>
            <w:r w:rsidRPr="00A33A21">
              <w:rPr>
                <w:rFonts w:ascii="Segoe UI" w:hAnsi="Segoe UI" w:cs="Segoe UI"/>
                <w:sz w:val="20"/>
                <w:szCs w:val="20"/>
                <w:lang w:eastAsia="tr-TR"/>
              </w:rPr>
              <w:tab/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D) Olgu geleceğe yönelik tahminlerdir, görüş geçmişte yaşanan olaylardır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17-</w:t>
            </w: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 Atatürk sosyal bilimlerin gelişmesi için birçok çalışma yapmıştır.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 xml:space="preserve">Aşağıdakilerden hangisi bu çalışmalar arasında </w:t>
            </w:r>
            <w:r w:rsidRPr="00927010">
              <w:rPr>
                <w:rFonts w:ascii="Segoe UI" w:hAnsi="Segoe UI" w:cs="Segoe UI"/>
                <w:b/>
                <w:sz w:val="20"/>
                <w:szCs w:val="20"/>
                <w:u w:val="single"/>
                <w:lang w:eastAsia="tr-TR"/>
              </w:rPr>
              <w:t>yer almaz?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A) İlköğretimin zorunlu hale getirilmesi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B) Türk Dil Kurumu’nun kurulması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C) Dil ve Tarih-Coğrafya Fakültesi’nin açılması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D) Türk Tarih Kurumu’nun kurulması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 xml:space="preserve">18-Sosyal bilgiler öğrenmek bir öğrenciye hangisini </w:t>
            </w:r>
            <w:r w:rsidRPr="00927010">
              <w:rPr>
                <w:rFonts w:ascii="Segoe UI" w:hAnsi="Segoe UI" w:cs="Segoe UI"/>
                <w:b/>
                <w:sz w:val="20"/>
                <w:szCs w:val="20"/>
                <w:u w:val="single"/>
                <w:lang w:eastAsia="tr-TR"/>
              </w:rPr>
              <w:t>kazandırmaz?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A) Kendi hak ve sorumluluklarını bilmeyi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B) Demokratik değerlere, insan hak ve özgürlüklerine saygılı olmayı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C) Özgürlüklerini sınırsız olarak kullanabilmeyi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D) Türk tarihini ve kültürünü kavramayı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19-</w:t>
            </w: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 Zeki, yaşadığı ilçenin haritasını yapmak istiyordu. Bunun için harita ile ilgili bilgilere ihtiyacı vardı.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Zeki’ye yapacağı harita hakkında bilgi veren birisi aşağıdakilerden hangisini söylerse Zeki’yi yanıltmış olur?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A) Harita bir düzleme aktarılmış olmalıdır.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B) Haritada gösterilecek yer, belirli bir ölçek dâhilinde küçültülmüş olmalıdır.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C) Haritada gösterilecek yerin, tam tepeden kuşbakışı görünüşü sağlanmış olmalıdır.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D) Haritada yeryüzü şekillerine yer verilmemelidir.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 xml:space="preserve">20-Aşağıdakilerden hangisi paralellerin özelliklerinden </w:t>
            </w:r>
            <w:r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 xml:space="preserve">biri </w:t>
            </w: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değildir?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A) Ekvator en büyük paralel dairesidir.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B) 180 tane paralel dairesi vardır.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C) Ardışık iki paralel arasındaki mesafe aynıdır ve her yerde yaklaşık </w:t>
            </w:r>
            <w:smartTag w:uri="urn:schemas-microsoft-com:office:smarttags" w:element="metricconverter">
              <w:smartTagPr>
                <w:attr w:name="ProductID" w:val="111 km"/>
              </w:smartTagPr>
              <w:r w:rsidRPr="00927010">
                <w:rPr>
                  <w:rFonts w:ascii="Segoe UI" w:hAnsi="Segoe UI" w:cs="Segoe UI"/>
                  <w:sz w:val="20"/>
                  <w:szCs w:val="20"/>
                  <w:lang w:eastAsia="tr-TR"/>
                </w:rPr>
                <w:t>111 km</w:t>
              </w:r>
            </w:smartTag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 dir.</w:t>
            </w:r>
          </w:p>
          <w:p w:rsidR="00DE7BD3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D) Paralellerin boyları birbirlerine eşittir.</w:t>
            </w:r>
          </w:p>
          <w:p w:rsidR="00DE7BD3" w:rsidRDefault="00DE7BD3" w:rsidP="00086F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7BD3" w:rsidRPr="00086F9E" w:rsidRDefault="00DE7BD3" w:rsidP="00086F9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21-</w:t>
            </w:r>
            <w:r w:rsidRPr="00086F9E">
              <w:rPr>
                <w:rFonts w:ascii="Segoe UI" w:hAnsi="Segoe UI" w:cs="Segoe UI"/>
                <w:b/>
                <w:sz w:val="20"/>
                <w:szCs w:val="20"/>
              </w:rPr>
              <w:t>İnsanların;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086F9E">
              <w:rPr>
                <w:rFonts w:ascii="Segoe UI" w:hAnsi="Segoe UI" w:cs="Segoe UI"/>
                <w:sz w:val="20"/>
                <w:szCs w:val="20"/>
              </w:rPr>
              <w:t>-Ekvatora yakın yerlerde ince ve açık renk giysileri tercih etmeleri</w:t>
            </w:r>
          </w:p>
          <w:p w:rsidR="00DE7BD3" w:rsidRPr="00086F9E" w:rsidRDefault="00DE7BD3" w:rsidP="00086F9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086F9E">
              <w:rPr>
                <w:rFonts w:ascii="Segoe UI" w:hAnsi="Segoe UI" w:cs="Segoe UI"/>
                <w:sz w:val="20"/>
                <w:szCs w:val="20"/>
              </w:rPr>
              <w:t>-Kutuplara yakın yerlerde kalın ve koyu renk kıyafetleri tercih etmeleri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086F9E">
              <w:rPr>
                <w:rFonts w:ascii="Segoe UI" w:hAnsi="Segoe UI" w:cs="Segoe UI"/>
                <w:b/>
                <w:sz w:val="20"/>
                <w:szCs w:val="20"/>
              </w:rPr>
              <w:t>aşağıdakilerden hangisiyle ilgilidir?</w:t>
            </w:r>
          </w:p>
          <w:p w:rsidR="00DE7BD3" w:rsidRPr="00086F9E" w:rsidRDefault="00DE7BD3" w:rsidP="00086F9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086F9E">
              <w:rPr>
                <w:rFonts w:ascii="Segoe UI" w:hAnsi="Segoe UI" w:cs="Segoe UI"/>
                <w:b/>
                <w:sz w:val="20"/>
                <w:szCs w:val="20"/>
              </w:rPr>
              <w:t xml:space="preserve">A) </w:t>
            </w:r>
            <w:r w:rsidRPr="00086F9E">
              <w:rPr>
                <w:rFonts w:ascii="Segoe UI" w:hAnsi="Segoe UI" w:cs="Segoe UI"/>
                <w:sz w:val="20"/>
                <w:szCs w:val="20"/>
              </w:rPr>
              <w:t xml:space="preserve">Yeryüzü şekilleriyle          </w:t>
            </w:r>
          </w:p>
          <w:p w:rsidR="00DE7BD3" w:rsidRPr="00086F9E" w:rsidRDefault="00DE7BD3" w:rsidP="00086F9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086F9E">
              <w:rPr>
                <w:rFonts w:ascii="Segoe UI" w:hAnsi="Segoe UI" w:cs="Segoe UI"/>
                <w:b/>
                <w:sz w:val="20"/>
                <w:szCs w:val="20"/>
              </w:rPr>
              <w:t xml:space="preserve">B) </w:t>
            </w:r>
            <w:r w:rsidRPr="00086F9E">
              <w:rPr>
                <w:rFonts w:ascii="Segoe UI" w:hAnsi="Segoe UI" w:cs="Segoe UI"/>
                <w:sz w:val="20"/>
                <w:szCs w:val="20"/>
              </w:rPr>
              <w:t>Yetiştirilen tarım ürünleriyle</w:t>
            </w:r>
            <w:r w:rsidRPr="00086F9E">
              <w:rPr>
                <w:rFonts w:ascii="Segoe UI" w:hAnsi="Segoe UI" w:cs="Segoe UI"/>
                <w:b/>
                <w:sz w:val="20"/>
                <w:szCs w:val="20"/>
              </w:rPr>
              <w:t xml:space="preserve">          </w:t>
            </w:r>
          </w:p>
          <w:p w:rsidR="00DE7BD3" w:rsidRPr="00086F9E" w:rsidRDefault="00DE7BD3" w:rsidP="00086F9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086F9E">
              <w:rPr>
                <w:rFonts w:ascii="Segoe UI" w:hAnsi="Segoe UI" w:cs="Segoe UI"/>
                <w:b/>
                <w:sz w:val="20"/>
                <w:szCs w:val="20"/>
              </w:rPr>
              <w:t xml:space="preserve">C) </w:t>
            </w:r>
            <w:r w:rsidRPr="00086F9E">
              <w:rPr>
                <w:rFonts w:ascii="Segoe UI" w:hAnsi="Segoe UI" w:cs="Segoe UI"/>
                <w:sz w:val="20"/>
                <w:szCs w:val="20"/>
              </w:rPr>
              <w:t>İklim şartlarıyla</w:t>
            </w:r>
            <w:r w:rsidRPr="00086F9E">
              <w:rPr>
                <w:rFonts w:ascii="Segoe UI" w:hAnsi="Segoe UI" w:cs="Segoe UI"/>
                <w:b/>
                <w:sz w:val="20"/>
                <w:szCs w:val="20"/>
              </w:rPr>
              <w:t xml:space="preserve">           </w:t>
            </w:r>
          </w:p>
          <w:p w:rsidR="00DE7BD3" w:rsidRPr="00086F9E" w:rsidRDefault="00DE7BD3" w:rsidP="00086F9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086F9E">
              <w:rPr>
                <w:rFonts w:ascii="Segoe UI" w:hAnsi="Segoe UI" w:cs="Segoe UI"/>
                <w:b/>
                <w:sz w:val="20"/>
                <w:szCs w:val="20"/>
              </w:rPr>
              <w:t xml:space="preserve">D) </w:t>
            </w:r>
            <w:r w:rsidRPr="00086F9E">
              <w:rPr>
                <w:rFonts w:ascii="Segoe UI" w:hAnsi="Segoe UI" w:cs="Segoe UI"/>
                <w:sz w:val="20"/>
                <w:szCs w:val="20"/>
              </w:rPr>
              <w:t>Turizm faaliyetleriyle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</w:p>
        </w:tc>
        <w:tc>
          <w:tcPr>
            <w:tcW w:w="5115" w:type="dxa"/>
          </w:tcPr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22</w:t>
            </w: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-</w:t>
            </w: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Olayların görebildiğimiz sonuçları dışında, bizim fark edemediğimiz pek çok sonucu olabilir.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Yukarıdaki bilgide ifade edilmeye çalışılan düşünce aşağıdakilerden hangisidir?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927010">
              <w:rPr>
                <w:rFonts w:ascii="Segoe UI" w:hAnsi="Segoe UI" w:cs="Segoe UI"/>
                <w:sz w:val="20"/>
                <w:szCs w:val="20"/>
              </w:rPr>
              <w:t>A) Olayların çok boyutlu olması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927010">
              <w:rPr>
                <w:rFonts w:ascii="Segoe UI" w:hAnsi="Segoe UI" w:cs="Segoe UI"/>
                <w:sz w:val="20"/>
                <w:szCs w:val="20"/>
              </w:rPr>
              <w:t>B) Olayların toplumu ilgilendirmesi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927010">
              <w:rPr>
                <w:rFonts w:ascii="Segoe UI" w:hAnsi="Segoe UI" w:cs="Segoe UI"/>
                <w:sz w:val="20"/>
                <w:szCs w:val="20"/>
              </w:rPr>
              <w:t>C) Herkesin olaylardan aynı sonucu çıkarması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</w:rPr>
              <w:t>D) Olaylarda farklı kişilerin rol alması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u w:val="single"/>
                <w:lang w:eastAsia="tr-TR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23</w:t>
            </w:r>
            <w:r w:rsidRPr="00927010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 xml:space="preserve"> Aşağıdakilerden hangisi, meridyenlerin özelliklerinden biri </w:t>
            </w:r>
            <w:r w:rsidRPr="00927010">
              <w:rPr>
                <w:rFonts w:ascii="Segoe UI" w:hAnsi="Segoe UI" w:cs="Segoe UI"/>
                <w:b/>
                <w:sz w:val="20"/>
                <w:szCs w:val="20"/>
                <w:u w:val="single"/>
                <w:lang w:eastAsia="tr-TR"/>
              </w:rPr>
              <w:t>değildir?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A) 360 meridyen yayı vardır.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B) Meridyenlerin boyları birbirine eşittir.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C) İki meridyen arasındaki uzaklık her yerde 111 km’dir.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D) Başlangıç meridyeni İngil</w:t>
            </w:r>
            <w:r>
              <w:rPr>
                <w:rFonts w:ascii="Segoe UI" w:hAnsi="Segoe UI" w:cs="Segoe UI"/>
                <w:sz w:val="20"/>
                <w:szCs w:val="20"/>
                <w:lang w:eastAsia="tr-TR"/>
              </w:rPr>
              <w:t>tere’nin Greenwich gözlem evinde</w:t>
            </w: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n geçer   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24</w:t>
            </w: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-</w:t>
            </w: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 Eslem, proje ödevini Sosyal Bilgiler dersinden almıştır. Öğretmeni Eslem’den 6. Sınıf Sosyal Bilgiler konularından herhangi birini seçmesini ve ödevini bilimsel araştırma basamaklarına uygun olarak hazırlamasını istemiştir.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Eslem’in ödevini hazırlarken yapması gereken ilk aşama aşağıdakilerden hangisidir?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A) Hipotez( varsayım) öne sürmek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B) Kaynak taraması yapmak</w:t>
            </w: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C) Araştıracağı konuyu tespit etmek</w:t>
            </w:r>
          </w:p>
          <w:p w:rsidR="00DE7BD3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>D) Kitaptaki bütün konularla ilgili araştırma yapmak</w:t>
            </w:r>
          </w:p>
          <w:p w:rsidR="00DE7BD3" w:rsidRPr="00A52F90" w:rsidRDefault="00DE7BD3" w:rsidP="00927010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</w:pPr>
            <w:r w:rsidRPr="00A52F90">
              <w:rPr>
                <w:rFonts w:ascii="Segoe UI" w:hAnsi="Segoe UI" w:cs="Segoe UI"/>
                <w:b/>
                <w:sz w:val="20"/>
                <w:szCs w:val="20"/>
                <w:lang w:eastAsia="tr-TR"/>
              </w:rPr>
              <w:t>25-</w:t>
            </w:r>
          </w:p>
          <w:p w:rsidR="00DE7BD3" w:rsidRDefault="00DE7BD3" w:rsidP="00086F9E">
            <w:pPr>
              <w:pStyle w:val="NoSpacing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A52F90">
              <w:rPr>
                <w:rFonts w:ascii="Segoe UI" w:hAnsi="Segoe UI" w:cs="Segoe UI"/>
                <w:sz w:val="20"/>
                <w:szCs w:val="20"/>
              </w:rPr>
              <w:t>Yazları serin, kışları ılık her mevsim yağışlıdır.</w:t>
            </w:r>
          </w:p>
          <w:p w:rsidR="00DE7BD3" w:rsidRDefault="00DE7BD3" w:rsidP="00086F9E">
            <w:pPr>
              <w:pStyle w:val="NoSpacing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A52F90">
              <w:rPr>
                <w:rFonts w:ascii="Segoe UI" w:hAnsi="Segoe UI" w:cs="Segoe UI"/>
                <w:sz w:val="20"/>
                <w:szCs w:val="20"/>
              </w:rPr>
              <w:t>En çok yağış sonbaharda düşer.</w:t>
            </w:r>
          </w:p>
          <w:p w:rsidR="00DE7BD3" w:rsidRPr="00A52F90" w:rsidRDefault="00DE7BD3" w:rsidP="00086F9E">
            <w:pPr>
              <w:pStyle w:val="NoSpacing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A52F90">
              <w:rPr>
                <w:rFonts w:ascii="Segoe UI" w:hAnsi="Segoe UI" w:cs="Segoe UI"/>
                <w:sz w:val="20"/>
                <w:szCs w:val="20"/>
              </w:rPr>
              <w:t>Yağış biçimi yamaç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A52F90">
              <w:rPr>
                <w:rFonts w:ascii="Segoe UI" w:hAnsi="Segoe UI" w:cs="Segoe UI"/>
                <w:sz w:val="20"/>
                <w:szCs w:val="20"/>
              </w:rPr>
              <w:t>( orografik) yağışlardır.</w:t>
            </w:r>
          </w:p>
          <w:p w:rsidR="00DE7BD3" w:rsidRPr="00086F9E" w:rsidRDefault="00DE7BD3" w:rsidP="00086F9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086F9E">
              <w:rPr>
                <w:rFonts w:ascii="Segoe UI" w:hAnsi="Segoe UI" w:cs="Segoe UI"/>
                <w:b/>
                <w:sz w:val="20"/>
                <w:szCs w:val="20"/>
              </w:rPr>
              <w:t>Yukarıda özellikleri verilen iklim aşağıdakilerden hangisidir?</w:t>
            </w:r>
          </w:p>
          <w:p w:rsidR="00DE7BD3" w:rsidRDefault="00DE7BD3" w:rsidP="00086F9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086F9E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086F9E">
              <w:rPr>
                <w:rFonts w:ascii="Segoe UI" w:hAnsi="Segoe UI" w:cs="Segoe UI"/>
                <w:sz w:val="20"/>
                <w:szCs w:val="20"/>
              </w:rPr>
              <w:t xml:space="preserve">Muson iklimi  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   </w:t>
            </w:r>
            <w:r w:rsidRPr="00086F9E">
              <w:rPr>
                <w:rFonts w:ascii="Segoe UI" w:hAnsi="Segoe UI" w:cs="Segoe UI"/>
                <w:sz w:val="20"/>
                <w:szCs w:val="20"/>
              </w:rPr>
              <w:t xml:space="preserve">B) Tundra iklimi     </w:t>
            </w:r>
          </w:p>
          <w:p w:rsidR="00DE7BD3" w:rsidRPr="00086F9E" w:rsidRDefault="00DE7BD3" w:rsidP="00086F9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086F9E">
              <w:rPr>
                <w:rFonts w:ascii="Segoe UI" w:hAnsi="Segoe UI" w:cs="Segoe UI"/>
                <w:sz w:val="20"/>
                <w:szCs w:val="20"/>
              </w:rPr>
              <w:t>C) Karadeniz iklimi         D)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086F9E">
              <w:rPr>
                <w:rFonts w:ascii="Segoe UI" w:hAnsi="Segoe UI" w:cs="Segoe UI"/>
                <w:sz w:val="20"/>
                <w:szCs w:val="20"/>
              </w:rPr>
              <w:t>Karasal iklim</w:t>
            </w:r>
          </w:p>
          <w:p w:rsidR="00DE7BD3" w:rsidRDefault="00DE7BD3" w:rsidP="00086F9E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Yuvarlatılmış Dikdörtgen 1" o:spid="_x0000_s1026" style="position:absolute;margin-left:1.75pt;margin-top:7.4pt;width:243pt;height:27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" strokecolor="#8064a2" strokeweight="2pt">
                  <v:textbox>
                    <w:txbxContent>
                      <w:p w:rsidR="00DE7BD3" w:rsidRPr="00A52F90" w:rsidRDefault="00DE7BD3" w:rsidP="00A52F90">
                        <w:pPr>
                          <w:pStyle w:val="NoSpacing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A52F90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OKER SORU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26- </w:t>
                        </w:r>
                        <w:r w:rsidRPr="00A52F90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“Ben İbrahima Yattara. Afrika kıtasında Nijer adlı ülkede ailemle birlikte göçebe olarak yaşıyoruz. Burada gündüzleri hava çok sıcakken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,</w:t>
                        </w:r>
                        <w:r w:rsidRPr="00A52F90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geceleri ise çok soğuk olur.”</w:t>
                        </w:r>
                      </w:p>
                      <w:p w:rsidR="00DE7BD3" w:rsidRPr="00086F9E" w:rsidRDefault="00DE7BD3" w:rsidP="00A52F90">
                        <w:pPr>
                          <w:spacing w:after="0" w:line="240" w:lineRule="auto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086F9E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Buna göre İbrahima Yattara’nın yaşadığı bölgenin iklimi aşağıdakilerden hangisidir?</w:t>
                        </w:r>
                      </w:p>
                      <w:p w:rsidR="00DE7BD3" w:rsidRPr="00A52F90" w:rsidRDefault="00DE7BD3" w:rsidP="00A52F90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086F9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A) Çöl iklimi                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086F9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B) Step  iklimi          </w:t>
                        </w:r>
                      </w:p>
                      <w:p w:rsidR="00DE7BD3" w:rsidRDefault="00DE7BD3" w:rsidP="00A52F90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086F9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C) Karadeniz iklimi       D) Kutup iklimi</w:t>
                        </w:r>
                      </w:p>
                      <w:p w:rsidR="00DE7BD3" w:rsidRDefault="00DE7BD3" w:rsidP="00A52F90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  <w:p w:rsidR="00DE7BD3" w:rsidRPr="00086F9E" w:rsidRDefault="00DE7BD3" w:rsidP="00A52F90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  <w:p w:rsidR="00DE7BD3" w:rsidRPr="00990A10" w:rsidRDefault="00DE7BD3" w:rsidP="00F35F59">
                        <w:pPr>
                          <w:pStyle w:val="NoSpacing"/>
                          <w:shd w:val="clear" w:color="auto" w:fill="EAF1DD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90A10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NOT:</w:t>
                        </w:r>
                        <w:r w:rsidRPr="00990A10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Diğer bölümlerde yapamadığınız bir soru olursa onu boş bırakıp, yerine JOKER SORU’yu yapabilirsiniz.</w:t>
                        </w:r>
                        <w:r w:rsidRPr="00990A10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Süre 40 dakikadır. BAŞARILAR DİLERİM.</w:t>
                        </w:r>
                      </w:p>
                      <w:p w:rsidR="00DE7BD3" w:rsidRPr="00990A10" w:rsidRDefault="00DE7BD3" w:rsidP="00F35F59">
                        <w:pPr>
                          <w:pStyle w:val="NoSpacing"/>
                          <w:shd w:val="clear" w:color="auto" w:fill="EAF1DD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90A10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ZEKİ DOĞAN – Sosyal Bilgiler Öğretmeni  </w:t>
                        </w:r>
                        <w:hyperlink r:id="rId6" w:history="1">
                          <w:r w:rsidRPr="00990A10">
                            <w:rPr>
                              <w:rStyle w:val="Hyperlink"/>
                              <w:rFonts w:ascii="Segoe UI" w:hAnsi="Segoe UI" w:cs="Segoe UI"/>
                              <w:sz w:val="20"/>
                              <w:szCs w:val="20"/>
                            </w:rPr>
                            <w:t>http://doganzeki.wordpress.com</w:t>
                          </w:r>
                        </w:hyperlink>
                      </w:p>
                      <w:p w:rsidR="00DE7BD3" w:rsidRDefault="00DE7BD3" w:rsidP="00A52F90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                </w:t>
            </w:r>
          </w:p>
          <w:p w:rsidR="00DE7BD3" w:rsidRPr="00086F9E" w:rsidRDefault="00DE7BD3" w:rsidP="00086F9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E7BD3" w:rsidRPr="00927010" w:rsidRDefault="00DE7BD3" w:rsidP="009270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DE7BD3" w:rsidRDefault="00DE7BD3" w:rsidP="00927010"/>
    <w:sectPr w:rsidR="00DE7BD3" w:rsidSect="008026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7209"/>
    <w:multiLevelType w:val="hybridMultilevel"/>
    <w:tmpl w:val="1E7023B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161709C"/>
    <w:multiLevelType w:val="hybridMultilevel"/>
    <w:tmpl w:val="9B42BF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ED65BA"/>
    <w:multiLevelType w:val="hybridMultilevel"/>
    <w:tmpl w:val="2D4285CA"/>
    <w:lvl w:ilvl="0" w:tplc="16063CC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B24306"/>
    <w:multiLevelType w:val="hybridMultilevel"/>
    <w:tmpl w:val="425C543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267C"/>
    <w:rsid w:val="00046E10"/>
    <w:rsid w:val="00086F9E"/>
    <w:rsid w:val="001D1FE4"/>
    <w:rsid w:val="002C3C9C"/>
    <w:rsid w:val="004E7026"/>
    <w:rsid w:val="00555E17"/>
    <w:rsid w:val="005E21F1"/>
    <w:rsid w:val="006E6D63"/>
    <w:rsid w:val="007563F1"/>
    <w:rsid w:val="0080267C"/>
    <w:rsid w:val="0092603F"/>
    <w:rsid w:val="00927010"/>
    <w:rsid w:val="00990A10"/>
    <w:rsid w:val="00A33A21"/>
    <w:rsid w:val="00A52F90"/>
    <w:rsid w:val="00AD0A90"/>
    <w:rsid w:val="00B03C02"/>
    <w:rsid w:val="00DE7BD3"/>
    <w:rsid w:val="00F35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C0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0267C"/>
    <w:rPr>
      <w:lang w:eastAsia="en-US"/>
    </w:rPr>
  </w:style>
  <w:style w:type="table" w:styleId="TableGrid">
    <w:name w:val="Table Grid"/>
    <w:basedOn w:val="TableNormal"/>
    <w:uiPriority w:val="99"/>
    <w:rsid w:val="008026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E6D6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52F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57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ganzeki.wordpress.com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1450</Words>
  <Characters>8269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Zeki</dc:creator>
  <cp:keywords/>
  <dc:description/>
  <cp:lastModifiedBy>edanur</cp:lastModifiedBy>
  <cp:revision>9</cp:revision>
  <cp:lastPrinted>2014-11-06T17:16:00Z</cp:lastPrinted>
  <dcterms:created xsi:type="dcterms:W3CDTF">2014-11-02T08:26:00Z</dcterms:created>
  <dcterms:modified xsi:type="dcterms:W3CDTF">2014-11-10T17:39:00Z</dcterms:modified>
</cp:coreProperties>
</file>