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D85" w:rsidRPr="00A63779" w:rsidRDefault="00970D85" w:rsidP="00405AD6">
      <w:pPr>
        <w:jc w:val="center"/>
        <w:rPr>
          <w:b/>
        </w:rPr>
      </w:pPr>
      <w:r>
        <w:rPr>
          <w:b/>
        </w:rPr>
        <w:t xml:space="preserve">2014-2015 </w:t>
      </w:r>
      <w:r w:rsidRPr="00A63779">
        <w:rPr>
          <w:b/>
        </w:rPr>
        <w:t xml:space="preserve"> EĞİTİM ÖĞRETİM YILI</w:t>
      </w:r>
    </w:p>
    <w:p w:rsidR="00970D85" w:rsidRPr="00A63779" w:rsidRDefault="00970D85" w:rsidP="00405AD6">
      <w:pPr>
        <w:jc w:val="center"/>
        <w:rPr>
          <w:b/>
        </w:rPr>
      </w:pPr>
      <w:r w:rsidRPr="00A63779">
        <w:rPr>
          <w:b/>
        </w:rPr>
        <w:t>HEREKE NUH ÇİMENTO ORTAOKULU 6. SINIFLAR BEP I. DÖNEM I.  SINAVI</w:t>
      </w:r>
    </w:p>
    <w:p w:rsidR="00970D85" w:rsidRDefault="00970D85" w:rsidP="00405AD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57pt;margin-top:23.45pt;width:268.75pt;height:152.05pt;z-index:251650560">
            <v:textbox style="mso-fit-shape-to-text:t">
              <w:txbxContent>
                <w:p w:rsidR="00970D85" w:rsidRPr="00A63779" w:rsidRDefault="00970D85" w:rsidP="00405AD6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b/>
                    </w:rPr>
                  </w:pPr>
                  <w:r w:rsidRPr="00A63779">
                    <w:rPr>
                      <w:b/>
                    </w:rPr>
                    <w:t>Yandaki fotoğrafta yaşanan trafik kazasından aşağıdakilerden hangisi etkilenmez?</w:t>
                  </w:r>
                </w:p>
                <w:p w:rsidR="00970D85" w:rsidRDefault="00970D85" w:rsidP="00405AD6">
                  <w:pPr>
                    <w:pStyle w:val="ListParagraph"/>
                    <w:numPr>
                      <w:ilvl w:val="0"/>
                      <w:numId w:val="3"/>
                    </w:numPr>
                  </w:pPr>
                  <w:r>
                    <w:t>Araç sürücüleri</w:t>
                  </w:r>
                </w:p>
                <w:p w:rsidR="00970D85" w:rsidRDefault="00970D85" w:rsidP="00405AD6">
                  <w:pPr>
                    <w:pStyle w:val="ListParagraph"/>
                    <w:numPr>
                      <w:ilvl w:val="0"/>
                      <w:numId w:val="3"/>
                    </w:numPr>
                  </w:pPr>
                  <w:r>
                    <w:t>Ambulans</w:t>
                  </w:r>
                </w:p>
                <w:p w:rsidR="00970D85" w:rsidRDefault="00970D85" w:rsidP="00612D8B">
                  <w:pPr>
                    <w:pStyle w:val="ListParagraph"/>
                    <w:numPr>
                      <w:ilvl w:val="0"/>
                      <w:numId w:val="3"/>
                    </w:numPr>
                  </w:pPr>
                  <w:r>
                    <w:t xml:space="preserve">Çiftçi </w:t>
                  </w:r>
                </w:p>
                <w:p w:rsidR="00970D85" w:rsidRDefault="00970D85" w:rsidP="00405AD6">
                  <w:pPr>
                    <w:pStyle w:val="ListParagraph"/>
                    <w:numPr>
                      <w:ilvl w:val="0"/>
                      <w:numId w:val="3"/>
                    </w:numPr>
                  </w:pPr>
                  <w:r>
                    <w:t>Doktor</w:t>
                  </w:r>
                </w:p>
                <w:p w:rsidR="00970D85" w:rsidRDefault="00970D85"/>
              </w:txbxContent>
            </v:textbox>
          </v:shape>
        </w:pict>
      </w:r>
      <w:r>
        <w:br w:type="textWrapping" w:clear="all"/>
      </w:r>
      <w:r w:rsidRPr="00AC6988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i1025" type="#_x0000_t75" alt="http://www.olcaysurucukursu.com/kaza/trafik_kazasi6.jpg" style="width:236.25pt;height:120pt;visibility:visible">
            <v:imagedata r:id="rId5" o:title=""/>
          </v:shape>
        </w:pict>
      </w:r>
    </w:p>
    <w:p w:rsidR="00970D85" w:rsidRDefault="00970D85" w:rsidP="009D5CD0">
      <w:r>
        <w:rPr>
          <w:noProof/>
          <w:lang w:eastAsia="tr-TR"/>
        </w:rPr>
        <w:pict>
          <v:shape id="_x0000_s1027" type="#_x0000_t202" style="position:absolute;margin-left:279.75pt;margin-top:6.4pt;width:237.25pt;height:200.8pt;z-index:251652608">
            <v:textbox style="mso-next-textbox:#_x0000_s1027">
              <w:txbxContent>
                <w:p w:rsidR="00970D85" w:rsidRPr="00A63779" w:rsidRDefault="00970D85">
                  <w:pPr>
                    <w:rPr>
                      <w:b/>
                    </w:rPr>
                  </w:pPr>
                  <w:r w:rsidRPr="00A63779">
                    <w:rPr>
                      <w:b/>
                    </w:rPr>
                    <w:t>OLGU: Kanıtlanabilen ve bilimsel verilere dayanan bilgilere olgu denir.</w:t>
                  </w:r>
                </w:p>
                <w:p w:rsidR="00970D85" w:rsidRPr="00A63779" w:rsidRDefault="00970D85" w:rsidP="001655FA">
                  <w:pPr>
                    <w:rPr>
                      <w:b/>
                    </w:rPr>
                  </w:pPr>
                  <w:r w:rsidRPr="00A63779">
                    <w:rPr>
                      <w:b/>
                    </w:rPr>
                    <w:t>GÖRÜŞ: Bir olay, olgu ya da nesne hakkındaki kişisel düşüncelere  görüş  denir.</w:t>
                  </w:r>
                </w:p>
                <w:p w:rsidR="00970D85" w:rsidRPr="00A63779" w:rsidRDefault="00970D85" w:rsidP="001655FA">
                  <w:pPr>
                    <w:rPr>
                      <w:b/>
                    </w:rPr>
                  </w:pPr>
                  <w:r w:rsidRPr="00A63779">
                    <w:rPr>
                      <w:b/>
                    </w:rPr>
                    <w:t>Aşağıdakilerden hangisi görüş cümlesidir?</w:t>
                  </w:r>
                </w:p>
                <w:p w:rsidR="00970D85" w:rsidRDefault="00970D85" w:rsidP="00612D8B">
                  <w:pPr>
                    <w:pStyle w:val="ListParagraph"/>
                    <w:numPr>
                      <w:ilvl w:val="0"/>
                      <w:numId w:val="4"/>
                    </w:numPr>
                  </w:pPr>
                  <w:r>
                    <w:t>Kırmızı elbisemi çok severim.</w:t>
                  </w:r>
                </w:p>
                <w:p w:rsidR="00970D85" w:rsidRDefault="00970D85" w:rsidP="001655FA">
                  <w:pPr>
                    <w:pStyle w:val="ListParagraph"/>
                    <w:numPr>
                      <w:ilvl w:val="0"/>
                      <w:numId w:val="4"/>
                    </w:numPr>
                  </w:pPr>
                  <w:r>
                    <w:t>Su 100 ®C kaynar.</w:t>
                  </w:r>
                </w:p>
                <w:p w:rsidR="00970D85" w:rsidRDefault="00970D85" w:rsidP="001655FA">
                  <w:pPr>
                    <w:pStyle w:val="ListParagraph"/>
                    <w:numPr>
                      <w:ilvl w:val="0"/>
                      <w:numId w:val="4"/>
                    </w:numPr>
                  </w:pPr>
                  <w:r>
                    <w:t>M. Kemal 10 Kasım 1938’de vefat etmiştir.</w:t>
                  </w:r>
                </w:p>
                <w:p w:rsidR="00970D85" w:rsidRDefault="00970D85" w:rsidP="001655FA">
                  <w:pPr>
                    <w:pStyle w:val="ListParagraph"/>
                    <w:numPr>
                      <w:ilvl w:val="0"/>
                      <w:numId w:val="4"/>
                    </w:numPr>
                  </w:pPr>
                  <w:r>
                    <w:t>Su, insanların hayat kaynağıdır.</w:t>
                  </w:r>
                </w:p>
                <w:p w:rsidR="00970D85" w:rsidRDefault="00970D85"/>
              </w:txbxContent>
            </v:textbox>
          </v:shape>
        </w:pict>
      </w:r>
    </w:p>
    <w:p w:rsidR="00970D85" w:rsidRDefault="00970D85" w:rsidP="009D5CD0">
      <w:r>
        <w:rPr>
          <w:noProof/>
          <w:lang w:eastAsia="tr-TR"/>
        </w:rPr>
        <w:pict>
          <v:group id="_x0000_s1028" style="position:absolute;margin-left:-.75pt;margin-top:5.7pt;width:270.75pt;height:171pt;z-index:251651584" coordorigin="1189,11665" coordsize="3632,1831">
            <v:shapetype id="_x0000_t63" coordsize="21600,21600" o:spt="63" adj="1350,25920" path="wr,,21600,21600@15@16@17@18l@21@22xe">
              <v:stroke joinstyle="miter"/>
              <v:formulas>
                <v:f eqn="val #0"/>
                <v:f eqn="val #1"/>
                <v:f eqn="sum 10800 0 #0"/>
                <v:f eqn="sum 10800 0 #1"/>
                <v:f eqn="atan2 @2 @3"/>
                <v:f eqn="sumangle @4 11 0"/>
                <v:f eqn="sumangle @4 0 11"/>
                <v:f eqn="cos 10800 @4"/>
                <v:f eqn="sin 10800 @4"/>
                <v:f eqn="cos 10800 @5"/>
                <v:f eqn="sin 10800 @5"/>
                <v:f eqn="cos 10800 @6"/>
                <v:f eqn="sin 10800 @6"/>
                <v:f eqn="sum 10800 0 @7"/>
                <v:f eqn="sum 10800 0 @8"/>
                <v:f eqn="sum 10800 0 @9"/>
                <v:f eqn="sum 10800 0 @10"/>
                <v:f eqn="sum 10800 0 @11"/>
                <v:f eqn="sum 10800 0 @12"/>
                <v:f eqn="mod @2 @3 0"/>
                <v:f eqn="sum @19 0 10800"/>
                <v:f eqn="if @20 #0 @13"/>
                <v:f eqn="if @20 #1 @14"/>
              </v:formulas>
              <v:path o:connecttype="custom" o:connectlocs="10800,0;3163,3163;0,10800;3163,18437;10800,21600;18437,18437;21600,10800;18437,3163;@21,@22" textboxrect="3163,3163,18437,18437"/>
              <v:handles>
                <v:h position="#0,#1"/>
              </v:handles>
            </v:shapetype>
            <v:shape id="_x0000_s1029" type="#_x0000_t63" style="position:absolute;left:3141;top:11665;width:1680;height:938" adj="-1890,22521" filled="f">
              <v:textbox style="mso-next-textbox:#_x0000_s1029" inset="0,0,0,0">
                <w:txbxContent>
                  <w:p w:rsidR="00970D85" w:rsidRDefault="00970D85" w:rsidP="00083999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OLGU: Türkiye’nin başkenti Ankara’dır.</w:t>
                    </w:r>
                  </w:p>
                  <w:p w:rsidR="00970D85" w:rsidRDefault="00970D85" w:rsidP="00083999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GÖRÜŞ: Ben kırmızıyı çok severim.</w:t>
                    </w:r>
                  </w:p>
                  <w:p w:rsidR="00970D85" w:rsidRDefault="00970D85" w:rsidP="00083999">
                    <w:pPr>
                      <w:rPr>
                        <w:rFonts w:cs="Arial"/>
                        <w:sz w:val="18"/>
                        <w:szCs w:val="18"/>
                      </w:rPr>
                    </w:pPr>
                  </w:p>
                  <w:p w:rsidR="00970D85" w:rsidRDefault="00970D85" w:rsidP="00083999">
                    <w:pPr>
                      <w:rPr>
                        <w:rFonts w:cs="Arial"/>
                        <w:sz w:val="18"/>
                        <w:szCs w:val="18"/>
                      </w:rPr>
                    </w:pPr>
                  </w:p>
                  <w:p w:rsidR="00970D85" w:rsidRDefault="00970D85" w:rsidP="00083999">
                    <w:pPr>
                      <w:rPr>
                        <w:rFonts w:cs="Arial"/>
                        <w:sz w:val="18"/>
                        <w:szCs w:val="18"/>
                      </w:rPr>
                    </w:pPr>
                  </w:p>
                  <w:p w:rsidR="00970D85" w:rsidRPr="007F7FF7" w:rsidRDefault="00970D85" w:rsidP="00083999"/>
                </w:txbxContent>
              </v:textbox>
            </v:shape>
            <v:shape id="_x0000_s1030" type="#_x0000_t75" style="position:absolute;left:1189;top:12214;width:2302;height:1282;flip:x">
              <v:imagedata r:id="rId6" o:title=""/>
            </v:shape>
          </v:group>
        </w:pict>
      </w:r>
      <w:r>
        <w:t xml:space="preserve">2- </w:t>
      </w:r>
    </w:p>
    <w:p w:rsidR="00970D85" w:rsidRPr="00612D8B" w:rsidRDefault="00970D85" w:rsidP="00612D8B"/>
    <w:p w:rsidR="00970D85" w:rsidRPr="00612D8B" w:rsidRDefault="00970D85" w:rsidP="00612D8B"/>
    <w:p w:rsidR="00970D85" w:rsidRPr="00612D8B" w:rsidRDefault="00970D85" w:rsidP="00612D8B"/>
    <w:p w:rsidR="00970D85" w:rsidRPr="00612D8B" w:rsidRDefault="00970D85" w:rsidP="00612D8B"/>
    <w:p w:rsidR="00970D85" w:rsidRPr="00612D8B" w:rsidRDefault="00970D85" w:rsidP="00612D8B"/>
    <w:p w:rsidR="00970D85" w:rsidRPr="00612D8B" w:rsidRDefault="00970D85" w:rsidP="00612D8B"/>
    <w:p w:rsidR="00970D85" w:rsidRDefault="00970D85" w:rsidP="00612D8B"/>
    <w:p w:rsidR="00970D85" w:rsidRDefault="00970D85" w:rsidP="00612D8B">
      <w:r>
        <w:rPr>
          <w:noProof/>
          <w:lang w:eastAsia="tr-TR"/>
        </w:rPr>
        <w:pict>
          <v:shape id="_x0000_s1031" type="#_x0000_t202" style="position:absolute;margin-left:6.75pt;margin-top:31.15pt;width:207.65pt;height:152.05pt;z-index:251654656">
            <v:textbox style="mso-fit-shape-to-text:t">
              <w:txbxContent>
                <w:p w:rsidR="00970D85" w:rsidRPr="00612D8B" w:rsidRDefault="00970D85" w:rsidP="00612D8B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3- </w:t>
                  </w:r>
                  <w:r w:rsidRPr="00612D8B">
                    <w:rPr>
                      <w:rFonts w:ascii="Times New Roman" w:hAnsi="Times New Roman"/>
                    </w:rPr>
                    <w:t xml:space="preserve">Yandaki diyagramda bilimsel araştırma basamakları verilmiştir. Bilimsel araştırmalarda tüm çalışmaların yapılmasının ardından yapılabilecek  </w:t>
                  </w:r>
                  <w:r w:rsidRPr="00612D8B">
                    <w:rPr>
                      <w:rFonts w:ascii="Times New Roman" w:hAnsi="Times New Roman"/>
                      <w:b/>
                    </w:rPr>
                    <w:t>en son aşama</w:t>
                  </w:r>
                  <w:r w:rsidRPr="00612D8B">
                    <w:rPr>
                      <w:rFonts w:ascii="Times New Roman" w:hAnsi="Times New Roman"/>
                    </w:rPr>
                    <w:t xml:space="preserve"> nedir?</w:t>
                  </w:r>
                </w:p>
                <w:p w:rsidR="00970D85" w:rsidRPr="00612D8B" w:rsidRDefault="00970D85" w:rsidP="00612D8B">
                  <w:pPr>
                    <w:rPr>
                      <w:rFonts w:ascii="Times New Roman" w:hAnsi="Times New Roman"/>
                    </w:rPr>
                  </w:pPr>
                  <w:r w:rsidRPr="00612D8B">
                    <w:rPr>
                      <w:rFonts w:ascii="Times New Roman" w:hAnsi="Times New Roman"/>
                    </w:rPr>
                    <w:t>a) Konunun tespiti</w:t>
                  </w:r>
                </w:p>
                <w:p w:rsidR="00970D85" w:rsidRPr="00612D8B" w:rsidRDefault="00970D85" w:rsidP="00612D8B">
                  <w:pPr>
                    <w:rPr>
                      <w:rFonts w:ascii="Times New Roman" w:hAnsi="Times New Roman"/>
                    </w:rPr>
                  </w:pPr>
                  <w:r w:rsidRPr="00612D8B">
                    <w:rPr>
                      <w:rFonts w:ascii="Times New Roman" w:hAnsi="Times New Roman"/>
                    </w:rPr>
                    <w:t>b) Varsayımlar oluşturma</w:t>
                  </w:r>
                </w:p>
                <w:p w:rsidR="00970D85" w:rsidRPr="00612D8B" w:rsidRDefault="00970D85" w:rsidP="00612D8B">
                  <w:pPr>
                    <w:rPr>
                      <w:rFonts w:ascii="Times New Roman" w:hAnsi="Times New Roman"/>
                    </w:rPr>
                  </w:pPr>
                  <w:r w:rsidRPr="00612D8B">
                    <w:rPr>
                      <w:rFonts w:ascii="Times New Roman" w:hAnsi="Times New Roman"/>
                    </w:rPr>
                    <w:t>c) Kaynakların sınıflandırılması</w:t>
                  </w:r>
                </w:p>
                <w:p w:rsidR="00970D85" w:rsidRPr="00612D8B" w:rsidRDefault="00970D85" w:rsidP="00612D8B">
                  <w:pPr>
                    <w:rPr>
                      <w:rFonts w:ascii="Times New Roman" w:hAnsi="Times New Roman"/>
                    </w:rPr>
                  </w:pPr>
                  <w:r w:rsidRPr="00612D8B">
                    <w:rPr>
                      <w:rFonts w:ascii="Times New Roman" w:hAnsi="Times New Roman"/>
                    </w:rPr>
                    <w:t>d) Araştırma raporunun yazımı</w:t>
                  </w:r>
                </w:p>
                <w:p w:rsidR="00970D85" w:rsidRPr="00612D8B" w:rsidRDefault="00970D85" w:rsidP="00612D8B">
                  <w:pPr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2 Resim" o:spid="_x0000_s1032" type="#_x0000_t75" alt="araştırma bas.gif" style="position:absolute;margin-left:0;margin-top:0;width:253.5pt;height:255.75pt;z-index:251653632;visibility:visible;mso-position-horizontal:left;mso-position-vertical:top">
            <v:imagedata r:id="rId7" o:title=""/>
            <w10:wrap type="square"/>
          </v:shape>
        </w:pict>
      </w:r>
      <w:r>
        <w:br w:type="textWrapping" w:clear="all"/>
      </w:r>
    </w:p>
    <w:p w:rsidR="00970D85" w:rsidRDefault="00970D85" w:rsidP="00612D8B"/>
    <w:p w:rsidR="00970D85" w:rsidRDefault="00970D85" w:rsidP="00612D8B"/>
    <w:p w:rsidR="00970D85" w:rsidRPr="00A63779" w:rsidRDefault="00970D85" w:rsidP="00612D8B">
      <w:pPr>
        <w:rPr>
          <w:b/>
        </w:rPr>
      </w:pPr>
      <w:r>
        <w:rPr>
          <w:noProof/>
          <w:lang w:eastAsia="tr-TR"/>
        </w:rPr>
        <w:pict>
          <v:shape id="_x0000_s1033" type="#_x0000_t202" style="position:absolute;margin-left:279pt;margin-top:20.25pt;width:126pt;height:115.5pt;z-index:251657728">
            <v:textbox>
              <w:txbxContent>
                <w:p w:rsidR="00970D85" w:rsidRDefault="00970D85">
                  <w:r w:rsidRPr="00AC6988">
                    <w:rPr>
                      <w:noProof/>
                      <w:lang w:eastAsia="tr-TR"/>
                    </w:rPr>
                    <w:pict>
                      <v:shape id="7 Resim" o:spid="_x0000_i1027" type="#_x0000_t75" alt="02.jpg" style="width:110.25pt;height:108pt;visibility:visible">
                        <v:imagedata r:id="rId8" o:title=""/>
                      </v:shape>
                    </w:pict>
                  </w:r>
                </w:p>
              </w:txbxContent>
            </v:textbox>
          </v:shape>
        </w:pict>
      </w:r>
      <w:r w:rsidRPr="00A63779">
        <w:rPr>
          <w:b/>
        </w:rPr>
        <w:t>4- Aşağıdakilerden hangisi Sosyal Bilgiler dersi çalışma alanı içerisindedir?</w:t>
      </w:r>
    </w:p>
    <w:p w:rsidR="00970D85" w:rsidRDefault="00970D85" w:rsidP="00CA393D">
      <w:pPr>
        <w:tabs>
          <w:tab w:val="left" w:pos="2655"/>
          <w:tab w:val="center" w:pos="5233"/>
          <w:tab w:val="left" w:pos="8415"/>
        </w:tabs>
      </w:pPr>
      <w:r>
        <w:rPr>
          <w:noProof/>
          <w:lang w:eastAsia="tr-TR"/>
        </w:rPr>
        <w:pict>
          <v:shape id="_x0000_s1034" type="#_x0000_t202" style="position:absolute;margin-left:433.5pt;margin-top:.5pt;width:95.85pt;height:104.9pt;z-index:251658752">
            <v:textbox>
              <w:txbxContent>
                <w:p w:rsidR="00970D85" w:rsidRDefault="00970D85">
                  <w:r w:rsidRPr="00AC6988">
                    <w:rPr>
                      <w:noProof/>
                      <w:lang w:eastAsia="tr-TR"/>
                    </w:rPr>
                    <w:pict>
                      <v:shape id="8 Resim" o:spid="_x0000_i1029" type="#_x0000_t75" alt="koşu-idmanı.jpg" style="width:81pt;height:96.75pt;visibility:visible">
                        <v:imagedata r:id="rId9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11.25pt;margin-top:.5pt;width:110.25pt;height:109.8pt;z-index:251655680">
            <v:textbox>
              <w:txbxContent>
                <w:p w:rsidR="00970D85" w:rsidRDefault="00970D85">
                  <w:r w:rsidRPr="00AC6988">
                    <w:rPr>
                      <w:noProof/>
                      <w:lang w:eastAsia="tr-TR"/>
                    </w:rPr>
                    <w:pict>
                      <v:shape id="4 Resim" o:spid="_x0000_i1031" type="#_x0000_t75" alt="matematik123_Matematik.gif" style="width:99pt;height:101.25pt;visibility:visible">
                        <v:imagedata r:id="rId10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147.7pt;margin-top:.5pt;width:104.3pt;height:109.8pt;z-index:251656704">
            <v:textbox>
              <w:txbxContent>
                <w:p w:rsidR="00970D85" w:rsidRDefault="00970D85">
                  <w:r w:rsidRPr="00AC6988">
                    <w:rPr>
                      <w:noProof/>
                      <w:lang w:eastAsia="tr-TR"/>
                    </w:rPr>
                    <w:pict>
                      <v:shape id="5 Resim" o:spid="_x0000_i1033" type="#_x0000_t75" alt="deney1.jpg" style="width:86.25pt;height:93.75pt;visibility:visible">
                        <v:imagedata r:id="rId11" o:title=""/>
                      </v:shape>
                    </w:pict>
                  </w:r>
                </w:p>
              </w:txbxContent>
            </v:textbox>
          </v:shape>
        </w:pict>
      </w:r>
      <w:r>
        <w:t>a)</w:t>
      </w:r>
      <w:r>
        <w:tab/>
        <w:t>b)</w:t>
      </w:r>
      <w:r>
        <w:tab/>
        <w:t>c)</w:t>
      </w:r>
      <w:r>
        <w:tab/>
        <w:t>d)</w:t>
      </w:r>
    </w:p>
    <w:p w:rsidR="00970D85" w:rsidRPr="00CA393D" w:rsidRDefault="00970D85" w:rsidP="00CA393D"/>
    <w:p w:rsidR="00970D85" w:rsidRPr="00CA393D" w:rsidRDefault="00970D85" w:rsidP="00CA393D"/>
    <w:p w:rsidR="00970D85" w:rsidRDefault="00970D85" w:rsidP="00CA393D"/>
    <w:p w:rsidR="00970D85" w:rsidRDefault="00970D85" w:rsidP="00CA393D"/>
    <w:p w:rsidR="00970D85" w:rsidRDefault="00970D85" w:rsidP="00CA393D">
      <w:r>
        <w:rPr>
          <w:noProof/>
          <w:lang w:eastAsia="tr-TR"/>
        </w:rPr>
        <w:pict>
          <v:shape id="_x0000_s1037" type="#_x0000_t202" style="position:absolute;margin-left:255.75pt;margin-top:.5pt;width:269.25pt;height:131.15pt;z-index:251659776">
            <v:textbox>
              <w:txbxContent>
                <w:p w:rsidR="00970D85" w:rsidRPr="00A63779" w:rsidRDefault="00970D85">
                  <w:pPr>
                    <w:rPr>
                      <w:b/>
                    </w:rPr>
                  </w:pPr>
                  <w:r w:rsidRPr="00A63779">
                    <w:rPr>
                      <w:b/>
                    </w:rPr>
                    <w:t>6- Aşağıdakilerden hangisi sosyal bilgiler dersinin bizlere kazandırdıklarından değildir?</w:t>
                  </w:r>
                </w:p>
                <w:p w:rsidR="00970D85" w:rsidRDefault="00970D85" w:rsidP="001301EA">
                  <w:pPr>
                    <w:pStyle w:val="ListParagraph"/>
                    <w:numPr>
                      <w:ilvl w:val="0"/>
                      <w:numId w:val="6"/>
                    </w:numPr>
                  </w:pPr>
                  <w:r>
                    <w:t>İyi bir vatandaş olmamızı sağlar</w:t>
                  </w:r>
                </w:p>
                <w:p w:rsidR="00970D85" w:rsidRDefault="00970D85" w:rsidP="001301EA">
                  <w:pPr>
                    <w:pStyle w:val="ListParagraph"/>
                    <w:numPr>
                      <w:ilvl w:val="0"/>
                      <w:numId w:val="6"/>
                    </w:numPr>
                  </w:pPr>
                  <w:r>
                    <w:t>Ülkemizi ve Dünya’yı tanımamızı sağlar.</w:t>
                  </w:r>
                </w:p>
                <w:p w:rsidR="00970D85" w:rsidRDefault="00970D85" w:rsidP="001301EA">
                  <w:pPr>
                    <w:pStyle w:val="ListParagraph"/>
                    <w:numPr>
                      <w:ilvl w:val="0"/>
                      <w:numId w:val="6"/>
                    </w:numPr>
                  </w:pPr>
                  <w:r>
                    <w:t>İyi bir sporcu olmamızı sağlar.</w:t>
                  </w:r>
                </w:p>
                <w:p w:rsidR="00970D85" w:rsidRDefault="00970D85" w:rsidP="001301EA">
                  <w:pPr>
                    <w:pStyle w:val="ListParagraph"/>
                    <w:numPr>
                      <w:ilvl w:val="0"/>
                      <w:numId w:val="6"/>
                    </w:numPr>
                  </w:pPr>
                  <w:r>
                    <w:t>Türk kültürünü ve tarihini tanımamızı sağlar.</w:t>
                  </w:r>
                </w:p>
              </w:txbxContent>
            </v:textbox>
          </v:shape>
        </w:pict>
      </w:r>
      <w:r>
        <w:t xml:space="preserve"> </w:t>
      </w:r>
      <w:r w:rsidRPr="00AC6988">
        <w:rPr>
          <w:noProof/>
          <w:lang w:eastAsia="tr-TR"/>
        </w:rPr>
        <w:pict>
          <v:shape id="_x0000_i1034" type="#_x0000_t75" alt="02.jpg" style="width:240.75pt;height:155.25pt;visibility:visible">
            <v:imagedata r:id="rId8" o:title=""/>
          </v:shape>
        </w:pict>
      </w:r>
    </w:p>
    <w:p w:rsidR="00970D85" w:rsidRDefault="00970D85" w:rsidP="00CA393D">
      <w:r>
        <w:rPr>
          <w:noProof/>
          <w:lang w:eastAsia="tr-TR"/>
        </w:rPr>
        <w:pict>
          <v:shape id="_x0000_s1038" type="#_x0000_t202" style="position:absolute;margin-left:338.25pt;margin-top:8.4pt;width:207.65pt;height:152.8pt;z-index:251661824">
            <v:textbox style="mso-fit-shape-to-text:t">
              <w:txbxContent>
                <w:p w:rsidR="00970D85" w:rsidRPr="00A63779" w:rsidRDefault="00970D85">
                  <w:pPr>
                    <w:rPr>
                      <w:b/>
                    </w:rPr>
                  </w:pPr>
                  <w:r w:rsidRPr="00A63779">
                    <w:rPr>
                      <w:b/>
                    </w:rPr>
                    <w:t>Yandaki diyagrama en uygun başlık aşağıdakilerden hangisidir?</w:t>
                  </w:r>
                </w:p>
                <w:p w:rsidR="00970D85" w:rsidRDefault="00970D85" w:rsidP="004C5A8C">
                  <w:pPr>
                    <w:pStyle w:val="ListParagraph"/>
                    <w:numPr>
                      <w:ilvl w:val="0"/>
                      <w:numId w:val="7"/>
                    </w:numPr>
                  </w:pPr>
                  <w:r>
                    <w:t>Atatürk’ün Sanata Verdiği Önem</w:t>
                  </w:r>
                </w:p>
                <w:p w:rsidR="00970D85" w:rsidRDefault="00970D85" w:rsidP="004C5A8C">
                  <w:pPr>
                    <w:pStyle w:val="ListParagraph"/>
                    <w:numPr>
                      <w:ilvl w:val="0"/>
                      <w:numId w:val="7"/>
                    </w:numPr>
                  </w:pPr>
                  <w:r>
                    <w:t>Atatürk ve Spor</w:t>
                  </w:r>
                </w:p>
                <w:p w:rsidR="00970D85" w:rsidRDefault="00970D85" w:rsidP="004C5A8C">
                  <w:pPr>
                    <w:pStyle w:val="ListParagraph"/>
                    <w:numPr>
                      <w:ilvl w:val="0"/>
                      <w:numId w:val="7"/>
                    </w:numPr>
                  </w:pPr>
                  <w:r>
                    <w:t>Atatürk ve Sosyal Bilimler</w:t>
                  </w:r>
                </w:p>
                <w:p w:rsidR="00970D85" w:rsidRDefault="00970D85" w:rsidP="004C5A8C">
                  <w:pPr>
                    <w:pStyle w:val="ListParagraph"/>
                    <w:numPr>
                      <w:ilvl w:val="0"/>
                      <w:numId w:val="7"/>
                    </w:numPr>
                  </w:pPr>
                  <w:r>
                    <w:t>Atatürk’ün hayatı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3pt;margin-top:7.95pt;width:326.5pt;height:135.65pt;z-index:251660800">
            <v:textbox>
              <w:txbxContent>
                <w:p w:rsidR="00970D85" w:rsidRDefault="00970D85">
                  <w:r w:rsidRPr="00AC6988">
                    <w:rPr>
                      <w:noProof/>
                      <w:lang w:eastAsia="tr-TR"/>
                    </w:rPr>
                    <w:pict>
                      <v:shape id="11 Resim" o:spid="_x0000_i1036" type="#_x0000_t75" alt="atatürk ve sosyal bilimler.bmp" style="width:320.25pt;height:121.5pt;visibility:visible">
                        <v:imagedata r:id="rId12" o:title=""/>
                      </v:shape>
                    </w:pict>
                  </w:r>
                </w:p>
              </w:txbxContent>
            </v:textbox>
          </v:shape>
        </w:pict>
      </w:r>
    </w:p>
    <w:p w:rsidR="00970D85" w:rsidRDefault="00970D85" w:rsidP="00CA393D"/>
    <w:p w:rsidR="00970D85" w:rsidRDefault="00970D85" w:rsidP="00CA393D"/>
    <w:p w:rsidR="00970D85" w:rsidRDefault="00970D85" w:rsidP="00CA393D"/>
    <w:p w:rsidR="00970D85" w:rsidRDefault="00970D85" w:rsidP="00CA393D"/>
    <w:p w:rsidR="00970D85" w:rsidRDefault="00970D85" w:rsidP="004C5A8C"/>
    <w:p w:rsidR="00970D85" w:rsidRDefault="00970D85" w:rsidP="004C5A8C">
      <w:r>
        <w:rPr>
          <w:noProof/>
          <w:lang w:eastAsia="tr-TR"/>
        </w:rPr>
        <w:pict>
          <v:shape id="_x0000_s1040" type="#_x0000_t202" style="position:absolute;margin-left:209.25pt;margin-top:20.9pt;width:207.65pt;height:152.8pt;z-index:251662848">
            <v:textbox style="mso-fit-shape-to-text:t">
              <w:txbxContent>
                <w:p w:rsidR="00970D85" w:rsidRDefault="00970D85" w:rsidP="00A97B48">
                  <w:r>
                    <w:t xml:space="preserve">8- </w:t>
                  </w:r>
                  <w:r w:rsidRPr="00667826">
                    <w:rPr>
                      <w:rStyle w:val="apple-style-span"/>
                      <w:b/>
                      <w:color w:val="000000"/>
                    </w:rPr>
                    <w:t>Aşağıdakilerden hangisi ülkemizde tüketici hakları ihlallerind</w:t>
                  </w:r>
                  <w:r>
                    <w:rPr>
                      <w:rStyle w:val="apple-style-span"/>
                      <w:b/>
                      <w:color w:val="000000"/>
                    </w:rPr>
                    <w:t>e başvurulacak kurumlardan biridir?</w:t>
                  </w:r>
                  <w:r w:rsidRPr="00667826">
                    <w:rPr>
                      <w:color w:val="000000"/>
                    </w:rPr>
                    <w:br/>
                  </w:r>
                  <w:r w:rsidRPr="00667826">
                    <w:rPr>
                      <w:rStyle w:val="apple-style-span"/>
                      <w:b/>
                      <w:color w:val="000000"/>
                    </w:rPr>
                    <w:t>a)</w:t>
                  </w:r>
                  <w:r w:rsidRPr="00667826">
                    <w:rPr>
                      <w:rStyle w:val="apple-style-span"/>
                      <w:color w:val="000000"/>
                    </w:rPr>
                    <w:t xml:space="preserve"> </w:t>
                  </w:r>
                  <w:r>
                    <w:rPr>
                      <w:rStyle w:val="apple-style-span"/>
                      <w:color w:val="000000"/>
                    </w:rPr>
                    <w:t>TRT</w:t>
                  </w:r>
                  <w:r w:rsidRPr="00667826">
                    <w:rPr>
                      <w:color w:val="000000"/>
                    </w:rPr>
                    <w:br/>
                  </w:r>
                  <w:r w:rsidRPr="00667826">
                    <w:rPr>
                      <w:rStyle w:val="apple-style-span"/>
                      <w:b/>
                      <w:color w:val="000000"/>
                    </w:rPr>
                    <w:t>b)</w:t>
                  </w:r>
                  <w:r w:rsidRPr="00667826">
                    <w:rPr>
                      <w:rStyle w:val="apple-style-span"/>
                      <w:color w:val="000000"/>
                    </w:rPr>
                    <w:t xml:space="preserve"> </w:t>
                  </w:r>
                  <w:r>
                    <w:rPr>
                      <w:rStyle w:val="apple-style-span"/>
                      <w:color w:val="000000"/>
                    </w:rPr>
                    <w:t>Türkiye İstatistik Kurumu</w:t>
                  </w:r>
                  <w:r w:rsidRPr="00667826">
                    <w:rPr>
                      <w:color w:val="000000"/>
                    </w:rPr>
                    <w:br/>
                  </w:r>
                  <w:r w:rsidRPr="00667826">
                    <w:rPr>
                      <w:rStyle w:val="apple-style-span"/>
                      <w:b/>
                      <w:color w:val="000000"/>
                    </w:rPr>
                    <w:t>c)</w:t>
                  </w:r>
                  <w:r w:rsidRPr="00667826">
                    <w:rPr>
                      <w:rStyle w:val="apple-style-span"/>
                      <w:color w:val="000000"/>
                    </w:rPr>
                    <w:t xml:space="preserve"> </w:t>
                  </w:r>
                  <w:r>
                    <w:rPr>
                      <w:rStyle w:val="apple-style-span"/>
                      <w:color w:val="000000"/>
                    </w:rPr>
                    <w:t xml:space="preserve">Gazeteler </w:t>
                  </w:r>
                  <w:r w:rsidRPr="00667826">
                    <w:rPr>
                      <w:color w:val="000000"/>
                    </w:rPr>
                    <w:br/>
                  </w:r>
                  <w:r w:rsidRPr="00667826">
                    <w:rPr>
                      <w:rStyle w:val="apple-style-span"/>
                      <w:b/>
                      <w:color w:val="000000"/>
                    </w:rPr>
                    <w:t>d)</w:t>
                  </w:r>
                  <w:r w:rsidRPr="00667826">
                    <w:rPr>
                      <w:rStyle w:val="apple-style-span"/>
                      <w:color w:val="000000"/>
                    </w:rPr>
                    <w:t xml:space="preserve"> Tüketici Hakları Derneği</w:t>
                  </w:r>
                  <w:r w:rsidRPr="00667826">
                    <w:t xml:space="preserve"> </w:t>
                  </w:r>
                </w:p>
                <w:p w:rsidR="00970D85" w:rsidRDefault="00970D85"/>
              </w:txbxContent>
            </v:textbox>
          </v:shape>
        </w:pict>
      </w:r>
    </w:p>
    <w:p w:rsidR="00970D85" w:rsidRDefault="00970D85" w:rsidP="004C5A8C">
      <w:r w:rsidRPr="00AC6988">
        <w:rPr>
          <w:noProof/>
          <w:lang w:eastAsia="tr-TR"/>
        </w:rPr>
        <w:pict>
          <v:shape id="Resim 8" o:spid="_x0000_i1037" type="#_x0000_t75" alt="http://img80.imageshack.us/img80/7931/tketicihaklarforumdasne.jpg" style="width:187.5pt;height:138.75pt;visibility:visible">
            <v:imagedata r:id="rId13" o:title=""/>
          </v:shape>
        </w:pict>
      </w:r>
    </w:p>
    <w:p w:rsidR="00970D85" w:rsidRDefault="00970D85" w:rsidP="004C5A8C"/>
    <w:p w:rsidR="00970D85" w:rsidRDefault="00970D85" w:rsidP="004C5A8C"/>
    <w:p w:rsidR="00970D85" w:rsidRDefault="00970D85" w:rsidP="004C5A8C">
      <w:hyperlink r:id="rId14" w:history="1">
        <w:r w:rsidRPr="008D3C47">
          <w:rPr>
            <w:rStyle w:val="Hyperlink"/>
          </w:rPr>
          <w:t>www.sorubak.com</w:t>
        </w:r>
      </w:hyperlink>
    </w:p>
    <w:p w:rsidR="00970D85" w:rsidRDefault="00970D85" w:rsidP="004C5A8C"/>
    <w:p w:rsidR="00970D85" w:rsidRDefault="00970D85" w:rsidP="004C5A8C"/>
    <w:p w:rsidR="00970D85" w:rsidRDefault="00970D85" w:rsidP="004C5A8C">
      <w:r>
        <w:rPr>
          <w:noProof/>
          <w:lang w:eastAsia="tr-TR"/>
        </w:rPr>
        <w:pict>
          <v:shape id="Resim 25" o:spid="_x0000_s1041" type="#_x0000_t75" alt="olcek" style="position:absolute;margin-left:27pt;margin-top:-3pt;width:387.55pt;height:103.5pt;z-index:251663872;visibility:visible">
            <v:imagedata r:id="rId15" o:title=""/>
            <w10:wrap type="square" side="right"/>
          </v:shape>
        </w:pict>
      </w:r>
    </w:p>
    <w:p w:rsidR="00970D85" w:rsidRDefault="00970D85" w:rsidP="004C5A8C"/>
    <w:p w:rsidR="00970D85" w:rsidRDefault="00970D85" w:rsidP="004C5A8C"/>
    <w:p w:rsidR="00970D85" w:rsidRDefault="00970D85" w:rsidP="004C5A8C"/>
    <w:p w:rsidR="00970D85" w:rsidRPr="00A97B48" w:rsidRDefault="00970D85" w:rsidP="00A97B48">
      <w:pPr>
        <w:tabs>
          <w:tab w:val="left" w:pos="1575"/>
        </w:tabs>
        <w:rPr>
          <w:b/>
        </w:rPr>
      </w:pPr>
      <w:r>
        <w:t xml:space="preserve">                 </w:t>
      </w:r>
      <w:r w:rsidRPr="00A97B48">
        <w:rPr>
          <w:b/>
        </w:rPr>
        <w:t>Marmara Bölgesi Haritası</w:t>
      </w:r>
      <w:r w:rsidRPr="00A97B48">
        <w:rPr>
          <w:b/>
        </w:rPr>
        <w:tab/>
      </w:r>
      <w:r w:rsidRPr="00A97B48">
        <w:rPr>
          <w:b/>
        </w:rPr>
        <w:tab/>
      </w:r>
      <w:r w:rsidRPr="00A97B48">
        <w:rPr>
          <w:b/>
        </w:rPr>
        <w:tab/>
        <w:t xml:space="preserve">           Türkiye Haritası</w:t>
      </w:r>
    </w:p>
    <w:p w:rsidR="00970D85" w:rsidRPr="0041103D" w:rsidRDefault="00970D85" w:rsidP="00A97B48">
      <w:pPr>
        <w:ind w:left="708" w:firstLine="708"/>
        <w:rPr>
          <w:b/>
        </w:rPr>
      </w:pPr>
      <w:r>
        <w:rPr>
          <w:b/>
        </w:rPr>
        <w:t xml:space="preserve">9-  </w:t>
      </w:r>
      <w:r w:rsidRPr="0041103D">
        <w:rPr>
          <w:b/>
        </w:rPr>
        <w:t xml:space="preserve">Yukarıdaki haritalar ile ilgili verilenlerden hangisi </w:t>
      </w:r>
      <w:r w:rsidRPr="0041103D">
        <w:rPr>
          <w:b/>
          <w:u w:val="single"/>
        </w:rPr>
        <w:t>yanlıştır?</w:t>
      </w:r>
    </w:p>
    <w:p w:rsidR="00970D85" w:rsidRPr="0041103D" w:rsidRDefault="00970D85" w:rsidP="00A97B48">
      <w:pPr>
        <w:numPr>
          <w:ilvl w:val="0"/>
          <w:numId w:val="8"/>
        </w:numPr>
        <w:spacing w:after="0" w:line="240" w:lineRule="auto"/>
      </w:pPr>
      <w:r>
        <w:t>A Haritasının ölçeği</w:t>
      </w:r>
      <w:r w:rsidRPr="0041103D">
        <w:t xml:space="preserve"> </w:t>
      </w:r>
      <w:r>
        <w:t>büyüktür.</w:t>
      </w:r>
    </w:p>
    <w:p w:rsidR="00970D85" w:rsidRDefault="00970D85" w:rsidP="00A97B48">
      <w:pPr>
        <w:numPr>
          <w:ilvl w:val="0"/>
          <w:numId w:val="8"/>
        </w:numPr>
        <w:spacing w:after="0" w:line="240" w:lineRule="auto"/>
      </w:pPr>
      <w:r>
        <w:t>B Haritasının kağıt üzerinde kapladığı alan geniştir.</w:t>
      </w:r>
    </w:p>
    <w:p w:rsidR="00970D85" w:rsidRPr="0041103D" w:rsidRDefault="00970D85" w:rsidP="00A97B48">
      <w:pPr>
        <w:numPr>
          <w:ilvl w:val="0"/>
          <w:numId w:val="8"/>
        </w:numPr>
        <w:spacing w:after="0" w:line="240" w:lineRule="auto"/>
      </w:pPr>
      <w:r w:rsidRPr="0041103D">
        <w:t>A Haritasının ölçeği ile daha geniş alanlar çizilir.</w:t>
      </w:r>
    </w:p>
    <w:p w:rsidR="00970D85" w:rsidRPr="0041103D" w:rsidRDefault="00970D85" w:rsidP="00A97B48">
      <w:pPr>
        <w:numPr>
          <w:ilvl w:val="0"/>
          <w:numId w:val="8"/>
        </w:numPr>
        <w:spacing w:after="0" w:line="240" w:lineRule="auto"/>
      </w:pPr>
      <w:r w:rsidRPr="0041103D">
        <w:t>B Haritası küçük ölçeklidir.</w:t>
      </w:r>
    </w:p>
    <w:p w:rsidR="00970D85" w:rsidRDefault="00970D85" w:rsidP="00A97B48">
      <w:pPr>
        <w:tabs>
          <w:tab w:val="left" w:pos="1575"/>
        </w:tabs>
      </w:pPr>
    </w:p>
    <w:p w:rsidR="00970D85" w:rsidRPr="00A97B48" w:rsidRDefault="00970D85" w:rsidP="00A97B48">
      <w:pPr>
        <w:tabs>
          <w:tab w:val="left" w:pos="1575"/>
        </w:tabs>
      </w:pPr>
      <w:r>
        <w:rPr>
          <w:noProof/>
          <w:lang w:eastAsia="tr-TR"/>
        </w:rPr>
        <w:pict>
          <v:shape id="_x0000_s1042" type="#_x0000_t202" style="position:absolute;margin-left:273.75pt;margin-top:1pt;width:207.65pt;height:152.8pt;z-index:251664896">
            <v:textbox style="mso-fit-shape-to-text:t">
              <w:txbxContent>
                <w:p w:rsidR="00970D85" w:rsidRPr="00A63779" w:rsidRDefault="00970D85">
                  <w:pPr>
                    <w:rPr>
                      <w:b/>
                    </w:rPr>
                  </w:pPr>
                  <w:r>
                    <w:rPr>
                      <w:b/>
                    </w:rPr>
                    <w:t>10- B</w:t>
                  </w:r>
                  <w:r w:rsidRPr="00A63779">
                    <w:rPr>
                      <w:b/>
                    </w:rPr>
                    <w:t>ir çizimin haritası sayılabilmesi için aşağıdakilerden hangisi gerekli değildir?</w:t>
                  </w:r>
                </w:p>
                <w:p w:rsidR="00970D85" w:rsidRDefault="00970D85" w:rsidP="00A97B48">
                  <w:pPr>
                    <w:pStyle w:val="ListParagraph"/>
                    <w:numPr>
                      <w:ilvl w:val="0"/>
                      <w:numId w:val="9"/>
                    </w:numPr>
                  </w:pPr>
                  <w:r>
                    <w:t>Ölçek</w:t>
                  </w:r>
                </w:p>
                <w:p w:rsidR="00970D85" w:rsidRDefault="00970D85" w:rsidP="00A97B48">
                  <w:pPr>
                    <w:pStyle w:val="ListParagraph"/>
                    <w:numPr>
                      <w:ilvl w:val="0"/>
                      <w:numId w:val="9"/>
                    </w:numPr>
                  </w:pPr>
                  <w:r>
                    <w:t>Kuşbakışı görünüm</w:t>
                  </w:r>
                </w:p>
                <w:p w:rsidR="00970D85" w:rsidRDefault="00970D85" w:rsidP="00A97B48">
                  <w:pPr>
                    <w:pStyle w:val="ListParagraph"/>
                    <w:numPr>
                      <w:ilvl w:val="0"/>
                      <w:numId w:val="9"/>
                    </w:numPr>
                  </w:pPr>
                  <w:r>
                    <w:t>Düzleme aktarım</w:t>
                  </w:r>
                </w:p>
                <w:p w:rsidR="00970D85" w:rsidRDefault="00970D85" w:rsidP="00A97B48">
                  <w:pPr>
                    <w:pStyle w:val="ListParagraph"/>
                    <w:numPr>
                      <w:ilvl w:val="0"/>
                      <w:numId w:val="9"/>
                    </w:numPr>
                  </w:pPr>
                  <w:r>
                    <w:t>Kabataslak çizim</w:t>
                  </w:r>
                </w:p>
              </w:txbxContent>
            </v:textbox>
          </v:shape>
        </w:pict>
      </w:r>
      <w:r>
        <w:t xml:space="preserve"> </w:t>
      </w:r>
      <w:r w:rsidRPr="00AC6988">
        <w:rPr>
          <w:noProof/>
          <w:lang w:eastAsia="tr-TR"/>
        </w:rPr>
        <w:pict>
          <v:shape id="Resim 11" o:spid="_x0000_i1038" type="#_x0000_t75" alt="http://img505.imageshack.us/img505/1791/382vd9.jpg" style="width:258.75pt;height:178.5pt;visibility:visible">
            <v:imagedata r:id="rId16" o:title="" cropbottom="6496f"/>
          </v:shape>
        </w:pict>
      </w:r>
    </w:p>
    <w:sectPr w:rsidR="00970D85" w:rsidRPr="00A97B48" w:rsidSect="00405A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453FC"/>
    <w:multiLevelType w:val="hybridMultilevel"/>
    <w:tmpl w:val="1FEE4B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885A86"/>
    <w:multiLevelType w:val="hybridMultilevel"/>
    <w:tmpl w:val="27041DCE"/>
    <w:lvl w:ilvl="0" w:tplc="6FCEBDC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A719ED"/>
    <w:multiLevelType w:val="hybridMultilevel"/>
    <w:tmpl w:val="2B663E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08B29E7"/>
    <w:multiLevelType w:val="hybridMultilevel"/>
    <w:tmpl w:val="272289FE"/>
    <w:lvl w:ilvl="0" w:tplc="E86C271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F5B74EA"/>
    <w:multiLevelType w:val="hybridMultilevel"/>
    <w:tmpl w:val="176AA9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0B2C55"/>
    <w:multiLevelType w:val="hybridMultilevel"/>
    <w:tmpl w:val="82EE5B3C"/>
    <w:lvl w:ilvl="0" w:tplc="0B44A446">
      <w:start w:val="1"/>
      <w:numFmt w:val="upperLetter"/>
      <w:lvlText w:val="%1)"/>
      <w:lvlJc w:val="left"/>
      <w:pPr>
        <w:tabs>
          <w:tab w:val="num" w:pos="2136"/>
        </w:tabs>
        <w:ind w:left="213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  <w:rPr>
        <w:rFonts w:cs="Times New Roman"/>
      </w:rPr>
    </w:lvl>
  </w:abstractNum>
  <w:abstractNum w:abstractNumId="6">
    <w:nsid w:val="5260614C"/>
    <w:multiLevelType w:val="hybridMultilevel"/>
    <w:tmpl w:val="DBA84D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2BA56A8"/>
    <w:multiLevelType w:val="hybridMultilevel"/>
    <w:tmpl w:val="A30EE472"/>
    <w:lvl w:ilvl="0" w:tplc="24BA745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FA6087C"/>
    <w:multiLevelType w:val="hybridMultilevel"/>
    <w:tmpl w:val="82126A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0"/>
  </w:num>
  <w:num w:numId="5">
    <w:abstractNumId w:val="2"/>
  </w:num>
  <w:num w:numId="6">
    <w:abstractNumId w:val="8"/>
  </w:num>
  <w:num w:numId="7">
    <w:abstractNumId w:val="4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5AD6"/>
    <w:rsid w:val="00083999"/>
    <w:rsid w:val="000C7EF4"/>
    <w:rsid w:val="001301EA"/>
    <w:rsid w:val="001655FA"/>
    <w:rsid w:val="001B6CBD"/>
    <w:rsid w:val="00405AD6"/>
    <w:rsid w:val="0041103D"/>
    <w:rsid w:val="004C5A8C"/>
    <w:rsid w:val="005600EF"/>
    <w:rsid w:val="00612D8B"/>
    <w:rsid w:val="00667826"/>
    <w:rsid w:val="007F7FF7"/>
    <w:rsid w:val="008D3C47"/>
    <w:rsid w:val="00970D85"/>
    <w:rsid w:val="009D5CD0"/>
    <w:rsid w:val="00A63779"/>
    <w:rsid w:val="00A676D0"/>
    <w:rsid w:val="00A97B48"/>
    <w:rsid w:val="00AC6988"/>
    <w:rsid w:val="00AE6A57"/>
    <w:rsid w:val="00CA393D"/>
    <w:rsid w:val="00CD2DD4"/>
    <w:rsid w:val="00D11AB3"/>
    <w:rsid w:val="00F26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AB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05AD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05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05AD6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uiPriority w:val="99"/>
    <w:rsid w:val="00A97B48"/>
    <w:rPr>
      <w:rFonts w:cs="Times New Roman"/>
    </w:rPr>
  </w:style>
  <w:style w:type="character" w:styleId="Hyperlink">
    <w:name w:val="Hyperlink"/>
    <w:basedOn w:val="DefaultParagraphFont"/>
    <w:uiPriority w:val="99"/>
    <w:rsid w:val="00AE6A5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86</TotalTime>
  <Pages>3</Pages>
  <Words>91</Words>
  <Characters>521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BILGISAYAR</dc:creator>
  <cp:keywords>www.sorubak.com</cp:keywords>
  <dc:description/>
  <cp:lastModifiedBy>edanur</cp:lastModifiedBy>
  <cp:revision>3</cp:revision>
  <dcterms:created xsi:type="dcterms:W3CDTF">2012-11-11T07:28:00Z</dcterms:created>
  <dcterms:modified xsi:type="dcterms:W3CDTF">2014-11-19T21:50:00Z</dcterms:modified>
</cp:coreProperties>
</file>