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020" w:rsidRPr="009A2000" w:rsidRDefault="003D2020" w:rsidP="009A2000">
      <w:pPr>
        <w:spacing w:after="0"/>
        <w:rPr>
          <w:b/>
        </w:rPr>
      </w:pPr>
      <w:r w:rsidRPr="009A2000">
        <w:rPr>
          <w:b/>
        </w:rPr>
        <w:t>1 Bir haritada aşağıdakilerden hangisi bulunmaz?</w:t>
      </w:r>
    </w:p>
    <w:p w:rsidR="003D2020" w:rsidRDefault="003D2020" w:rsidP="009A2000">
      <w:pPr>
        <w:spacing w:after="0"/>
      </w:pPr>
      <w:r>
        <w:t>A) Ölçek</w:t>
      </w:r>
      <w:r>
        <w:tab/>
      </w:r>
      <w:r>
        <w:tab/>
        <w:t>B) Düzleme aktarım</w:t>
      </w:r>
      <w:r>
        <w:tab/>
      </w:r>
      <w:r>
        <w:tab/>
        <w:t>C)Kabataslak çizim</w:t>
      </w:r>
      <w:r>
        <w:tab/>
        <w:t xml:space="preserve">    D) Kuşbakışı</w:t>
      </w:r>
    </w:p>
    <w:p w:rsidR="003D2020" w:rsidRPr="009A2000" w:rsidRDefault="003D2020" w:rsidP="009A2000">
      <w:pPr>
        <w:spacing w:after="0"/>
        <w:rPr>
          <w:b/>
        </w:rPr>
      </w:pPr>
      <w:r w:rsidRPr="009A2000">
        <w:rPr>
          <w:b/>
        </w:rPr>
        <w:t xml:space="preserve">2 ilk Türk ismiyle kurulan devlet aşağıdakilerden hangisidir? </w:t>
      </w:r>
    </w:p>
    <w:p w:rsidR="003D2020" w:rsidRDefault="003D2020" w:rsidP="009A2000">
      <w:pPr>
        <w:spacing w:after="0"/>
      </w:pPr>
      <w:r>
        <w:t>A) Kök Türkler</w:t>
      </w:r>
      <w:r>
        <w:tab/>
      </w:r>
      <w:r>
        <w:tab/>
        <w:t>B) Uygurlar</w:t>
      </w:r>
      <w:r>
        <w:tab/>
      </w:r>
      <w:r>
        <w:tab/>
        <w:t xml:space="preserve">              C) Hunlar</w:t>
      </w:r>
      <w:r>
        <w:tab/>
      </w:r>
      <w:r>
        <w:tab/>
        <w:t xml:space="preserve">    D) Osmanlı</w:t>
      </w:r>
    </w:p>
    <w:p w:rsidR="003D2020" w:rsidRPr="009A2000" w:rsidRDefault="003D2020" w:rsidP="009A2000">
      <w:pPr>
        <w:spacing w:after="0"/>
        <w:rPr>
          <w:b/>
        </w:rPr>
      </w:pPr>
      <w:r w:rsidRPr="009A2000">
        <w:rPr>
          <w:b/>
        </w:rPr>
        <w:t>3 Ormanlar ülkemizin önemli  zenginlik kaynaklarındandır.Ülkemizin  orman bakımından en zengin bölgesi hangisidir?</w:t>
      </w:r>
    </w:p>
    <w:p w:rsidR="003D2020" w:rsidRDefault="003D2020" w:rsidP="009A2000">
      <w:pPr>
        <w:spacing w:after="0"/>
      </w:pPr>
      <w:r>
        <w:t>A)Marmara                      B)Doğu Anadolu                           C)Akdeniz                             D)Karadeniz</w:t>
      </w:r>
    </w:p>
    <w:p w:rsidR="003D2020" w:rsidRDefault="003D2020" w:rsidP="009A2000">
      <w:pPr>
        <w:spacing w:after="0"/>
        <w:rPr>
          <w:b/>
        </w:rPr>
      </w:pPr>
      <w:r w:rsidRPr="009A2000">
        <w:rPr>
          <w:b/>
        </w:rPr>
        <w:t>4 Aşağıdakilerden hangisinden Bor çıkarılmaz ?</w:t>
      </w:r>
    </w:p>
    <w:p w:rsidR="003D2020" w:rsidRPr="00F92C76" w:rsidRDefault="003D2020" w:rsidP="009A2000">
      <w:pPr>
        <w:spacing w:after="0"/>
      </w:pPr>
      <w:r w:rsidRPr="00F92C76">
        <w:t xml:space="preserve">A)Kütahya                        B)Edirne                                       </w:t>
      </w:r>
      <w:r>
        <w:t xml:space="preserve"> </w:t>
      </w:r>
      <w:r w:rsidRPr="00F92C76">
        <w:t xml:space="preserve"> C)Eskişehir                        </w:t>
      </w:r>
      <w:r>
        <w:t xml:space="preserve"> </w:t>
      </w:r>
      <w:r w:rsidRPr="00F92C76">
        <w:t xml:space="preserve">   D)Balıkesir </w:t>
      </w:r>
    </w:p>
    <w:p w:rsidR="003D2020" w:rsidRDefault="003D2020" w:rsidP="0071729B">
      <w:pPr>
        <w:spacing w:after="0"/>
      </w:pPr>
      <w:r w:rsidRPr="0071729B">
        <w:rPr>
          <w:b/>
        </w:rPr>
        <w:t>5 Anadolu Selçukluları ve beyliklerinde sultanın ya da beyin ölümünden sonra yerlerine aileden birinin geçmesi, aşağıdakilerden hangisinin göstergesidir</w:t>
      </w:r>
      <w:r>
        <w:t>?</w:t>
      </w:r>
    </w:p>
    <w:p w:rsidR="003D2020" w:rsidRDefault="003D2020" w:rsidP="0071729B">
      <w:pPr>
        <w:spacing w:after="0"/>
      </w:pPr>
      <w:r>
        <w:t>A) Halkın yönetime katıldığının</w:t>
      </w:r>
    </w:p>
    <w:p w:rsidR="003D2020" w:rsidRDefault="003D2020" w:rsidP="0071729B">
      <w:pPr>
        <w:spacing w:after="0"/>
      </w:pPr>
      <w:r>
        <w:t>B)Ülkenin hükümdar ailesinin ortak malı sayıldığının</w:t>
      </w:r>
    </w:p>
    <w:p w:rsidR="003D2020" w:rsidRDefault="003D2020" w:rsidP="0071729B">
      <w:pPr>
        <w:spacing w:after="0"/>
      </w:pPr>
      <w:r>
        <w:t>C) Orta Asya Türk devlet geleneğinin terkedildiğinin</w:t>
      </w:r>
    </w:p>
    <w:p w:rsidR="003D2020" w:rsidRDefault="003D2020" w:rsidP="0071729B">
      <w:pPr>
        <w:spacing w:after="0"/>
      </w:pPr>
      <w:r>
        <w:t>D)Taht kavgalarının sona erdiğinin</w:t>
      </w:r>
    </w:p>
    <w:p w:rsidR="003D2020" w:rsidRPr="0071729B" w:rsidRDefault="003D2020" w:rsidP="0071729B">
      <w:pPr>
        <w:spacing w:after="0"/>
        <w:rPr>
          <w:b/>
        </w:rPr>
      </w:pPr>
      <w:r w:rsidRPr="0071729B">
        <w:rPr>
          <w:b/>
        </w:rPr>
        <w:t>6 Türk ordu teşkilatının temeli olan "onluk sistem", hangi hükümdar tarafından kurulmuştur?</w:t>
      </w:r>
    </w:p>
    <w:p w:rsidR="003D2020" w:rsidRDefault="003D2020" w:rsidP="0071729B">
      <w:pPr>
        <w:spacing w:after="0"/>
      </w:pPr>
      <w:r>
        <w:t>A) Metehan                     B) Teoman                                     C) Atilla                                 D)Bilge Kağan</w:t>
      </w:r>
    </w:p>
    <w:p w:rsidR="003D2020" w:rsidRPr="0071729B" w:rsidRDefault="003D2020" w:rsidP="0071729B">
      <w:pPr>
        <w:spacing w:after="0"/>
        <w:rPr>
          <w:b/>
        </w:rPr>
      </w:pPr>
      <w:r w:rsidRPr="0071729B">
        <w:rPr>
          <w:b/>
        </w:rPr>
        <w:t>7 Çinliler Hun idarecilerini birbirlerine düşürerek Asya Hun devletinin yıkılmasına neden oldular</w:t>
      </w:r>
    </w:p>
    <w:p w:rsidR="003D2020" w:rsidRPr="0071729B" w:rsidRDefault="003D2020" w:rsidP="0071729B">
      <w:pPr>
        <w:spacing w:after="0"/>
        <w:rPr>
          <w:b/>
        </w:rPr>
      </w:pPr>
      <w:r w:rsidRPr="0071729B">
        <w:rPr>
          <w:b/>
        </w:rPr>
        <w:t>Bu bilgiye dayanarak Hun devletini yıkılmasında aşağıdakilerden hangisi etkili olmuştur?</w:t>
      </w:r>
    </w:p>
    <w:p w:rsidR="003D2020" w:rsidRDefault="003D2020" w:rsidP="0071729B">
      <w:pPr>
        <w:spacing w:after="0"/>
      </w:pPr>
      <w:r>
        <w:t xml:space="preserve">A)Sınırların genişlemesi                                                          B)Ülke ekonomisinin bozulması   </w:t>
      </w:r>
    </w:p>
    <w:p w:rsidR="003D2020" w:rsidRDefault="003D2020" w:rsidP="0071729B">
      <w:pPr>
        <w:spacing w:after="0"/>
      </w:pPr>
      <w:r>
        <w:t>C)Ülke yönetiminde bilgili kağanların bulunmaması         D)Milli birlik ve beraberliğin bozulması</w:t>
      </w:r>
    </w:p>
    <w:p w:rsidR="003D2020" w:rsidRPr="00484828" w:rsidRDefault="003D2020" w:rsidP="00484828">
      <w:pPr>
        <w:spacing w:after="0"/>
        <w:rPr>
          <w:b/>
        </w:rPr>
      </w:pPr>
      <w:r w:rsidRPr="00484828">
        <w:rPr>
          <w:b/>
        </w:rPr>
        <w:t>8  Çin Seddi’ni aşarak Çin’e girdim ama bu ülkeyi topraklarıma katmadan ülkeme geri döndüm. Çünkü bunun sonuncunda</w:t>
      </w:r>
      <w:r>
        <w:rPr>
          <w:b/>
        </w:rPr>
        <w:t xml:space="preserve">….. </w:t>
      </w:r>
      <w:r w:rsidRPr="00484828">
        <w:rPr>
          <w:b/>
        </w:rPr>
        <w:t>Mete Han’ın böyle yapmaktaki amacı aşağıdakilerden hangisidir?</w:t>
      </w:r>
    </w:p>
    <w:p w:rsidR="003D2020" w:rsidRPr="00484828" w:rsidRDefault="003D2020" w:rsidP="00484828">
      <w:pPr>
        <w:spacing w:after="0"/>
      </w:pPr>
      <w:r w:rsidRPr="00484828">
        <w:t>A)Kalabalık Çin halkı içinde, Türk halkının erimesinden çekinmesi.</w:t>
      </w:r>
    </w:p>
    <w:p w:rsidR="003D2020" w:rsidRPr="00484828" w:rsidRDefault="003D2020" w:rsidP="00484828">
      <w:pPr>
        <w:spacing w:after="0"/>
      </w:pPr>
      <w:r w:rsidRPr="00484828">
        <w:t>B)Çin İmparatorundan çekinmesi</w:t>
      </w:r>
    </w:p>
    <w:p w:rsidR="003D2020" w:rsidRPr="00484828" w:rsidRDefault="003D2020" w:rsidP="00484828">
      <w:pPr>
        <w:spacing w:after="0"/>
      </w:pPr>
      <w:r w:rsidRPr="00484828">
        <w:t>C)Çinlilerle yapılan antlaşma gereği</w:t>
      </w:r>
    </w:p>
    <w:p w:rsidR="003D2020" w:rsidRDefault="003D2020" w:rsidP="00484828">
      <w:pPr>
        <w:spacing w:after="0"/>
      </w:pPr>
      <w:r w:rsidRPr="00484828">
        <w:t>D)Çin iklimin Türk halkına uygun bulmaması</w:t>
      </w:r>
    </w:p>
    <w:p w:rsidR="003D2020" w:rsidRPr="00484828" w:rsidRDefault="003D2020" w:rsidP="00484828">
      <w:pPr>
        <w:spacing w:after="0"/>
        <w:rPr>
          <w:b/>
        </w:rPr>
      </w:pPr>
      <w:r w:rsidRPr="00484828">
        <w:rPr>
          <w:b/>
        </w:rPr>
        <w:t>9  Kök Türkler, Gök Tanrı dinini benimsedikleri halde, başka dinlere inanan topluluklara karşı son derece iyi davranmışlardır.</w:t>
      </w:r>
    </w:p>
    <w:p w:rsidR="003D2020" w:rsidRPr="00484828" w:rsidRDefault="003D2020" w:rsidP="00484828">
      <w:pPr>
        <w:spacing w:after="0"/>
        <w:rPr>
          <w:b/>
        </w:rPr>
      </w:pPr>
      <w:r w:rsidRPr="00484828">
        <w:rPr>
          <w:b/>
        </w:rPr>
        <w:t>Bu durum Kök Türklerin aşağıdaki özelliklerinden hangisinin bir sonucudur?</w:t>
      </w:r>
    </w:p>
    <w:p w:rsidR="003D2020" w:rsidRDefault="003D2020" w:rsidP="00484828">
      <w:pPr>
        <w:spacing w:after="0"/>
      </w:pPr>
      <w:r>
        <w:t>A)   Ekonomiye önem vermesinin                                          B)   Göçebe şekilde yaşamasının</w:t>
      </w:r>
    </w:p>
    <w:p w:rsidR="003D2020" w:rsidRDefault="003D2020" w:rsidP="00484828">
      <w:pPr>
        <w:spacing w:after="0"/>
      </w:pPr>
      <w:r>
        <w:t>C)   Çin’le mücadele halinde olmasının                                 D)   Hoşgörülü bir topluluk olmasının</w:t>
      </w:r>
    </w:p>
    <w:p w:rsidR="003D2020" w:rsidRPr="00FD5C4D" w:rsidRDefault="003D2020" w:rsidP="00484828">
      <w:pPr>
        <w:spacing w:after="0"/>
        <w:rPr>
          <w:b/>
        </w:rPr>
      </w:pPr>
      <w:r w:rsidRPr="00FD5C4D">
        <w:rPr>
          <w:b/>
        </w:rPr>
        <w:t>10  Orta Asya da Türkler çadırlarda yaşamış,ev yapmamışlardır bu durumun sebebi nedir?</w:t>
      </w:r>
    </w:p>
    <w:p w:rsidR="003D2020" w:rsidRDefault="003D2020" w:rsidP="00484828">
      <w:pPr>
        <w:spacing w:after="0"/>
      </w:pPr>
      <w:r>
        <w:t xml:space="preserve">A)Hayvancılık yapmaları                                                          B)Tarımla uğraşmaları </w:t>
      </w:r>
    </w:p>
    <w:p w:rsidR="003D2020" w:rsidRDefault="003D2020" w:rsidP="00484828">
      <w:pPr>
        <w:spacing w:after="0"/>
      </w:pPr>
      <w:r>
        <w:t xml:space="preserve">C)Konargöçer olmaları                                                              D)Savaşçı olmaları </w:t>
      </w:r>
    </w:p>
    <w:p w:rsidR="003D2020" w:rsidRDefault="003D2020" w:rsidP="00484828">
      <w:pPr>
        <w:spacing w:after="0"/>
        <w:rPr>
          <w:b/>
        </w:rPr>
      </w:pPr>
      <w:r>
        <w:rPr>
          <w:b/>
        </w:rPr>
        <w:t>11  İlk Çağın kapanıp Orta Çağ</w:t>
      </w:r>
      <w:r w:rsidRPr="00621D1A">
        <w:rPr>
          <w:b/>
        </w:rPr>
        <w:t>ın başlamasına neden olan olay aşağıdakilerden hangisi kabul edilir?</w:t>
      </w:r>
    </w:p>
    <w:p w:rsidR="003D2020" w:rsidRDefault="003D2020" w:rsidP="00484828">
      <w:pPr>
        <w:spacing w:after="0"/>
      </w:pPr>
      <w:r w:rsidRPr="00621D1A">
        <w:t xml:space="preserve">A)Yazının bulunması   </w:t>
      </w:r>
      <w:r>
        <w:t xml:space="preserve">                   </w:t>
      </w:r>
      <w:r w:rsidRPr="00621D1A">
        <w:t>B)Kavimler</w:t>
      </w:r>
      <w:r>
        <w:rPr>
          <w:b/>
        </w:rPr>
        <w:t xml:space="preserve"> </w:t>
      </w:r>
      <w:r w:rsidRPr="00621D1A">
        <w:t xml:space="preserve">Göçü </w:t>
      </w:r>
      <w:r>
        <w:rPr>
          <w:b/>
        </w:rPr>
        <w:t xml:space="preserve">             </w:t>
      </w:r>
      <w:r w:rsidRPr="00621D1A">
        <w:t xml:space="preserve">C)İstanbul un Fethi  </w:t>
      </w:r>
      <w:r>
        <w:t xml:space="preserve">          </w:t>
      </w:r>
      <w:r w:rsidRPr="00621D1A">
        <w:t>D)Fransız İhtilali</w:t>
      </w:r>
    </w:p>
    <w:p w:rsidR="003D2020" w:rsidRDefault="003D2020" w:rsidP="00484828">
      <w:pPr>
        <w:spacing w:after="0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100.9pt;margin-top:-.35pt;width:382.5pt;height:82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">
            <v:textbox>
              <w:txbxContent>
                <w:p w:rsidR="003D2020" w:rsidRPr="00F85473" w:rsidRDefault="003D2020" w:rsidP="00F85473">
                  <w:pPr>
                    <w:spacing w:after="0"/>
                    <w:rPr>
                      <w:b/>
                    </w:rPr>
                  </w:pPr>
                  <w:r>
                    <w:rPr>
                      <w:b/>
                    </w:rPr>
                    <w:t>12  Yan</w:t>
                  </w:r>
                  <w:r w:rsidRPr="00F85473">
                    <w:rPr>
                      <w:b/>
                    </w:rPr>
                    <w:t>daki taralı alanın matematik konumu hangisi olamaz?</w:t>
                  </w:r>
                </w:p>
                <w:p w:rsidR="003D2020" w:rsidRPr="00F85473" w:rsidRDefault="003D2020" w:rsidP="00F85473">
                  <w:pPr>
                    <w:spacing w:after="0"/>
                  </w:pPr>
                  <w:r>
                    <w:t>a) 10</w:t>
                  </w:r>
                  <w:r w:rsidRPr="00F85473">
                    <w:t xml:space="preserve"> batı meridyeni</w:t>
                  </w:r>
                </w:p>
                <w:p w:rsidR="003D2020" w:rsidRPr="00F85473" w:rsidRDefault="003D2020" w:rsidP="00F85473">
                  <w:pPr>
                    <w:spacing w:after="0"/>
                  </w:pPr>
                  <w:r>
                    <w:t>b) 20</w:t>
                  </w:r>
                  <w:r w:rsidRPr="00F85473">
                    <w:t xml:space="preserve"> doğu meridyeni</w:t>
                  </w:r>
                </w:p>
                <w:p w:rsidR="003D2020" w:rsidRPr="00F85473" w:rsidRDefault="003D2020" w:rsidP="00F85473">
                  <w:pPr>
                    <w:spacing w:after="0"/>
                  </w:pPr>
                  <w:r w:rsidRPr="00F85473">
                    <w:t>c</w:t>
                  </w:r>
                  <w:r>
                    <w:t>) 30</w:t>
                  </w:r>
                  <w:r w:rsidRPr="00F85473">
                    <w:t xml:space="preserve"> kuzey paraleli</w:t>
                  </w:r>
                </w:p>
                <w:p w:rsidR="003D2020" w:rsidRPr="00F85473" w:rsidRDefault="003D2020" w:rsidP="00F85473">
                  <w:pPr>
                    <w:spacing w:after="0"/>
                  </w:pPr>
                  <w:r>
                    <w:t>d) 30</w:t>
                  </w:r>
                  <w:r w:rsidRPr="00F85473">
                    <w:t xml:space="preserve"> güney paraleli</w:t>
                  </w:r>
                </w:p>
              </w:txbxContent>
            </v:textbox>
          </v:shape>
        </w:pict>
      </w:r>
      <w:r w:rsidRPr="00D43147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2" o:spid="_x0000_i1025" type="#_x0000_t75" alt="http://www.bilgicik.com/wp-content/ornek88.png" style="width:96.75pt;height:75pt;visibility:visible">
            <v:imagedata r:id="rId6" o:title=""/>
          </v:shape>
        </w:pict>
      </w:r>
    </w:p>
    <w:p w:rsidR="003D2020" w:rsidRDefault="003D2020" w:rsidP="00484828">
      <w:pPr>
        <w:spacing w:after="0"/>
      </w:pPr>
    </w:p>
    <w:p w:rsidR="003D2020" w:rsidRDefault="003D2020" w:rsidP="0048113F">
      <w:pPr>
        <w:spacing w:after="0"/>
      </w:pPr>
    </w:p>
    <w:p w:rsidR="003D2020" w:rsidRPr="0048113F" w:rsidRDefault="003D2020" w:rsidP="0048113F">
      <w:pPr>
        <w:spacing w:after="0"/>
        <w:rPr>
          <w:b/>
        </w:rPr>
      </w:pPr>
      <w:r>
        <w:rPr>
          <w:b/>
        </w:rPr>
        <w:t xml:space="preserve">13 </w:t>
      </w:r>
      <w:r w:rsidRPr="0048113F">
        <w:rPr>
          <w:b/>
        </w:rPr>
        <w:t>Aynı enlemlerde bulunan Doğu Anadolu Bölgesi’ nin, Ege ve İç Anadolu bölgelerinden daha soğuk olmasının sebebi……………………………tir.</w:t>
      </w:r>
    </w:p>
    <w:p w:rsidR="003D2020" w:rsidRPr="0048113F" w:rsidRDefault="003D2020" w:rsidP="0048113F">
      <w:pPr>
        <w:spacing w:after="0"/>
        <w:rPr>
          <w:b/>
        </w:rPr>
      </w:pPr>
      <w:r w:rsidRPr="0048113F">
        <w:rPr>
          <w:b/>
        </w:rPr>
        <w:t xml:space="preserve">Yukarıdaki boşluğa aşağıdakilerden hangisi gelmelidir? </w:t>
      </w:r>
    </w:p>
    <w:p w:rsidR="003D2020" w:rsidRDefault="003D2020" w:rsidP="0048113F">
      <w:pPr>
        <w:spacing w:after="0"/>
      </w:pPr>
      <w:r>
        <w:t xml:space="preserve">A)Boylam                                                                                         B)Yükseklik       </w:t>
      </w:r>
    </w:p>
    <w:p w:rsidR="003D2020" w:rsidRDefault="003D2020" w:rsidP="0048113F">
      <w:pPr>
        <w:spacing w:after="0"/>
      </w:pPr>
      <w:r>
        <w:t xml:space="preserve"> C)Ekvatora uzaklıklarının farklılığı                                              D)Dağların uzanış şekli</w:t>
      </w:r>
    </w:p>
    <w:p w:rsidR="003D2020" w:rsidRPr="00872ED5" w:rsidRDefault="003D2020" w:rsidP="00872ED5">
      <w:pPr>
        <w:spacing w:after="0"/>
        <w:rPr>
          <w:b/>
        </w:rPr>
      </w:pPr>
      <w:r w:rsidRPr="00872ED5">
        <w:rPr>
          <w:b/>
        </w:rPr>
        <w:t>14  Aşağıdakilerden hangisi Türklerin İslamiyet’i kabul etmesinde en çok etkili olmuştur?</w:t>
      </w:r>
    </w:p>
    <w:p w:rsidR="003D2020" w:rsidRDefault="003D2020" w:rsidP="00872ED5">
      <w:pPr>
        <w:spacing w:after="0"/>
      </w:pPr>
      <w:r>
        <w:t xml:space="preserve">A)Türklerin hiçbir dönemde putlara tapmamış olmaları               </w:t>
      </w:r>
    </w:p>
    <w:p w:rsidR="003D2020" w:rsidRDefault="003D2020" w:rsidP="00872ED5">
      <w:pPr>
        <w:spacing w:after="0"/>
      </w:pPr>
      <w:r>
        <w:t xml:space="preserve"> B)Türklerin savaşçı bir millet olması</w:t>
      </w:r>
    </w:p>
    <w:p w:rsidR="003D2020" w:rsidRDefault="003D2020" w:rsidP="00872ED5">
      <w:pPr>
        <w:spacing w:after="0"/>
      </w:pPr>
      <w:r>
        <w:t>C)Türklerdeki Gök Tanrı inancının İslam Dinindeki  Tek  Tanrı inancına benziyor olması</w:t>
      </w:r>
    </w:p>
    <w:p w:rsidR="003D2020" w:rsidRDefault="003D2020" w:rsidP="00872ED5">
      <w:pPr>
        <w:spacing w:after="0"/>
      </w:pPr>
      <w:r>
        <w:t>D) Emevilerin Arap milliyetçiliği yapmaları</w:t>
      </w:r>
    </w:p>
    <w:p w:rsidR="003D2020" w:rsidRPr="00AA0764" w:rsidRDefault="003D2020" w:rsidP="00AA0764">
      <w:pPr>
        <w:spacing w:after="0"/>
        <w:rPr>
          <w:b/>
          <w:sz w:val="20"/>
          <w:szCs w:val="20"/>
        </w:rPr>
      </w:pPr>
      <w:r w:rsidRPr="00AA0764">
        <w:rPr>
          <w:b/>
          <w:sz w:val="20"/>
          <w:szCs w:val="20"/>
        </w:rPr>
        <w:t xml:space="preserve">15 - </w:t>
      </w:r>
      <w:r w:rsidRPr="003578D7">
        <w:rPr>
          <w:b/>
        </w:rPr>
        <w:t>‘’ Ben Frigli bir çiftçiyim. Topraklarımı sabanla işliyorum. Sabanımı dikkatli kullanmalıyım. Çünkü benim ülkemin kanunlarında ekili araziye zarar verene ve sabanı kırana çok ağır cezalar verilir’’</w:t>
      </w:r>
    </w:p>
    <w:p w:rsidR="003D2020" w:rsidRDefault="003D2020" w:rsidP="00AA0764">
      <w:pPr>
        <w:spacing w:after="0"/>
        <w:rPr>
          <w:b/>
        </w:rPr>
      </w:pPr>
      <w:bookmarkStart w:id="0" w:name="_GoBack"/>
      <w:r w:rsidRPr="00AA0764">
        <w:rPr>
          <w:b/>
          <w:sz w:val="20"/>
          <w:szCs w:val="20"/>
        </w:rPr>
        <w:t xml:space="preserve">        </w:t>
      </w:r>
      <w:r w:rsidRPr="00AA0764">
        <w:rPr>
          <w:b/>
        </w:rPr>
        <w:t>Frigli çiftçinin konuşmasında aşağıdakilerden hangileri arası</w:t>
      </w:r>
      <w:r>
        <w:rPr>
          <w:b/>
        </w:rPr>
        <w:t>ndaki etkileşim vurgulanmıştır?</w:t>
      </w:r>
    </w:p>
    <w:bookmarkEnd w:id="0"/>
    <w:p w:rsidR="003D2020" w:rsidRDefault="003D2020" w:rsidP="00AA0764">
      <w:pPr>
        <w:spacing w:after="0"/>
      </w:pPr>
      <w:r>
        <w:t>A) Sanat - Edebiyat</w:t>
      </w:r>
      <w:r>
        <w:tab/>
        <w:t xml:space="preserve">      B) Tarım – Mimari              C) Tarım - Hukuk      </w:t>
      </w:r>
      <w:r>
        <w:tab/>
        <w:t xml:space="preserve">  D) Edebiyat – Hukuk</w:t>
      </w:r>
    </w:p>
    <w:p w:rsidR="003D2020" w:rsidRPr="00AA0764" w:rsidRDefault="003D2020" w:rsidP="00AA0764">
      <w:pPr>
        <w:spacing w:after="0"/>
        <w:rPr>
          <w:b/>
        </w:rPr>
      </w:pPr>
      <w:r w:rsidRPr="00957802">
        <w:rPr>
          <w:b/>
        </w:rPr>
        <w:t xml:space="preserve">16 </w:t>
      </w:r>
      <w:r>
        <w:t xml:space="preserve">  </w:t>
      </w:r>
      <w:r w:rsidRPr="00AA0764">
        <w:rPr>
          <w:b/>
        </w:rPr>
        <w:t>’’Tarih yazmak,tarih yapmak kadar mühimdir,yazan yapana sadık kalmazsa değişmeyen hakikat insanlığı şaşırtacak bir mahiyet alır.’’</w:t>
      </w:r>
    </w:p>
    <w:p w:rsidR="003D2020" w:rsidRPr="00AA0764" w:rsidRDefault="003D2020" w:rsidP="00AA0764">
      <w:pPr>
        <w:spacing w:after="0"/>
        <w:rPr>
          <w:b/>
        </w:rPr>
      </w:pPr>
      <w:r w:rsidRPr="00AA0764">
        <w:rPr>
          <w:b/>
        </w:rPr>
        <w:t>Atatürk’ün bu sözü doğrultusunda 1931 yılında kurulan,kurum aşağıdakilerden hangisidir ?</w:t>
      </w:r>
    </w:p>
    <w:p w:rsidR="003D2020" w:rsidRDefault="003D2020" w:rsidP="00AA0764">
      <w:pPr>
        <w:spacing w:after="0"/>
      </w:pPr>
      <w:r>
        <w:t>A)Türk Dil Kurumu               B)Türk Tarih Kurumu           C)Tarih Vakfı                          D)Kuvayı Milliye</w:t>
      </w:r>
    </w:p>
    <w:p w:rsidR="003D2020" w:rsidRDefault="003D2020" w:rsidP="00957802">
      <w:pPr>
        <w:spacing w:after="0"/>
      </w:pPr>
      <w:r w:rsidRPr="00957802">
        <w:rPr>
          <w:b/>
        </w:rPr>
        <w:t>17   Türkiye’nin toprakları aşağıdaki hangi  iki kıta üzerinde yer alır?</w:t>
      </w:r>
      <w:r>
        <w:t xml:space="preserve"> </w:t>
      </w:r>
    </w:p>
    <w:p w:rsidR="003D2020" w:rsidRPr="00AA0764" w:rsidRDefault="003D2020" w:rsidP="00957802">
      <w:pPr>
        <w:spacing w:after="0"/>
      </w:pPr>
      <w:r>
        <w:t>A) Asya – Avrupa                  C) Asya – Afrika                    B) Amerika – Asya                 D) Avrupa – Afrika</w:t>
      </w:r>
    </w:p>
    <w:p w:rsidR="003D2020" w:rsidRPr="00511222" w:rsidRDefault="003D2020" w:rsidP="00511222">
      <w:pPr>
        <w:spacing w:after="0"/>
        <w:rPr>
          <w:b/>
        </w:rPr>
      </w:pPr>
      <w:r w:rsidRPr="00511222">
        <w:rPr>
          <w:b/>
        </w:rPr>
        <w:t xml:space="preserve">18   Aşağıdaki paralel dairelerinden hangisinin uzunluğu diğerlerinden daha  fazladır? </w:t>
      </w:r>
    </w:p>
    <w:p w:rsidR="003D2020" w:rsidRDefault="003D2020" w:rsidP="00511222">
      <w:pPr>
        <w:spacing w:after="0"/>
      </w:pPr>
      <w:r>
        <w:t>A) 60° Güney Paraleli           B) 30° Kuzey paraleli          C) 20° Güney paraleli             D) 1° Kuzey paraleli</w:t>
      </w:r>
    </w:p>
    <w:p w:rsidR="003D2020" w:rsidRPr="00AE7661" w:rsidRDefault="003D2020" w:rsidP="00AE7661">
      <w:pPr>
        <w:spacing w:after="0"/>
        <w:rPr>
          <w:b/>
        </w:rPr>
      </w:pPr>
      <w:r w:rsidRPr="00AE7661">
        <w:rPr>
          <w:b/>
        </w:rPr>
        <w:t xml:space="preserve">19  Aşağıdakilerden hangisi bir olgudur? </w:t>
      </w:r>
    </w:p>
    <w:p w:rsidR="003D2020" w:rsidRDefault="003D2020" w:rsidP="00AE7661">
      <w:pPr>
        <w:spacing w:after="0"/>
      </w:pPr>
      <w:r>
        <w:t xml:space="preserve">A)Ankara Türkiye’nin Başkentidir.                                   B)İstanbul Türkiye’nin en güzel şehridir. </w:t>
      </w:r>
    </w:p>
    <w:p w:rsidR="003D2020" w:rsidRDefault="003D2020" w:rsidP="00AE7661">
      <w:pPr>
        <w:spacing w:after="0"/>
      </w:pPr>
      <w:r>
        <w:t>C)Hayatta en güzel yıllar askerlik yıllarıdır.                    D)Çok gezen çok okuyandan daha iyi bilir.</w:t>
      </w:r>
    </w:p>
    <w:p w:rsidR="003D2020" w:rsidRPr="00AE7661" w:rsidRDefault="003D2020" w:rsidP="00AE7661">
      <w:pPr>
        <w:spacing w:after="0"/>
        <w:rPr>
          <w:b/>
        </w:rPr>
      </w:pPr>
      <w:r w:rsidRPr="00AE7661">
        <w:rPr>
          <w:b/>
        </w:rPr>
        <w:t>20  I- İstanbul’un fethi ve sonuçları</w:t>
      </w:r>
    </w:p>
    <w:p w:rsidR="003D2020" w:rsidRPr="00AE7661" w:rsidRDefault="003D2020" w:rsidP="00AE7661">
      <w:pPr>
        <w:spacing w:after="0"/>
        <w:rPr>
          <w:b/>
        </w:rPr>
      </w:pPr>
      <w:r w:rsidRPr="00AE7661">
        <w:rPr>
          <w:b/>
        </w:rPr>
        <w:t>II- Paralel ve meridyenlerin özellikleri</w:t>
      </w:r>
    </w:p>
    <w:p w:rsidR="003D2020" w:rsidRPr="00AE7661" w:rsidRDefault="003D2020" w:rsidP="00AE7661">
      <w:pPr>
        <w:spacing w:after="0"/>
        <w:rPr>
          <w:b/>
        </w:rPr>
      </w:pPr>
      <w:r w:rsidRPr="00AE7661">
        <w:rPr>
          <w:b/>
        </w:rPr>
        <w:t>III- Sindirim sistemi ve özellikleri</w:t>
      </w:r>
    </w:p>
    <w:p w:rsidR="003D2020" w:rsidRPr="00AE7661" w:rsidRDefault="003D2020" w:rsidP="00AE7661">
      <w:pPr>
        <w:spacing w:after="0"/>
        <w:rPr>
          <w:b/>
        </w:rPr>
      </w:pPr>
      <w:r w:rsidRPr="00AE7661">
        <w:rPr>
          <w:b/>
        </w:rPr>
        <w:t xml:space="preserve">Yukarıdakilerden hangisi Sosyal bilgiler dersini daha çok ilgilendirir? </w:t>
      </w:r>
    </w:p>
    <w:p w:rsidR="003D2020" w:rsidRDefault="003D2020" w:rsidP="00AE7661">
      <w:pPr>
        <w:spacing w:after="0"/>
      </w:pPr>
      <w:r>
        <w:t>A) Yalnız I                                  B)Yalnız II                             C)I ve III                                D) I ve II</w:t>
      </w:r>
    </w:p>
    <w:p w:rsidR="003D2020" w:rsidRDefault="003D2020" w:rsidP="00484828">
      <w:pPr>
        <w:spacing w:after="0"/>
      </w:pPr>
    </w:p>
    <w:p w:rsidR="003D2020" w:rsidRPr="00FE6234" w:rsidRDefault="003D2020" w:rsidP="00484828">
      <w:pPr>
        <w:spacing w:after="0"/>
        <w:rPr>
          <w:b/>
        </w:rPr>
      </w:pPr>
      <w:r w:rsidRPr="00693122">
        <w:rPr>
          <w:b/>
        </w:rPr>
        <w:t>21</w:t>
      </w:r>
      <w:r>
        <w:t xml:space="preserve"> </w:t>
      </w:r>
      <w:r w:rsidRPr="00FE6234">
        <w:rPr>
          <w:b/>
        </w:rPr>
        <w:t>Cümlelere uygun kelimenin harflerini yazınız</w:t>
      </w:r>
    </w:p>
    <w:p w:rsidR="003D2020" w:rsidRPr="00484828" w:rsidRDefault="003D2020" w:rsidP="00484828">
      <w:pPr>
        <w:spacing w:after="0"/>
      </w:pPr>
      <w:r>
        <w:t xml:space="preserve">….. </w:t>
      </w:r>
      <w:r w:rsidRPr="00484828">
        <w:t>Eski Türklerde hakanın eşine</w:t>
      </w:r>
      <w:r>
        <w:t xml:space="preserve"> verilen isim                                                                 a)    Kaşgarlı Mahmut</w:t>
      </w:r>
    </w:p>
    <w:p w:rsidR="003D2020" w:rsidRDefault="003D2020" w:rsidP="0071729B">
      <w:pPr>
        <w:spacing w:after="0"/>
      </w:pPr>
      <w:r>
        <w:t xml:space="preserve">….. </w:t>
      </w:r>
      <w:r w:rsidRPr="00484828">
        <w:t>Tarihte bilinen ilk Türk devleti</w:t>
      </w:r>
      <w:r>
        <w:t xml:space="preserve">                                                                                    b)   Asya Hunları</w:t>
      </w:r>
    </w:p>
    <w:p w:rsidR="003D2020" w:rsidRDefault="003D2020" w:rsidP="0071729B">
      <w:pPr>
        <w:spacing w:after="0"/>
      </w:pPr>
      <w:r>
        <w:t xml:space="preserve">….. </w:t>
      </w:r>
      <w:r w:rsidRPr="00484828">
        <w:t>Hazırladığım kanunlarla dünya tarihinde bir ilke imza attım.</w:t>
      </w:r>
      <w:r>
        <w:t xml:space="preserve">                                c)    Hz. Ebubekir</w:t>
      </w:r>
    </w:p>
    <w:p w:rsidR="003D2020" w:rsidRDefault="003D2020" w:rsidP="0071729B">
      <w:pPr>
        <w:spacing w:after="0"/>
      </w:pPr>
      <w:r>
        <w:t>….. İlk Türk İslam devleti                                                                                                     d)   Hatun</w:t>
      </w:r>
    </w:p>
    <w:p w:rsidR="003D2020" w:rsidRDefault="003D2020" w:rsidP="0071729B">
      <w:pPr>
        <w:spacing w:after="0"/>
      </w:pPr>
      <w:r>
        <w:t>….. İlk Halife                                                                                                                          e)    Hammurabi</w:t>
      </w:r>
    </w:p>
    <w:p w:rsidR="003D2020" w:rsidRDefault="003D2020" w:rsidP="0071729B">
      <w:pPr>
        <w:spacing w:after="0"/>
      </w:pPr>
      <w:r>
        <w:t>….. İslamiyete geçmeye başladığımız savaş                                                                     f)    Karahanlılar</w:t>
      </w:r>
    </w:p>
    <w:p w:rsidR="003D2020" w:rsidRDefault="003D2020" w:rsidP="0071729B">
      <w:pPr>
        <w:spacing w:after="0"/>
      </w:pPr>
      <w:r>
        <w:t xml:space="preserve">….. </w:t>
      </w:r>
      <w:r w:rsidRPr="00FD5C4D">
        <w:t>Divânu Lügati't-Türk</w:t>
      </w:r>
      <w:r>
        <w:t xml:space="preserve">                                                                                                      g)    Balbal</w:t>
      </w:r>
    </w:p>
    <w:p w:rsidR="003D2020" w:rsidRDefault="003D2020" w:rsidP="0071729B">
      <w:pPr>
        <w:spacing w:after="0"/>
      </w:pPr>
      <w:r>
        <w:t xml:space="preserve">….. </w:t>
      </w:r>
      <w:r w:rsidRPr="00484828">
        <w:t xml:space="preserve">Orta Asya Türk devletlerinde </w:t>
      </w:r>
    </w:p>
    <w:p w:rsidR="003D2020" w:rsidRDefault="003D2020" w:rsidP="0071729B">
      <w:pPr>
        <w:spacing w:after="0"/>
      </w:pPr>
      <w:r>
        <w:t xml:space="preserve">       </w:t>
      </w:r>
      <w:r w:rsidRPr="00487973">
        <w:t xml:space="preserve">Ölen kişinin yaşarken öldürdüğü insan sayısı kadar dikilen taş      </w:t>
      </w:r>
      <w:r>
        <w:t xml:space="preserve">                        h)   </w:t>
      </w:r>
      <w:r w:rsidRPr="00487973">
        <w:t xml:space="preserve">Hıdrellez </w:t>
      </w:r>
    </w:p>
    <w:p w:rsidR="003D2020" w:rsidRDefault="003D2020" w:rsidP="0071729B">
      <w:pPr>
        <w:spacing w:after="0"/>
      </w:pPr>
      <w:r>
        <w:t>….. Bilim Eğitim ve Kültür Teşkilatı                                                                                     ı)     UNESCO</w:t>
      </w:r>
    </w:p>
    <w:p w:rsidR="003D2020" w:rsidRDefault="003D2020" w:rsidP="0071729B">
      <w:pPr>
        <w:spacing w:after="0"/>
      </w:pPr>
      <w:r>
        <w:t xml:space="preserve">….. 6 Mayıs tarihinde kutlanır                                                                                              j)    </w:t>
      </w:r>
      <w:r w:rsidRPr="00487973">
        <w:t>Talas</w:t>
      </w:r>
    </w:p>
    <w:p w:rsidR="003D2020" w:rsidRDefault="003D2020" w:rsidP="0071729B">
      <w:pPr>
        <w:spacing w:after="0"/>
      </w:pPr>
    </w:p>
    <w:p w:rsidR="003D2020" w:rsidRPr="00FE6234" w:rsidRDefault="003D2020" w:rsidP="0071729B">
      <w:pPr>
        <w:spacing w:after="0"/>
        <w:rPr>
          <w:b/>
        </w:rPr>
      </w:pPr>
      <w:r w:rsidRPr="00693122">
        <w:rPr>
          <w:b/>
        </w:rPr>
        <w:t xml:space="preserve">22 </w:t>
      </w:r>
      <w:r w:rsidRPr="00FE6234">
        <w:rPr>
          <w:b/>
        </w:rPr>
        <w:t xml:space="preserve">Dogru olan cümlelere D,yanlış olanlara Y harfi yazınız </w:t>
      </w:r>
    </w:p>
    <w:p w:rsidR="003D2020" w:rsidRDefault="003D2020" w:rsidP="0071729B">
      <w:pPr>
        <w:spacing w:after="0"/>
      </w:pPr>
      <w:r>
        <w:t>…..     Son Halife Hz. Ali dir</w:t>
      </w:r>
    </w:p>
    <w:p w:rsidR="003D2020" w:rsidRDefault="003D2020" w:rsidP="0071729B">
      <w:pPr>
        <w:spacing w:after="0"/>
      </w:pPr>
      <w:r>
        <w:t>…..     Kur’an-ı Kerim Hz. Osman zamanında çoğaltılmıştır</w:t>
      </w:r>
    </w:p>
    <w:p w:rsidR="003D2020" w:rsidRDefault="003D2020" w:rsidP="0071729B">
      <w:pPr>
        <w:spacing w:after="0"/>
      </w:pPr>
      <w:r>
        <w:t>…..     Adaleti ile ünlü Halife Hz. Ömer dir</w:t>
      </w:r>
    </w:p>
    <w:p w:rsidR="003D2020" w:rsidRDefault="003D2020" w:rsidP="0071729B">
      <w:pPr>
        <w:spacing w:after="0"/>
      </w:pPr>
      <w:r>
        <w:t>…..     Yılbaşı Türk Kültürüne örnek verilebilir</w:t>
      </w:r>
    </w:p>
    <w:p w:rsidR="003D2020" w:rsidRDefault="003D2020" w:rsidP="0071729B">
      <w:pPr>
        <w:spacing w:after="0"/>
      </w:pPr>
      <w:r>
        <w:t>…..     Keskin sirke küpüne zarar verir atasözü yardımlaşma özelliğimizi anlatır</w:t>
      </w:r>
    </w:p>
    <w:p w:rsidR="003D2020" w:rsidRDefault="003D2020" w:rsidP="0071729B">
      <w:pPr>
        <w:spacing w:after="0"/>
      </w:pPr>
      <w:r>
        <w:t>…..     Kervansaraylar ticari faaliyetleri yavaşlaştırmıştır</w:t>
      </w:r>
    </w:p>
    <w:p w:rsidR="003D2020" w:rsidRDefault="003D2020" w:rsidP="0071729B">
      <w:pPr>
        <w:spacing w:after="0"/>
      </w:pPr>
      <w:r>
        <w:t>…..     Orhun Yazıtları Türk tarihinin ilk ebedi ürünleridir.</w:t>
      </w:r>
    </w:p>
    <w:p w:rsidR="003D2020" w:rsidRDefault="003D2020" w:rsidP="0071729B">
      <w:pPr>
        <w:spacing w:after="0"/>
      </w:pPr>
      <w:r>
        <w:t>…..     Ergenekon destanı  Karahanlılara aittir</w:t>
      </w:r>
    </w:p>
    <w:p w:rsidR="003D2020" w:rsidRDefault="003D2020" w:rsidP="0071729B">
      <w:pPr>
        <w:spacing w:after="0"/>
      </w:pPr>
      <w:r>
        <w:t>…..     Pazırık halısı dünyanın ilk halısıdır ve Hunlara aittir</w:t>
      </w:r>
    </w:p>
    <w:p w:rsidR="003D2020" w:rsidRDefault="003D2020" w:rsidP="0071729B">
      <w:pPr>
        <w:spacing w:after="0"/>
      </w:pPr>
      <w:r>
        <w:t>…..     Eskimoların yaptıkları buzdan evlere İglo denir</w:t>
      </w:r>
    </w:p>
    <w:p w:rsidR="003D2020" w:rsidRDefault="003D2020" w:rsidP="0071729B">
      <w:pPr>
        <w:spacing w:after="0"/>
      </w:pPr>
    </w:p>
    <w:p w:rsidR="003D2020" w:rsidRDefault="003D2020" w:rsidP="0071729B">
      <w:pPr>
        <w:spacing w:after="0"/>
      </w:pPr>
    </w:p>
    <w:p w:rsidR="003D2020" w:rsidRDefault="003D2020" w:rsidP="0071729B">
      <w:pPr>
        <w:spacing w:after="0"/>
      </w:pPr>
    </w:p>
    <w:p w:rsidR="003D2020" w:rsidRPr="000E1801" w:rsidRDefault="003D2020" w:rsidP="003578D7">
      <w:pPr>
        <w:spacing w:after="0"/>
        <w:jc w:val="right"/>
        <w:rPr>
          <w:rFonts w:ascii="Arial" w:hAnsi="Arial" w:cs="Arial"/>
          <w:b/>
          <w:color w:val="5D3E34"/>
          <w:sz w:val="18"/>
          <w:szCs w:val="18"/>
        </w:rPr>
      </w:pPr>
      <w:r w:rsidRPr="000E1801">
        <w:rPr>
          <w:rFonts w:ascii="Arial" w:hAnsi="Arial" w:cs="Arial"/>
          <w:b/>
          <w:color w:val="5D3E34"/>
          <w:sz w:val="18"/>
          <w:szCs w:val="18"/>
          <w:shd w:val="clear" w:color="auto" w:fill="FFFFFF"/>
        </w:rPr>
        <w:t>Türk çocuğu ecdadını tanıdıkça daha büyük işler yapmak için kendinde kuvvet bulacaktır</w:t>
      </w:r>
      <w:r w:rsidRPr="000E1801">
        <w:rPr>
          <w:rFonts w:ascii="Arial" w:hAnsi="Arial" w:cs="Arial"/>
          <w:b/>
          <w:color w:val="5D3E34"/>
          <w:sz w:val="18"/>
          <w:szCs w:val="18"/>
        </w:rPr>
        <w:br/>
      </w:r>
      <w:r w:rsidRPr="000E1801">
        <w:rPr>
          <w:rFonts w:ascii="Bradley Hand ITC" w:hAnsi="Bradley Hand ITC" w:cs="Arial"/>
          <w:b/>
          <w:color w:val="5D3E34"/>
          <w:sz w:val="28"/>
          <w:szCs w:val="28"/>
        </w:rPr>
        <w:t>MUSTAFA KEMAL ATATÜRK</w:t>
      </w:r>
    </w:p>
    <w:p w:rsidR="003D2020" w:rsidRDefault="003D2020" w:rsidP="003578D7">
      <w:pPr>
        <w:spacing w:after="0"/>
        <w:jc w:val="right"/>
        <w:rPr>
          <w:rFonts w:ascii="Arial" w:hAnsi="Arial" w:cs="Arial"/>
          <w:color w:val="5D3E34"/>
          <w:sz w:val="18"/>
          <w:szCs w:val="18"/>
        </w:rPr>
      </w:pPr>
    </w:p>
    <w:p w:rsidR="003D2020" w:rsidRDefault="003D2020" w:rsidP="003578D7">
      <w:pPr>
        <w:spacing w:after="0"/>
        <w:jc w:val="right"/>
        <w:rPr>
          <w:rFonts w:ascii="Arial" w:hAnsi="Arial" w:cs="Arial"/>
          <w:b/>
          <w:color w:val="5D3E34"/>
          <w:sz w:val="18"/>
          <w:szCs w:val="18"/>
        </w:rPr>
      </w:pPr>
      <w:r w:rsidRPr="000E1801">
        <w:rPr>
          <w:rFonts w:ascii="Arial" w:hAnsi="Arial" w:cs="Arial"/>
          <w:b/>
          <w:color w:val="5D3E34"/>
          <w:sz w:val="18"/>
          <w:szCs w:val="18"/>
        </w:rPr>
        <w:t>NOT: TEST SORULARI 4 ER PUAN,EŞLEŞTİRME SORULARI 10 AR PUANDIR</w:t>
      </w:r>
    </w:p>
    <w:p w:rsidR="003D2020" w:rsidRDefault="003D2020" w:rsidP="003578D7">
      <w:pPr>
        <w:spacing w:after="0"/>
        <w:jc w:val="right"/>
        <w:rPr>
          <w:rFonts w:ascii="Arial" w:hAnsi="Arial" w:cs="Arial"/>
          <w:b/>
          <w:color w:val="5D3E34"/>
          <w:sz w:val="18"/>
          <w:szCs w:val="18"/>
        </w:rPr>
      </w:pPr>
      <w:r>
        <w:rPr>
          <w:rFonts w:ascii="Arial" w:hAnsi="Arial" w:cs="Arial"/>
          <w:b/>
          <w:color w:val="5D3E34"/>
          <w:sz w:val="18"/>
          <w:szCs w:val="18"/>
        </w:rPr>
        <w:t xml:space="preserve">BAŞARILAR </w:t>
      </w:r>
    </w:p>
    <w:p w:rsidR="003D2020" w:rsidRDefault="003D2020" w:rsidP="003578D7">
      <w:pPr>
        <w:spacing w:after="0"/>
        <w:jc w:val="right"/>
        <w:rPr>
          <w:b/>
        </w:rPr>
      </w:pPr>
      <w:r>
        <w:rPr>
          <w:rFonts w:ascii="Arial" w:hAnsi="Arial" w:cs="Arial"/>
          <w:b/>
          <w:color w:val="5D3E34"/>
          <w:sz w:val="18"/>
          <w:szCs w:val="18"/>
        </w:rPr>
        <w:t>DERS ÖĞRETMENİ ÜNAL ÇOMAK</w:t>
      </w:r>
      <w:r w:rsidRPr="000E1801">
        <w:rPr>
          <w:rFonts w:ascii="Arial" w:hAnsi="Arial" w:cs="Arial"/>
          <w:b/>
          <w:color w:val="5D3E34"/>
          <w:sz w:val="18"/>
          <w:szCs w:val="18"/>
        </w:rPr>
        <w:br/>
      </w:r>
    </w:p>
    <w:p w:rsidR="003D2020" w:rsidRDefault="003D2020" w:rsidP="0071729B">
      <w:pPr>
        <w:spacing w:after="0"/>
      </w:pPr>
    </w:p>
    <w:p w:rsidR="003D2020" w:rsidRDefault="003D2020" w:rsidP="0071729B">
      <w:pPr>
        <w:spacing w:after="0"/>
      </w:pPr>
    </w:p>
    <w:p w:rsidR="003D2020" w:rsidRDefault="003D2020" w:rsidP="0071729B">
      <w:pPr>
        <w:spacing w:after="0"/>
      </w:pPr>
    </w:p>
    <w:p w:rsidR="003D2020" w:rsidRDefault="003D2020" w:rsidP="0071729B">
      <w:pPr>
        <w:spacing w:after="0"/>
      </w:pPr>
    </w:p>
    <w:p w:rsidR="003D2020" w:rsidRDefault="003D2020" w:rsidP="0071729B">
      <w:pPr>
        <w:spacing w:after="0"/>
      </w:pPr>
    </w:p>
    <w:p w:rsidR="003D2020" w:rsidRDefault="003D2020" w:rsidP="0071729B">
      <w:pPr>
        <w:spacing w:after="0"/>
      </w:pPr>
    </w:p>
    <w:p w:rsidR="003D2020" w:rsidRDefault="003D2020" w:rsidP="0071729B">
      <w:pPr>
        <w:spacing w:after="0"/>
      </w:pPr>
    </w:p>
    <w:p w:rsidR="003D2020" w:rsidRDefault="003D2020" w:rsidP="0071729B">
      <w:pPr>
        <w:spacing w:after="0"/>
      </w:pPr>
    </w:p>
    <w:p w:rsidR="003D2020" w:rsidRDefault="003D2020" w:rsidP="0071729B">
      <w:pPr>
        <w:spacing w:after="0"/>
      </w:pPr>
    </w:p>
    <w:p w:rsidR="003D2020" w:rsidRDefault="003D2020" w:rsidP="0071729B">
      <w:pPr>
        <w:spacing w:after="0"/>
      </w:pPr>
    </w:p>
    <w:p w:rsidR="003D2020" w:rsidRDefault="003D2020" w:rsidP="0071729B">
      <w:pPr>
        <w:spacing w:after="0"/>
      </w:pPr>
    </w:p>
    <w:p w:rsidR="003D2020" w:rsidRDefault="003D2020" w:rsidP="0071729B">
      <w:pPr>
        <w:spacing w:after="0"/>
      </w:pPr>
    </w:p>
    <w:p w:rsidR="003D2020" w:rsidRDefault="003D2020" w:rsidP="0071729B">
      <w:pPr>
        <w:spacing w:after="0"/>
      </w:pPr>
    </w:p>
    <w:p w:rsidR="003D2020" w:rsidRDefault="003D2020" w:rsidP="0071729B">
      <w:pPr>
        <w:spacing w:after="0"/>
      </w:pPr>
    </w:p>
    <w:p w:rsidR="003D2020" w:rsidRDefault="003D2020" w:rsidP="0071729B">
      <w:pPr>
        <w:spacing w:after="0"/>
      </w:pPr>
    </w:p>
    <w:p w:rsidR="003D2020" w:rsidRDefault="003D2020" w:rsidP="0071729B">
      <w:pPr>
        <w:spacing w:after="0"/>
      </w:pPr>
    </w:p>
    <w:p w:rsidR="003D2020" w:rsidRDefault="003D2020" w:rsidP="0071729B">
      <w:pPr>
        <w:spacing w:after="0"/>
      </w:pPr>
    </w:p>
    <w:p w:rsidR="003D2020" w:rsidRDefault="003D2020" w:rsidP="0071729B">
      <w:pPr>
        <w:spacing w:after="0"/>
      </w:pPr>
    </w:p>
    <w:p w:rsidR="003D2020" w:rsidRDefault="003D2020" w:rsidP="0071729B">
      <w:pPr>
        <w:spacing w:after="0"/>
      </w:pPr>
    </w:p>
    <w:p w:rsidR="003D2020" w:rsidRDefault="003D2020" w:rsidP="0071729B">
      <w:pPr>
        <w:spacing w:after="0"/>
      </w:pPr>
    </w:p>
    <w:p w:rsidR="003D2020" w:rsidRDefault="003D2020" w:rsidP="0071729B">
      <w:pPr>
        <w:spacing w:after="0"/>
      </w:pPr>
    </w:p>
    <w:p w:rsidR="003D2020" w:rsidRDefault="003D2020" w:rsidP="0071729B">
      <w:pPr>
        <w:spacing w:after="0"/>
      </w:pPr>
    </w:p>
    <w:p w:rsidR="003D2020" w:rsidRDefault="003D2020" w:rsidP="0071729B">
      <w:pPr>
        <w:spacing w:after="0"/>
      </w:pPr>
    </w:p>
    <w:p w:rsidR="003D2020" w:rsidRDefault="003D2020" w:rsidP="009A2000">
      <w:pPr>
        <w:spacing w:after="0"/>
      </w:pPr>
    </w:p>
    <w:p w:rsidR="003D2020" w:rsidRDefault="003D2020" w:rsidP="009A2000">
      <w:pPr>
        <w:spacing w:after="0"/>
      </w:pPr>
      <w:r>
        <w:t>1c   2a    3d   4b  5b  6a  7d  8a  9d   10c  11b  12d  13b  14c   15c  16b  17a  18d  19a  20d</w:t>
      </w:r>
    </w:p>
    <w:p w:rsidR="003D2020" w:rsidRDefault="003D2020" w:rsidP="009A2000">
      <w:pPr>
        <w:spacing w:after="0"/>
      </w:pPr>
      <w:r>
        <w:t xml:space="preserve">1d 2b  3e  </w:t>
      </w:r>
      <w:smartTag w:uri="urn:schemas-microsoft-com:office:smarttags" w:element="metricconverter">
        <w:smartTagPr>
          <w:attr w:name="ProductID" w:val="4f"/>
        </w:smartTagPr>
        <w:r>
          <w:t>4f</w:t>
        </w:r>
      </w:smartTag>
      <w:r>
        <w:t xml:space="preserve">  5c  6j  7a  8g  9ı  10 h</w:t>
      </w:r>
    </w:p>
    <w:p w:rsidR="003D2020" w:rsidRDefault="003D2020" w:rsidP="009A2000">
      <w:pPr>
        <w:spacing w:after="0"/>
      </w:pPr>
      <w:r>
        <w:t>d-d-d-y-y-y-d-y-d-d</w:t>
      </w:r>
    </w:p>
    <w:sectPr w:rsidR="003D2020" w:rsidSect="00693122"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2020" w:rsidRDefault="003D2020" w:rsidP="00693122">
      <w:pPr>
        <w:spacing w:after="0" w:line="240" w:lineRule="auto"/>
      </w:pPr>
      <w:r>
        <w:separator/>
      </w:r>
    </w:p>
  </w:endnote>
  <w:endnote w:type="continuationSeparator" w:id="0">
    <w:p w:rsidR="003D2020" w:rsidRDefault="003D2020" w:rsidP="006931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radley Hand ITC">
    <w:altName w:val="Viner Hand ITC"/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2020" w:rsidRDefault="003D2020" w:rsidP="00693122">
      <w:pPr>
        <w:spacing w:after="0" w:line="240" w:lineRule="auto"/>
      </w:pPr>
      <w:r>
        <w:separator/>
      </w:r>
    </w:p>
  </w:footnote>
  <w:footnote w:type="continuationSeparator" w:id="0">
    <w:p w:rsidR="003D2020" w:rsidRDefault="003D2020" w:rsidP="006931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020" w:rsidRDefault="003D2020" w:rsidP="00693122">
    <w:pPr>
      <w:pStyle w:val="Header"/>
    </w:pPr>
    <w:r>
      <w:t xml:space="preserve">2014-2015 EĞİTİM ÖĞRETİM YILI HASKÖY İLKOKULU 6. SINIF SOSYAL BİLGİLER DERSİ 1. DÖNEM </w:t>
    </w:r>
  </w:p>
  <w:p w:rsidR="003D2020" w:rsidRDefault="003D2020" w:rsidP="00693122">
    <w:pPr>
      <w:pStyle w:val="Header"/>
    </w:pPr>
    <w:r>
      <w:t>2. SINAVI</w:t>
    </w:r>
    <w:r>
      <w:tab/>
    </w:r>
  </w:p>
  <w:p w:rsidR="003D2020" w:rsidRDefault="003D2020" w:rsidP="00693122">
    <w:pPr>
      <w:pStyle w:val="Header"/>
    </w:pPr>
    <w:r>
      <w:t>ADI                                                                       SOYADI                                                NUMARA</w:t>
    </w:r>
  </w:p>
  <w:p w:rsidR="003D2020" w:rsidRDefault="003D2020" w:rsidP="00693122">
    <w:pPr>
      <w:pStyle w:val="Header"/>
    </w:pPr>
    <w:r>
      <w:t xml:space="preserve">                                                                </w:t>
    </w:r>
  </w:p>
  <w:p w:rsidR="003D2020" w:rsidRDefault="003D2020" w:rsidP="00693122">
    <w:pPr>
      <w:pStyle w:val="Header"/>
    </w:pPr>
    <w:r>
      <w:t xml:space="preserve">                                                                           SORULAR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B3257"/>
    <w:rsid w:val="000E1801"/>
    <w:rsid w:val="000E4542"/>
    <w:rsid w:val="00310945"/>
    <w:rsid w:val="00354DD2"/>
    <w:rsid w:val="003578D7"/>
    <w:rsid w:val="003B73EE"/>
    <w:rsid w:val="003D2020"/>
    <w:rsid w:val="0042652C"/>
    <w:rsid w:val="0048113F"/>
    <w:rsid w:val="00484828"/>
    <w:rsid w:val="00487973"/>
    <w:rsid w:val="004E4E28"/>
    <w:rsid w:val="00511222"/>
    <w:rsid w:val="00621D1A"/>
    <w:rsid w:val="00693122"/>
    <w:rsid w:val="0071729B"/>
    <w:rsid w:val="007B066D"/>
    <w:rsid w:val="00872ED5"/>
    <w:rsid w:val="008B6CA0"/>
    <w:rsid w:val="00957802"/>
    <w:rsid w:val="009A2000"/>
    <w:rsid w:val="009B3257"/>
    <w:rsid w:val="009D1767"/>
    <w:rsid w:val="009E54EB"/>
    <w:rsid w:val="009F019D"/>
    <w:rsid w:val="00A01AD7"/>
    <w:rsid w:val="00AA0764"/>
    <w:rsid w:val="00AE7661"/>
    <w:rsid w:val="00B3716F"/>
    <w:rsid w:val="00C86F31"/>
    <w:rsid w:val="00D43147"/>
    <w:rsid w:val="00DD3C23"/>
    <w:rsid w:val="00E0071F"/>
    <w:rsid w:val="00E455F9"/>
    <w:rsid w:val="00EE2B92"/>
    <w:rsid w:val="00F22ECE"/>
    <w:rsid w:val="00F40F44"/>
    <w:rsid w:val="00F85473"/>
    <w:rsid w:val="00F92C76"/>
    <w:rsid w:val="00FB4DBD"/>
    <w:rsid w:val="00FD5C4D"/>
    <w:rsid w:val="00FE62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071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F854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854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6931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93122"/>
    <w:rPr>
      <w:rFonts w:cs="Times New Roman"/>
    </w:rPr>
  </w:style>
  <w:style w:type="paragraph" w:styleId="Footer">
    <w:name w:val="footer"/>
    <w:basedOn w:val="Normal"/>
    <w:link w:val="FooterChar"/>
    <w:uiPriority w:val="99"/>
    <w:rsid w:val="006931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93122"/>
    <w:rPr>
      <w:rFonts w:cs="Times New Roman"/>
    </w:rPr>
  </w:style>
  <w:style w:type="character" w:styleId="Hyperlink">
    <w:name w:val="Hyperlink"/>
    <w:basedOn w:val="DefaultParagraphFont"/>
    <w:uiPriority w:val="99"/>
    <w:rsid w:val="00F40F44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4</Pages>
  <Words>1165</Words>
  <Characters>6642</Characters>
  <Application>Microsoft Office Outlook</Application>
  <DocSecurity>0</DocSecurity>
  <Lines>0</Lines>
  <Paragraphs>0</Paragraphs>
  <ScaleCrop>false</ScaleCrop>
  <Company>Silentall.Com Team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dark</dc:creator>
  <cp:keywords>www.sorubak.com</cp:keywords>
  <dc:description/>
  <cp:lastModifiedBy>edanur</cp:lastModifiedBy>
  <cp:revision>5</cp:revision>
  <dcterms:created xsi:type="dcterms:W3CDTF">2015-01-14T15:17:00Z</dcterms:created>
  <dcterms:modified xsi:type="dcterms:W3CDTF">2015-01-15T16:37:00Z</dcterms:modified>
</cp:coreProperties>
</file>