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1080"/>
        <w:tblW w:w="99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95"/>
        <w:gridCol w:w="2436"/>
        <w:gridCol w:w="2436"/>
        <w:gridCol w:w="2568"/>
      </w:tblGrid>
      <w:tr w:rsidR="00FD0725" w:rsidRPr="005567A9" w:rsidTr="00F823E2">
        <w:trPr>
          <w:trHeight w:val="782"/>
        </w:trPr>
        <w:tc>
          <w:tcPr>
            <w:tcW w:w="9935" w:type="dxa"/>
            <w:gridSpan w:val="4"/>
            <w:vAlign w:val="center"/>
          </w:tcPr>
          <w:p w:rsidR="00FD0725" w:rsidRPr="005567A9" w:rsidRDefault="00FD0725" w:rsidP="00F823E2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color w:val="000000"/>
                <w:lang w:val="sv-SE"/>
              </w:rPr>
              <w:t>2014-2015 EĞİTİM ve ÖĞRETİM YILI I. KANAAT DÖNEMİ  SOSYAL BİLGİLER DERSİ  6. SINIFLAR 3</w:t>
            </w:r>
            <w:r w:rsidRPr="005567A9">
              <w:rPr>
                <w:rFonts w:ascii="Arial" w:hAnsi="Arial" w:cs="Arial"/>
                <w:b/>
                <w:color w:val="000000"/>
                <w:lang w:val="sv-SE"/>
              </w:rPr>
              <w:t xml:space="preserve"> .YAZILI SINAVI</w:t>
            </w:r>
          </w:p>
        </w:tc>
      </w:tr>
      <w:tr w:rsidR="00FD0725" w:rsidRPr="005567A9" w:rsidTr="00F823E2">
        <w:trPr>
          <w:trHeight w:val="363"/>
        </w:trPr>
        <w:tc>
          <w:tcPr>
            <w:tcW w:w="4931" w:type="dxa"/>
            <w:gridSpan w:val="2"/>
            <w:vAlign w:val="center"/>
          </w:tcPr>
          <w:p w:rsidR="00FD0725" w:rsidRPr="005567A9" w:rsidRDefault="00FD0725" w:rsidP="00F823E2">
            <w:pPr>
              <w:jc w:val="center"/>
              <w:rPr>
                <w:rFonts w:ascii="Arial" w:hAnsi="Arial" w:cs="Arial"/>
                <w:b/>
              </w:rPr>
            </w:pPr>
            <w:r w:rsidRPr="005567A9">
              <w:rPr>
                <w:rFonts w:ascii="Arial" w:hAnsi="Arial" w:cs="Arial"/>
                <w:b/>
              </w:rPr>
              <w:t>Adı Soyadı</w:t>
            </w:r>
          </w:p>
        </w:tc>
        <w:tc>
          <w:tcPr>
            <w:tcW w:w="5004" w:type="dxa"/>
            <w:gridSpan w:val="2"/>
            <w:vAlign w:val="center"/>
          </w:tcPr>
          <w:p w:rsidR="00FD0725" w:rsidRPr="005567A9" w:rsidRDefault="00FD0725" w:rsidP="00F823E2">
            <w:pPr>
              <w:jc w:val="center"/>
              <w:rPr>
                <w:rFonts w:ascii="Arial" w:hAnsi="Arial" w:cs="Arial"/>
                <w:b/>
              </w:rPr>
            </w:pPr>
            <w:r w:rsidRPr="005567A9">
              <w:rPr>
                <w:rFonts w:ascii="Arial" w:hAnsi="Arial" w:cs="Arial"/>
                <w:b/>
              </w:rPr>
              <w:t>Sınıfı / No</w:t>
            </w:r>
          </w:p>
        </w:tc>
      </w:tr>
      <w:tr w:rsidR="00FD0725" w:rsidRPr="005567A9" w:rsidTr="00F823E2">
        <w:trPr>
          <w:trHeight w:val="517"/>
        </w:trPr>
        <w:tc>
          <w:tcPr>
            <w:tcW w:w="4931" w:type="dxa"/>
            <w:gridSpan w:val="2"/>
          </w:tcPr>
          <w:p w:rsidR="00FD0725" w:rsidRPr="005567A9" w:rsidRDefault="00FD0725" w:rsidP="00F823E2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004" w:type="dxa"/>
            <w:gridSpan w:val="2"/>
            <w:vAlign w:val="center"/>
          </w:tcPr>
          <w:p w:rsidR="00FD0725" w:rsidRPr="005567A9" w:rsidRDefault="00FD0725" w:rsidP="00F823E2">
            <w:pPr>
              <w:jc w:val="center"/>
              <w:rPr>
                <w:rFonts w:ascii="Arial" w:hAnsi="Arial" w:cs="Arial"/>
                <w:noProof/>
                <w:color w:val="000000"/>
                <w:sz w:val="20"/>
                <w:szCs w:val="20"/>
              </w:rPr>
            </w:pPr>
          </w:p>
        </w:tc>
      </w:tr>
      <w:tr w:rsidR="00FD0725" w:rsidRPr="005567A9" w:rsidTr="00F823E2">
        <w:trPr>
          <w:trHeight w:val="428"/>
        </w:trPr>
        <w:tc>
          <w:tcPr>
            <w:tcW w:w="2495" w:type="dxa"/>
            <w:vAlign w:val="center"/>
          </w:tcPr>
          <w:p w:rsidR="00FD0725" w:rsidRPr="005567A9" w:rsidRDefault="00FD0725" w:rsidP="00F823E2">
            <w:pPr>
              <w:jc w:val="center"/>
              <w:rPr>
                <w:rFonts w:ascii="Arial" w:hAnsi="Arial" w:cs="Arial"/>
                <w:noProof/>
                <w:color w:val="000000"/>
                <w:sz w:val="20"/>
                <w:szCs w:val="20"/>
              </w:rPr>
            </w:pPr>
            <w:r w:rsidRPr="005567A9">
              <w:rPr>
                <w:rFonts w:ascii="Arial" w:hAnsi="Arial" w:cs="Arial"/>
                <w:b/>
                <w:lang w:val="sv-SE"/>
              </w:rPr>
              <w:t>Tarih</w:t>
            </w:r>
          </w:p>
        </w:tc>
        <w:tc>
          <w:tcPr>
            <w:tcW w:w="2436" w:type="dxa"/>
            <w:vAlign w:val="center"/>
          </w:tcPr>
          <w:p w:rsidR="00FD0725" w:rsidRPr="005567A9" w:rsidRDefault="00FD0725" w:rsidP="00F823E2">
            <w:pPr>
              <w:jc w:val="center"/>
              <w:rPr>
                <w:rFonts w:ascii="Arial" w:hAnsi="Arial" w:cs="Arial"/>
                <w:b/>
              </w:rPr>
            </w:pPr>
            <w:r w:rsidRPr="005567A9">
              <w:rPr>
                <w:rFonts w:ascii="Arial" w:hAnsi="Arial" w:cs="Arial"/>
                <w:b/>
                <w:lang w:val="sv-SE"/>
              </w:rPr>
              <w:t>Ders Saati</w:t>
            </w:r>
          </w:p>
        </w:tc>
        <w:tc>
          <w:tcPr>
            <w:tcW w:w="2436" w:type="dxa"/>
            <w:vAlign w:val="center"/>
          </w:tcPr>
          <w:p w:rsidR="00FD0725" w:rsidRPr="005567A9" w:rsidRDefault="00FD0725" w:rsidP="00F823E2">
            <w:pPr>
              <w:jc w:val="center"/>
              <w:rPr>
                <w:rFonts w:ascii="Arial" w:hAnsi="Arial" w:cs="Arial"/>
                <w:b/>
              </w:rPr>
            </w:pPr>
            <w:r w:rsidRPr="005567A9">
              <w:rPr>
                <w:rFonts w:ascii="Arial" w:hAnsi="Arial" w:cs="Arial"/>
                <w:b/>
              </w:rPr>
              <w:t>Süre</w:t>
            </w:r>
          </w:p>
        </w:tc>
        <w:tc>
          <w:tcPr>
            <w:tcW w:w="2568" w:type="dxa"/>
            <w:vAlign w:val="center"/>
          </w:tcPr>
          <w:p w:rsidR="00FD0725" w:rsidRPr="005567A9" w:rsidRDefault="00FD0725" w:rsidP="00F823E2">
            <w:pPr>
              <w:jc w:val="center"/>
              <w:rPr>
                <w:rFonts w:ascii="Arial" w:hAnsi="Arial" w:cs="Arial"/>
                <w:noProof/>
                <w:color w:val="000000"/>
                <w:sz w:val="20"/>
                <w:szCs w:val="20"/>
              </w:rPr>
            </w:pPr>
            <w:r w:rsidRPr="005567A9">
              <w:rPr>
                <w:rFonts w:ascii="Arial" w:hAnsi="Arial" w:cs="Arial"/>
                <w:b/>
              </w:rPr>
              <w:t>Sayfa / Soru Sayısı</w:t>
            </w:r>
          </w:p>
        </w:tc>
      </w:tr>
      <w:tr w:rsidR="00FD0725" w:rsidRPr="005567A9" w:rsidTr="00F823E2">
        <w:trPr>
          <w:trHeight w:val="452"/>
        </w:trPr>
        <w:tc>
          <w:tcPr>
            <w:tcW w:w="2495" w:type="dxa"/>
            <w:vAlign w:val="center"/>
          </w:tcPr>
          <w:p w:rsidR="00FD0725" w:rsidRPr="005567A9" w:rsidRDefault="00FD0725" w:rsidP="00F823E2">
            <w:pPr>
              <w:jc w:val="center"/>
              <w:rPr>
                <w:rFonts w:ascii="Arial" w:hAnsi="Arial" w:cs="Arial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2436" w:type="dxa"/>
            <w:vAlign w:val="center"/>
          </w:tcPr>
          <w:p w:rsidR="00FD0725" w:rsidRPr="009F0F85" w:rsidRDefault="00FD0725" w:rsidP="00F823E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9F0F85">
              <w:rPr>
                <w:rFonts w:ascii="Arial" w:hAnsi="Arial" w:cs="Arial"/>
                <w:b/>
                <w:sz w:val="22"/>
                <w:szCs w:val="20"/>
              </w:rPr>
              <w:t>1</w:t>
            </w:r>
          </w:p>
        </w:tc>
        <w:tc>
          <w:tcPr>
            <w:tcW w:w="2436" w:type="dxa"/>
            <w:vAlign w:val="center"/>
          </w:tcPr>
          <w:p w:rsidR="00FD0725" w:rsidRPr="009F0F85" w:rsidRDefault="00FD0725" w:rsidP="00F823E2">
            <w:pPr>
              <w:jc w:val="center"/>
              <w:rPr>
                <w:rFonts w:ascii="Arial" w:hAnsi="Arial" w:cs="Arial"/>
                <w:b/>
              </w:rPr>
            </w:pPr>
            <w:r w:rsidRPr="009F0F85">
              <w:rPr>
                <w:rFonts w:ascii="Arial" w:hAnsi="Arial" w:cs="Arial"/>
                <w:b/>
                <w:sz w:val="22"/>
                <w:szCs w:val="22"/>
              </w:rPr>
              <w:t>40</w:t>
            </w:r>
          </w:p>
        </w:tc>
        <w:tc>
          <w:tcPr>
            <w:tcW w:w="2568" w:type="dxa"/>
            <w:vAlign w:val="center"/>
          </w:tcPr>
          <w:p w:rsidR="00FD0725" w:rsidRPr="005567A9" w:rsidRDefault="00FD0725" w:rsidP="00F823E2">
            <w:pPr>
              <w:jc w:val="center"/>
              <w:rPr>
                <w:rFonts w:ascii="Arial" w:hAnsi="Arial" w:cs="Arial"/>
                <w:noProof/>
                <w:color w:val="000000"/>
              </w:rPr>
            </w:pPr>
          </w:p>
        </w:tc>
      </w:tr>
    </w:tbl>
    <w:p w:rsidR="00FD0725" w:rsidRDefault="00FD0725" w:rsidP="009F0F85">
      <w:pPr>
        <w:jc w:val="center"/>
        <w:rPr>
          <w:rFonts w:ascii="Arial" w:hAnsi="Arial" w:cs="Arial"/>
          <w:b/>
        </w:rPr>
      </w:pPr>
      <w:r w:rsidRPr="009F0F85">
        <w:rPr>
          <w:rFonts w:ascii="Arial" w:hAnsi="Arial" w:cs="Arial"/>
          <w:b/>
        </w:rPr>
        <w:t>ÇOKTAN  SEÇMELİ SORULAR.</w:t>
      </w:r>
    </w:p>
    <w:p w:rsidR="00FD0725" w:rsidRDefault="00FD0725" w:rsidP="009F0F85">
      <w:pPr>
        <w:jc w:val="center"/>
        <w:rPr>
          <w:rFonts w:ascii="Arial" w:hAnsi="Arial" w:cs="Arial"/>
          <w:b/>
        </w:rPr>
      </w:pPr>
    </w:p>
    <w:p w:rsidR="00FD0725" w:rsidRDefault="00FD0725" w:rsidP="00F31FA3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1- Aşağıdakilerden  hangisi paralellere  ait bir özelliktir?</w:t>
      </w:r>
    </w:p>
    <w:p w:rsidR="00FD0725" w:rsidRDefault="00FD0725" w:rsidP="00F31FA3">
      <w:pPr>
        <w:rPr>
          <w:rFonts w:ascii="Arial" w:hAnsi="Arial" w:cs="Arial"/>
          <w:b/>
        </w:rPr>
      </w:pPr>
    </w:p>
    <w:p w:rsidR="00FD0725" w:rsidRDefault="00FD0725" w:rsidP="00F31FA3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A- Dünya’mızı  dikey yönde  keser.</w:t>
      </w:r>
    </w:p>
    <w:p w:rsidR="00FD0725" w:rsidRDefault="00FD0725" w:rsidP="00F31FA3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B- Başlangıç paraleli İngiltere’de Greenwch’dir.</w:t>
      </w:r>
    </w:p>
    <w:p w:rsidR="00FD0725" w:rsidRDefault="00FD0725" w:rsidP="00F31FA3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C-İki paralel arası uzaklık </w:t>
      </w:r>
      <w:smartTag w:uri="urn:schemas-microsoft-com:office:smarttags" w:element="metricconverter">
        <w:smartTagPr>
          <w:attr w:name="ProductID" w:val="111 km"/>
        </w:smartTagPr>
        <w:r>
          <w:rPr>
            <w:rFonts w:ascii="Arial" w:hAnsi="Arial" w:cs="Arial"/>
            <w:b/>
          </w:rPr>
          <w:t>111 km</w:t>
        </w:r>
      </w:smartTag>
      <w:r>
        <w:rPr>
          <w:rFonts w:ascii="Arial" w:hAnsi="Arial" w:cs="Arial"/>
          <w:b/>
        </w:rPr>
        <w:t xml:space="preserve"> olarak kabul edilir.</w:t>
      </w:r>
    </w:p>
    <w:p w:rsidR="00FD0725" w:rsidRDefault="00FD0725" w:rsidP="00F31FA3">
      <w:pPr>
        <w:rPr>
          <w:rFonts w:ascii="Arial" w:hAnsi="Arial" w:cs="Arial"/>
          <w:b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6" o:spid="_x0000_s1026" type="#_x0000_t202" style="position:absolute;margin-left:315.75pt;margin-top:12.85pt;width:46.15pt;height:28.15pt;z-index:251648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" stroked="f" strokeweight=".5pt">
            <v:textbox>
              <w:txbxContent>
                <w:p w:rsidR="00FD0725" w:rsidRPr="00A829C1" w:rsidRDefault="00FD0725">
                  <w:pPr>
                    <w:rPr>
                      <w:b/>
                    </w:rPr>
                  </w:pPr>
                  <w:r w:rsidRPr="00A829C1">
                    <w:rPr>
                      <w:b/>
                    </w:rPr>
                    <w:t>45 D</w:t>
                  </w:r>
                </w:p>
              </w:txbxContent>
            </v:textbox>
          </v:shape>
        </w:pict>
      </w:r>
      <w:r>
        <w:rPr>
          <w:rFonts w:ascii="Arial" w:hAnsi="Arial" w:cs="Arial"/>
          <w:b/>
        </w:rPr>
        <w:t>D-İki meridyen arasında 4 dakika zaman farkı vardır.</w:t>
      </w:r>
    </w:p>
    <w:p w:rsidR="00FD0725" w:rsidRDefault="00FD0725" w:rsidP="00F31FA3">
      <w:pPr>
        <w:rPr>
          <w:rFonts w:ascii="Arial" w:hAnsi="Arial" w:cs="Arial"/>
          <w:b/>
        </w:rPr>
      </w:pPr>
      <w:r>
        <w:rPr>
          <w:noProof/>
        </w:rPr>
        <w:pict>
          <v:line id="Düz Bağlayıcı 4" o:spid="_x0000_s1027" style="position:absolute;z-index:251646464;visibility:visible" from="311.1pt,9.2pt" to="315.8pt,19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" strokeweight="2pt">
            <v:shadow on="t" color="black" opacity="24903f" origin=",.5" offset="0,.55556mm"/>
          </v:line>
        </w:pict>
      </w:r>
    </w:p>
    <w:p w:rsidR="00FD0725" w:rsidRDefault="00FD0725" w:rsidP="00F31FA3">
      <w:pPr>
        <w:rPr>
          <w:rFonts w:ascii="Arial" w:hAnsi="Arial" w:cs="Arial"/>
          <w:b/>
        </w:rPr>
      </w:pPr>
      <w:r>
        <w:rPr>
          <w:noProof/>
        </w:rPr>
        <w:pict>
          <v:shape id="Metin Kutusu 8" o:spid="_x0000_s1028" type="#_x0000_t202" style="position:absolute;margin-left:16.8pt;margin-top:7.9pt;width:43.85pt;height:23.5pt;z-index:251650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" stroked="f" strokeweight=".5pt">
            <v:textbox>
              <w:txbxContent>
                <w:p w:rsidR="00FD0725" w:rsidRPr="00A829C1" w:rsidRDefault="00FD0725">
                  <w:pPr>
                    <w:rPr>
                      <w:b/>
                    </w:rPr>
                  </w:pPr>
                  <w:r w:rsidRPr="00A829C1">
                    <w:rPr>
                      <w:b/>
                    </w:rPr>
                    <w:t>42 K</w:t>
                  </w:r>
                </w:p>
              </w:txbxContent>
            </v:textbox>
          </v:shape>
        </w:pict>
      </w:r>
      <w:r>
        <w:rPr>
          <w:noProof/>
        </w:rPr>
        <w:pict>
          <v:line id="Düz Bağlayıcı 5" o:spid="_x0000_s1029" style="position:absolute;flip:x;z-index:251647488;visibility:visible" from="65.3pt,1.65pt" to="70pt,17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" strokeweight="2pt">
            <v:shadow on="t" color="black" opacity="24903f" origin=",.5" offset="0,.55556mm"/>
          </v:line>
        </w:pict>
      </w:r>
    </w:p>
    <w:p w:rsidR="00FD0725" w:rsidRDefault="00FD0725" w:rsidP="00F31FA3">
      <w:pPr>
        <w:rPr>
          <w:rFonts w:ascii="Arial" w:hAnsi="Arial" w:cs="Arial"/>
          <w:b/>
        </w:rPr>
      </w:pPr>
      <w:r>
        <w:rPr>
          <w:noProof/>
        </w:rPr>
        <w:pict>
          <v:shape id="Metin Kutusu 9" o:spid="_x0000_s1030" type="#_x0000_t202" style="position:absolute;margin-left:16.8pt;margin-top:128.7pt;width:39.15pt;height:22.7pt;z-index:251651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" stroked="f" strokeweight=".5pt">
            <v:textbox>
              <w:txbxContent>
                <w:p w:rsidR="00FD0725" w:rsidRPr="00A829C1" w:rsidRDefault="00FD0725">
                  <w:pPr>
                    <w:rPr>
                      <w:b/>
                    </w:rPr>
                  </w:pPr>
                  <w:r w:rsidRPr="00A829C1">
                    <w:rPr>
                      <w:b/>
                    </w:rPr>
                    <w:t>26 D</w:t>
                  </w:r>
                </w:p>
              </w:txbxContent>
            </v:textbox>
          </v:shape>
        </w:pict>
      </w:r>
      <w:r>
        <w:rPr>
          <w:noProof/>
        </w:rPr>
        <w:pict>
          <v:shape id="Metin Kutusu 7" o:spid="_x0000_s1031" type="#_x0000_t202" style="position:absolute;margin-left:327.5pt;margin-top:139.7pt;width:50.1pt;height:25.8pt;z-index:251649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" stroked="f" strokeweight=".5pt">
            <v:textbox>
              <w:txbxContent>
                <w:p w:rsidR="00FD0725" w:rsidRPr="00A829C1" w:rsidRDefault="00FD0725">
                  <w:pPr>
                    <w:rPr>
                      <w:b/>
                    </w:rPr>
                  </w:pPr>
                  <w:r w:rsidRPr="00A829C1">
                    <w:rPr>
                      <w:b/>
                    </w:rPr>
                    <w:t>36  K</w:t>
                  </w:r>
                </w:p>
              </w:txbxContent>
            </v:textbox>
          </v:shape>
        </w:pict>
      </w:r>
      <w:r>
        <w:rPr>
          <w:noProof/>
        </w:rPr>
        <w:pict>
          <v:line id="Düz Bağlayıcı 3" o:spid="_x0000_s1032" style="position:absolute;z-index:251645440;visibility:visible" from="24.65pt,120.1pt" to="368.95pt,12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" strokeweight="2pt">
            <v:shadow on="t" color="black" opacity="24903f" origin=",.5" offset="0,.55556mm"/>
          </v:line>
        </w:pict>
      </w:r>
      <w:r>
        <w:rPr>
          <w:noProof/>
        </w:rPr>
        <w:pict>
          <v:line id="Düz Bağlayıcı 2" o:spid="_x0000_s1033" style="position:absolute;z-index:251644416;visibility:visible" from="28.5pt,17.55pt" to="368.9pt,1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" strokeweight="2pt">
            <v:shadow on="t" color="black" opacity="24903f" origin=",.5" offset="0,.55556mm"/>
          </v:line>
        </w:pict>
      </w:r>
      <w:r>
        <w:rPr>
          <w:rFonts w:ascii="Arial" w:hAnsi="Arial" w:cs="Arial"/>
          <w:b/>
        </w:rPr>
        <w:t xml:space="preserve">2              - </w:t>
      </w:r>
      <w:r w:rsidRPr="00C23256">
        <w:rPr>
          <w:rFonts w:ascii="Arial" w:hAnsi="Arial" w:cs="Arial"/>
          <w:b/>
          <w:noProof/>
        </w:rPr>
        <w:pict>
          <v:shape id="Resim 1" o:spid="_x0000_i1026" type="#_x0000_t75" alt="http://t2.gstatic.com/images?q=tbn:ANd9GcRnw2nXjR40DbkGEmzxCsQOqqGoBC_aj6_IomfYJBcojQpqRCh-" style="width:258pt;height:147pt;visibility:visible">
            <v:imagedata r:id="rId5" o:title=""/>
          </v:shape>
        </w:pict>
      </w:r>
    </w:p>
    <w:p w:rsidR="00FD0725" w:rsidRPr="00A829C1" w:rsidRDefault="00FD0725" w:rsidP="00A829C1">
      <w:pPr>
        <w:rPr>
          <w:rFonts w:ascii="Arial" w:hAnsi="Arial" w:cs="Arial"/>
        </w:rPr>
      </w:pPr>
    </w:p>
    <w:p w:rsidR="00FD0725" w:rsidRDefault="00FD0725" w:rsidP="00A829C1">
      <w:pPr>
        <w:rPr>
          <w:rFonts w:ascii="Arial" w:hAnsi="Arial" w:cs="Arial"/>
        </w:rPr>
      </w:pPr>
    </w:p>
    <w:p w:rsidR="00FD0725" w:rsidRPr="006017EB" w:rsidRDefault="00FD0725" w:rsidP="00A829C1">
      <w:pPr>
        <w:rPr>
          <w:rFonts w:ascii="Arial" w:hAnsi="Arial" w:cs="Arial"/>
          <w:b/>
        </w:rPr>
      </w:pPr>
      <w:r w:rsidRPr="006017EB">
        <w:rPr>
          <w:rFonts w:ascii="Arial" w:hAnsi="Arial" w:cs="Arial"/>
          <w:b/>
        </w:rPr>
        <w:t>Yukarıda, Türkiye’nin uç noktalarından geçen paralel ve meridyenler gösterilmiştir.</w:t>
      </w:r>
    </w:p>
    <w:p w:rsidR="00FD0725" w:rsidRPr="006017EB" w:rsidRDefault="00FD0725" w:rsidP="00A829C1">
      <w:pPr>
        <w:rPr>
          <w:rFonts w:ascii="Arial" w:hAnsi="Arial" w:cs="Arial"/>
          <w:b/>
          <w:u w:val="single"/>
        </w:rPr>
      </w:pPr>
      <w:r w:rsidRPr="006017EB">
        <w:rPr>
          <w:rFonts w:ascii="Arial" w:hAnsi="Arial" w:cs="Arial"/>
          <w:b/>
        </w:rPr>
        <w:t xml:space="preserve">Haritaya göre, aşağıdaki yargılardan hangisi </w:t>
      </w:r>
      <w:r w:rsidRPr="006017EB">
        <w:rPr>
          <w:rFonts w:ascii="Arial" w:hAnsi="Arial" w:cs="Arial"/>
          <w:b/>
          <w:u w:val="single"/>
        </w:rPr>
        <w:t>yanlıştır?</w:t>
      </w:r>
    </w:p>
    <w:p w:rsidR="00FD0725" w:rsidRPr="006017EB" w:rsidRDefault="00FD0725" w:rsidP="00A829C1">
      <w:pPr>
        <w:rPr>
          <w:rFonts w:ascii="Arial" w:hAnsi="Arial" w:cs="Arial"/>
          <w:b/>
        </w:rPr>
      </w:pPr>
    </w:p>
    <w:p w:rsidR="00FD0725" w:rsidRPr="006017EB" w:rsidRDefault="00FD0725" w:rsidP="00A829C1">
      <w:pPr>
        <w:rPr>
          <w:rFonts w:ascii="Arial" w:hAnsi="Arial" w:cs="Arial"/>
          <w:b/>
        </w:rPr>
      </w:pPr>
      <w:r w:rsidRPr="006017EB">
        <w:rPr>
          <w:rFonts w:ascii="Arial" w:hAnsi="Arial" w:cs="Arial"/>
          <w:b/>
        </w:rPr>
        <w:t>A- Türkiye’nin en doğusu ile en batısı arasında 19 meridyen farkı vardır.</w:t>
      </w:r>
    </w:p>
    <w:p w:rsidR="00FD0725" w:rsidRPr="006017EB" w:rsidRDefault="00FD0725" w:rsidP="00A829C1">
      <w:pPr>
        <w:rPr>
          <w:rFonts w:ascii="Arial" w:hAnsi="Arial" w:cs="Arial"/>
          <w:b/>
        </w:rPr>
      </w:pPr>
      <w:r w:rsidRPr="006017EB">
        <w:rPr>
          <w:rFonts w:ascii="Arial" w:hAnsi="Arial" w:cs="Arial"/>
          <w:b/>
        </w:rPr>
        <w:t>B- Türkiye, Kuzey Yarım Kürede bulunmaktadır.</w:t>
      </w:r>
    </w:p>
    <w:p w:rsidR="00FD0725" w:rsidRPr="006017EB" w:rsidRDefault="00FD0725" w:rsidP="00A829C1">
      <w:pPr>
        <w:rPr>
          <w:rFonts w:ascii="Arial" w:hAnsi="Arial" w:cs="Arial"/>
          <w:b/>
        </w:rPr>
      </w:pPr>
      <w:r w:rsidRPr="006017EB">
        <w:rPr>
          <w:rFonts w:ascii="Arial" w:hAnsi="Arial" w:cs="Arial"/>
          <w:b/>
        </w:rPr>
        <w:t>C-Türkiye’den geçen paralel sayısı meridyen sayısından daha azdır.</w:t>
      </w:r>
    </w:p>
    <w:p w:rsidR="00FD0725" w:rsidRDefault="00FD0725" w:rsidP="00A829C1">
      <w:pPr>
        <w:rPr>
          <w:rFonts w:ascii="Arial" w:hAnsi="Arial" w:cs="Arial"/>
          <w:b/>
        </w:rPr>
      </w:pPr>
      <w:r w:rsidRPr="006017EB">
        <w:rPr>
          <w:rFonts w:ascii="Arial" w:hAnsi="Arial" w:cs="Arial"/>
          <w:b/>
        </w:rPr>
        <w:t>D-Türkiye, Greenwich’in batısında bulunmaktadır.</w:t>
      </w:r>
    </w:p>
    <w:p w:rsidR="00FD0725" w:rsidRDefault="00FD0725" w:rsidP="00A829C1">
      <w:pPr>
        <w:rPr>
          <w:rFonts w:ascii="Arial" w:hAnsi="Arial" w:cs="Arial"/>
          <w:b/>
        </w:rPr>
      </w:pPr>
    </w:p>
    <w:p w:rsidR="00FD0725" w:rsidRDefault="00FD0725" w:rsidP="00A829C1">
      <w:pPr>
        <w:rPr>
          <w:rFonts w:ascii="Arial" w:hAnsi="Arial" w:cs="Arial"/>
          <w:b/>
        </w:rPr>
      </w:pPr>
    </w:p>
    <w:p w:rsidR="00FD0725" w:rsidRDefault="00FD0725" w:rsidP="00A829C1">
      <w:pPr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</w:rPr>
        <w:t xml:space="preserve">3-  Ülkemizin iklim  çeşitliliği aşağıdakilerden  hangisine neden </w:t>
      </w:r>
      <w:r w:rsidRPr="006017EB">
        <w:rPr>
          <w:rFonts w:ascii="Arial" w:hAnsi="Arial" w:cs="Arial"/>
          <w:b/>
          <w:u w:val="single"/>
        </w:rPr>
        <w:t>olmamaktadır?</w:t>
      </w:r>
    </w:p>
    <w:p w:rsidR="00FD0725" w:rsidRDefault="00FD0725" w:rsidP="00A829C1">
      <w:pPr>
        <w:rPr>
          <w:rFonts w:ascii="Arial" w:hAnsi="Arial" w:cs="Arial"/>
          <w:b/>
        </w:rPr>
      </w:pPr>
    </w:p>
    <w:p w:rsidR="00FD0725" w:rsidRDefault="00FD0725" w:rsidP="00A829C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A- Bitki örtüsünün zenginleşmesine.</w:t>
      </w:r>
    </w:p>
    <w:p w:rsidR="00FD0725" w:rsidRDefault="00FD0725" w:rsidP="00A829C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B-Yetiştirilen ürünlerin çeşitlenmesine</w:t>
      </w:r>
    </w:p>
    <w:p w:rsidR="00FD0725" w:rsidRDefault="00FD0725" w:rsidP="00A829C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C- Doğal yapı malzemelerinin  farklı olmasına</w:t>
      </w:r>
    </w:p>
    <w:p w:rsidR="00FD0725" w:rsidRDefault="00FD0725" w:rsidP="00A829C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D- Nüfusun azalmasına</w:t>
      </w:r>
    </w:p>
    <w:p w:rsidR="00FD0725" w:rsidRDefault="00FD0725" w:rsidP="00A829C1">
      <w:pPr>
        <w:rPr>
          <w:rFonts w:ascii="Arial" w:hAnsi="Arial" w:cs="Arial"/>
          <w:b/>
        </w:rPr>
      </w:pPr>
    </w:p>
    <w:p w:rsidR="00FD0725" w:rsidRDefault="00FD0725" w:rsidP="00A829C1">
      <w:pPr>
        <w:rPr>
          <w:rFonts w:ascii="Arial" w:hAnsi="Arial" w:cs="Arial"/>
          <w:b/>
        </w:rPr>
      </w:pPr>
    </w:p>
    <w:p w:rsidR="00FD0725" w:rsidRDefault="00FD0725" w:rsidP="00A829C1">
      <w:pPr>
        <w:rPr>
          <w:rFonts w:ascii="Arial" w:hAnsi="Arial" w:cs="Arial"/>
          <w:b/>
        </w:rPr>
      </w:pPr>
    </w:p>
    <w:p w:rsidR="00FD0725" w:rsidRDefault="00FD0725" w:rsidP="00A829C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4-  İlkbaharda yağışlarla yeşeren, yaz kuraklığına bağlı olarak sararan ot topluluklarına ………………………denir.</w:t>
      </w:r>
    </w:p>
    <w:p w:rsidR="00FD0725" w:rsidRDefault="00FD0725" w:rsidP="00A829C1">
      <w:pPr>
        <w:rPr>
          <w:rFonts w:ascii="Arial" w:hAnsi="Arial" w:cs="Arial"/>
          <w:b/>
        </w:rPr>
      </w:pPr>
    </w:p>
    <w:p w:rsidR="00FD0725" w:rsidRDefault="00FD0725" w:rsidP="00A829C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Yukarıda bırakılan boşluğa aşağıdakilerden hangisi getirilmelidir.</w:t>
      </w:r>
    </w:p>
    <w:p w:rsidR="00FD0725" w:rsidRDefault="00FD0725" w:rsidP="00A829C1">
      <w:pPr>
        <w:rPr>
          <w:rFonts w:ascii="Arial" w:hAnsi="Arial" w:cs="Arial"/>
          <w:b/>
        </w:rPr>
      </w:pPr>
    </w:p>
    <w:p w:rsidR="00FD0725" w:rsidRDefault="00FD0725" w:rsidP="00A829C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A- Orman          B- Bozkır             C- Maki          D-  Savan </w:t>
      </w:r>
    </w:p>
    <w:p w:rsidR="00FD0725" w:rsidRDefault="00FD0725" w:rsidP="00A829C1">
      <w:pPr>
        <w:rPr>
          <w:rFonts w:ascii="Arial" w:hAnsi="Arial" w:cs="Arial"/>
          <w:b/>
        </w:rPr>
      </w:pPr>
    </w:p>
    <w:p w:rsidR="00FD0725" w:rsidRDefault="00FD0725" w:rsidP="00A829C1">
      <w:pPr>
        <w:rPr>
          <w:rFonts w:ascii="Arial" w:hAnsi="Arial" w:cs="Arial"/>
          <w:b/>
        </w:rPr>
      </w:pPr>
      <w:r>
        <w:rPr>
          <w:noProof/>
        </w:rPr>
        <w:pict>
          <v:shape id="Metin Kutusu 11" o:spid="_x0000_s1034" type="#_x0000_t202" style="position:absolute;margin-left:221.85pt;margin-top:10.2pt;width:262.9pt;height:85.3pt;z-index:251652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" strokeweight=".5pt">
            <v:textbox>
              <w:txbxContent>
                <w:p w:rsidR="00FD0725" w:rsidRPr="007444E4" w:rsidRDefault="00FD0725">
                  <w:pPr>
                    <w:rPr>
                      <w:b/>
                      <w:sz w:val="28"/>
                    </w:rPr>
                  </w:pPr>
                  <w:r w:rsidRPr="007444E4">
                    <w:rPr>
                      <w:b/>
                      <w:sz w:val="28"/>
                    </w:rPr>
                    <w:t>Çatalhöyük Anadolu’da yemek kültürünün başladığı ,ateşin kullanıldığı , tarımın yapıldığı ve yerleşik hayata geçildiği yerdir.</w:t>
                  </w:r>
                </w:p>
              </w:txbxContent>
            </v:textbox>
          </v:shape>
        </w:pict>
      </w:r>
      <w:r>
        <w:rPr>
          <w:rFonts w:ascii="Arial" w:hAnsi="Arial" w:cs="Arial"/>
          <w:b/>
        </w:rPr>
        <w:t xml:space="preserve">5-    </w:t>
      </w:r>
      <w:r w:rsidRPr="00BE4236">
        <w:rPr>
          <w:noProof/>
        </w:rPr>
        <w:pict>
          <v:shape id="Resim 10" o:spid="_x0000_i1027" type="#_x0000_t75" alt="http://t2.gstatic.com/images?q=tbn:ANd9GcTOd7movlKLjbjxtPQZLAyfygMbzt-ugYu9-Liy6Ots2xG88kRR" style="width:186.75pt;height:121.5pt;visibility:visible">
            <v:imagedata r:id="rId6" o:title=""/>
          </v:shape>
        </w:pict>
      </w:r>
    </w:p>
    <w:p w:rsidR="00FD0725" w:rsidRPr="0088539D" w:rsidRDefault="00FD0725" w:rsidP="00A829C1">
      <w:pPr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</w:rPr>
        <w:t xml:space="preserve">Buna göre Çatalhöyük ile ilgili yorumlardan  hangisi </w:t>
      </w:r>
      <w:r w:rsidRPr="0088539D">
        <w:rPr>
          <w:rFonts w:ascii="Arial" w:hAnsi="Arial" w:cs="Arial"/>
          <w:b/>
          <w:u w:val="single"/>
        </w:rPr>
        <w:t>yanlıştır.</w:t>
      </w:r>
    </w:p>
    <w:p w:rsidR="00FD0725" w:rsidRPr="0088539D" w:rsidRDefault="00FD0725" w:rsidP="00A829C1">
      <w:pPr>
        <w:rPr>
          <w:rFonts w:ascii="Arial" w:hAnsi="Arial" w:cs="Arial"/>
          <w:b/>
          <w:u w:val="single"/>
        </w:rPr>
      </w:pPr>
    </w:p>
    <w:p w:rsidR="00FD0725" w:rsidRDefault="00FD0725" w:rsidP="00A829C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A- Çevresine göre önemli bir merkezdir.</w:t>
      </w:r>
    </w:p>
    <w:p w:rsidR="00FD0725" w:rsidRDefault="00FD0725" w:rsidP="00A829C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B- Şehirler  kurulmuştur.</w:t>
      </w:r>
    </w:p>
    <w:p w:rsidR="00FD0725" w:rsidRDefault="00FD0725" w:rsidP="00A829C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C- Yerleşik hayata geçilmiştir.</w:t>
      </w:r>
    </w:p>
    <w:p w:rsidR="00FD0725" w:rsidRDefault="00FD0725" w:rsidP="00A829C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D-Avcılık ve toplayıcılık yaygın olarak yapılmıştır. </w:t>
      </w:r>
    </w:p>
    <w:p w:rsidR="00FD0725" w:rsidRDefault="00FD0725" w:rsidP="00A829C1">
      <w:pPr>
        <w:rPr>
          <w:rFonts w:ascii="Arial" w:hAnsi="Arial" w:cs="Arial"/>
          <w:b/>
        </w:rPr>
      </w:pPr>
    </w:p>
    <w:p w:rsidR="00FD0725" w:rsidRDefault="00FD0725" w:rsidP="00A829C1">
      <w:pPr>
        <w:rPr>
          <w:rFonts w:ascii="Arial" w:hAnsi="Arial" w:cs="Arial"/>
          <w:b/>
        </w:rPr>
      </w:pPr>
      <w:r>
        <w:rPr>
          <w:noProof/>
        </w:rPr>
        <w:pict>
          <v:roundrect id="Yuvarlatılmış Dikdörtgen 13" o:spid="_x0000_s1035" style="position:absolute;margin-left:125.6pt;margin-top:10.3pt;width:334.95pt;height:90pt;z-index:25165363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" strokeweight="2pt">
            <v:textbox>
              <w:txbxContent>
                <w:p w:rsidR="00FD0725" w:rsidRPr="00B6676D" w:rsidRDefault="00FD0725" w:rsidP="0088539D">
                  <w:pPr>
                    <w:jc w:val="center"/>
                    <w:rPr>
                      <w:b/>
                      <w:sz w:val="28"/>
                    </w:rPr>
                  </w:pPr>
                  <w:r w:rsidRPr="00B6676D">
                    <w:rPr>
                      <w:b/>
                      <w:sz w:val="28"/>
                    </w:rPr>
                    <w:t>Emel t</w:t>
                  </w:r>
                  <w:r>
                    <w:rPr>
                      <w:b/>
                      <w:sz w:val="28"/>
                    </w:rPr>
                    <w:t>arih öncesi çağlardan itibaren i</w:t>
                  </w:r>
                  <w:r w:rsidRPr="00B6676D">
                    <w:rPr>
                      <w:b/>
                      <w:sz w:val="28"/>
                    </w:rPr>
                    <w:t>nsanlar Anadolu’yu niçin yerleşim yeri olarak seçtikleri hakkında kartlar hazırlamıştır.</w:t>
                  </w:r>
                </w:p>
              </w:txbxContent>
            </v:textbox>
          </v:roundrect>
        </w:pict>
      </w:r>
      <w:r>
        <w:rPr>
          <w:rFonts w:ascii="Arial" w:hAnsi="Arial" w:cs="Arial"/>
          <w:b/>
        </w:rPr>
        <w:t xml:space="preserve">6-  </w:t>
      </w:r>
      <w:r w:rsidRPr="00C23256">
        <w:rPr>
          <w:rFonts w:ascii="Arial" w:hAnsi="Arial" w:cs="Arial"/>
          <w:b/>
          <w:noProof/>
        </w:rPr>
        <w:pict>
          <v:shape id="Resim 12" o:spid="_x0000_i1028" type="#_x0000_t75" style="width:84.75pt;height:120.75pt;visibility:visible">
            <v:imagedata r:id="rId7" o:title=""/>
          </v:shape>
        </w:pict>
      </w:r>
      <w:r>
        <w:rPr>
          <w:rFonts w:ascii="Arial" w:hAnsi="Arial" w:cs="Arial"/>
          <w:b/>
        </w:rPr>
        <w:t xml:space="preserve">  Oluşturduğu kartlardan hangisi </w:t>
      </w:r>
      <w:r w:rsidRPr="008405AF">
        <w:rPr>
          <w:rFonts w:ascii="Arial" w:hAnsi="Arial" w:cs="Arial"/>
          <w:b/>
          <w:u w:val="single"/>
        </w:rPr>
        <w:t>yanlış bilgi</w:t>
      </w:r>
      <w:r>
        <w:rPr>
          <w:rFonts w:ascii="Arial" w:hAnsi="Arial" w:cs="Arial"/>
          <w:b/>
        </w:rPr>
        <w:t xml:space="preserve"> vermiştir?</w:t>
      </w:r>
    </w:p>
    <w:p w:rsidR="00FD0725" w:rsidRDefault="00FD0725" w:rsidP="00A829C1">
      <w:pPr>
        <w:rPr>
          <w:rFonts w:ascii="Arial" w:hAnsi="Arial" w:cs="Arial"/>
          <w:b/>
        </w:rPr>
      </w:pPr>
    </w:p>
    <w:p w:rsidR="00FD0725" w:rsidRDefault="00FD0725" w:rsidP="00A829C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A- Kuzey yarımkürede bulunmuş olması</w:t>
      </w:r>
    </w:p>
    <w:p w:rsidR="00FD0725" w:rsidRDefault="00FD0725" w:rsidP="00A829C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B- İklimin uygun olması</w:t>
      </w:r>
    </w:p>
    <w:p w:rsidR="00FD0725" w:rsidRDefault="00FD0725" w:rsidP="00A829C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C- Verimli toprak alanların olması</w:t>
      </w:r>
    </w:p>
    <w:p w:rsidR="00FD0725" w:rsidRDefault="00FD0725" w:rsidP="00A829C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D-Zengin su kaynaklara sahip olması</w:t>
      </w:r>
    </w:p>
    <w:p w:rsidR="00FD0725" w:rsidRDefault="00FD0725" w:rsidP="00A829C1">
      <w:pPr>
        <w:rPr>
          <w:rFonts w:ascii="Arial" w:hAnsi="Arial" w:cs="Arial"/>
          <w:b/>
        </w:rPr>
      </w:pPr>
    </w:p>
    <w:p w:rsidR="00FD0725" w:rsidRDefault="00FD0725" w:rsidP="00A829C1">
      <w:pPr>
        <w:rPr>
          <w:rFonts w:ascii="Arial" w:hAnsi="Arial" w:cs="Arial"/>
          <w:b/>
        </w:rPr>
      </w:pPr>
    </w:p>
    <w:p w:rsidR="00FD0725" w:rsidRDefault="00FD0725" w:rsidP="00A829C1">
      <w:pPr>
        <w:rPr>
          <w:rFonts w:ascii="Arial" w:hAnsi="Arial" w:cs="Arial"/>
          <w:b/>
        </w:rPr>
      </w:pPr>
      <w:r>
        <w:rPr>
          <w:noProof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15" o:spid="_x0000_s1036" type="#_x0000_t62" style="position:absolute;margin-left:135pt;margin-top:-.35pt;width:285.65pt;height:66.5pt;z-index:2516546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" adj="-2577,17945" strokeweight="2pt">
            <v:textbox>
              <w:txbxContent>
                <w:p w:rsidR="00FD0725" w:rsidRPr="00854E81" w:rsidRDefault="00FD0725" w:rsidP="00854E81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854E81">
                    <w:rPr>
                      <w:rFonts w:ascii="Arial" w:hAnsi="Arial" w:cs="Arial"/>
                      <w:b/>
                    </w:rPr>
                    <w:t>Duydun mu para diye bir şey bulmuşlar ,Para ile alıp artık satmak  kolaylaşacak</w:t>
                  </w:r>
                </w:p>
              </w:txbxContent>
            </v:textbox>
          </v:shape>
        </w:pict>
      </w:r>
      <w:r>
        <w:rPr>
          <w:rFonts w:ascii="Arial" w:hAnsi="Arial" w:cs="Arial"/>
          <w:b/>
        </w:rPr>
        <w:t xml:space="preserve">7- </w:t>
      </w:r>
      <w:r w:rsidRPr="00C23256">
        <w:rPr>
          <w:rFonts w:ascii="Arial" w:hAnsi="Arial" w:cs="Arial"/>
          <w:b/>
          <w:noProof/>
        </w:rPr>
        <w:pict>
          <v:shape id="Resim 14" o:spid="_x0000_i1029" type="#_x0000_t75" style="width:84pt;height:83.25pt;visibility:visible">
            <v:imagedata r:id="rId8" o:title=""/>
          </v:shape>
        </w:pict>
      </w:r>
      <w:r>
        <w:rPr>
          <w:rFonts w:ascii="Arial" w:hAnsi="Arial" w:cs="Arial"/>
          <w:b/>
        </w:rPr>
        <w:t>Yukarıdaki verilen bilgiye göre aşağıdaki alanlardan hangisi gelişme göstermiştir?</w:t>
      </w:r>
    </w:p>
    <w:p w:rsidR="00FD0725" w:rsidRDefault="00FD0725" w:rsidP="00A829C1">
      <w:pPr>
        <w:rPr>
          <w:rFonts w:ascii="Arial" w:hAnsi="Arial" w:cs="Arial"/>
          <w:b/>
        </w:rPr>
      </w:pPr>
    </w:p>
    <w:p w:rsidR="00FD0725" w:rsidRDefault="00FD0725" w:rsidP="00A829C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A- Ticaret               B- Tarım             C- Hayvancılık         D- Madencilik</w:t>
      </w:r>
    </w:p>
    <w:p w:rsidR="00FD0725" w:rsidRDefault="00FD0725" w:rsidP="00A829C1">
      <w:pPr>
        <w:rPr>
          <w:rFonts w:ascii="Arial" w:hAnsi="Arial" w:cs="Arial"/>
          <w:b/>
        </w:rPr>
      </w:pPr>
    </w:p>
    <w:p w:rsidR="00FD0725" w:rsidRDefault="00FD0725" w:rsidP="00A829C1">
      <w:pPr>
        <w:rPr>
          <w:rFonts w:ascii="Arial" w:hAnsi="Arial" w:cs="Arial"/>
          <w:b/>
        </w:rPr>
      </w:pPr>
    </w:p>
    <w:p w:rsidR="00FD0725" w:rsidRDefault="00FD0725" w:rsidP="00A829C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8-      </w:t>
      </w:r>
    </w:p>
    <w:p w:rsidR="00FD0725" w:rsidRDefault="00FD0725" w:rsidP="00A829C1">
      <w:pPr>
        <w:rPr>
          <w:rFonts w:ascii="Arial" w:hAnsi="Arial" w:cs="Arial"/>
          <w:b/>
        </w:rPr>
      </w:pPr>
      <w:r>
        <w:rPr>
          <w:noProof/>
        </w:rPr>
        <w:pict>
          <v:shape id="Köşeleri Yuvarlanmış Dikdörtgen Belirtme Çizgisi 17" o:spid="_x0000_s1037" type="#_x0000_t62" style="position:absolute;margin-left:91.15pt;margin-top:-.15pt;width:354.5pt;height:64.15pt;z-index:2516556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" adj="-1759,8492" strokeweight="2pt">
            <v:textbox>
              <w:txbxContent>
                <w:p w:rsidR="00FD0725" w:rsidRPr="00875DD5" w:rsidRDefault="00FD0725" w:rsidP="00875DD5">
                  <w:pPr>
                    <w:jc w:val="center"/>
                    <w:rPr>
                      <w:b/>
                      <w:sz w:val="28"/>
                    </w:rPr>
                  </w:pPr>
                  <w:r w:rsidRPr="00875DD5">
                    <w:rPr>
                      <w:b/>
                      <w:sz w:val="28"/>
                    </w:rPr>
                    <w:t>İyonlar ile ilgili Efes’te yaptığımız kazı sonrasında o döneme ait kütüphane kalıntıları bulduk. Bu durum bize</w:t>
                  </w:r>
                  <w:r>
                    <w:rPr>
                      <w:b/>
                      <w:sz w:val="28"/>
                    </w:rPr>
                    <w:t xml:space="preserve"> İyo</w:t>
                  </w:r>
                  <w:r w:rsidRPr="00875DD5">
                    <w:rPr>
                      <w:b/>
                      <w:sz w:val="28"/>
                    </w:rPr>
                    <w:t>nların………</w:t>
                  </w:r>
                </w:p>
              </w:txbxContent>
            </v:textbox>
          </v:shape>
        </w:pict>
      </w:r>
      <w:r w:rsidRPr="00C23256">
        <w:rPr>
          <w:rFonts w:ascii="Arial" w:hAnsi="Arial" w:cs="Arial"/>
          <w:b/>
          <w:noProof/>
        </w:rPr>
        <w:pict>
          <v:shape id="Resim 16" o:spid="_x0000_i1030" type="#_x0000_t75" style="width:55.5pt;height:74.25pt;visibility:visible">
            <v:imagedata r:id="rId9" o:title=""/>
          </v:shape>
        </w:pict>
      </w:r>
      <w:r>
        <w:rPr>
          <w:rFonts w:ascii="Arial" w:hAnsi="Arial" w:cs="Arial"/>
          <w:b/>
        </w:rPr>
        <w:t xml:space="preserve"> </w:t>
      </w:r>
    </w:p>
    <w:p w:rsidR="00FD0725" w:rsidRDefault="00FD0725" w:rsidP="00A829C1">
      <w:pPr>
        <w:rPr>
          <w:rFonts w:ascii="Arial" w:hAnsi="Arial" w:cs="Arial"/>
          <w:b/>
        </w:rPr>
      </w:pPr>
    </w:p>
    <w:p w:rsidR="00FD0725" w:rsidRDefault="00FD0725" w:rsidP="00A829C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Arkeolog sözlerine nasıl devam ederse doğru bilgi vermiş olur?</w:t>
      </w:r>
    </w:p>
    <w:p w:rsidR="00FD0725" w:rsidRDefault="00FD0725" w:rsidP="00A829C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A- Şehir devleti olduğunu kanıtlar</w:t>
      </w:r>
    </w:p>
    <w:p w:rsidR="00FD0725" w:rsidRDefault="00FD0725" w:rsidP="00A829C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B- Bilime önem verdiğini kanıtlar.</w:t>
      </w:r>
    </w:p>
    <w:p w:rsidR="00FD0725" w:rsidRDefault="00FD0725" w:rsidP="00A829C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C-Denizcilikte ileri gittiğini kanıtlar.</w:t>
      </w:r>
    </w:p>
    <w:p w:rsidR="00FD0725" w:rsidRDefault="00FD0725" w:rsidP="00A829C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D- Ticarete önem verdiklerini kanıtlar.</w:t>
      </w:r>
    </w:p>
    <w:p w:rsidR="00FD0725" w:rsidRDefault="00FD0725" w:rsidP="00A829C1">
      <w:pPr>
        <w:rPr>
          <w:rFonts w:ascii="Arial" w:hAnsi="Arial" w:cs="Arial"/>
          <w:b/>
        </w:rPr>
      </w:pPr>
    </w:p>
    <w:p w:rsidR="00FD0725" w:rsidRDefault="00FD0725" w:rsidP="00A829C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9- Aşağıda Anadolu’da kurulan Hitit Devleti’nin kavram haritası verilmiştir.</w:t>
      </w:r>
    </w:p>
    <w:p w:rsidR="00FD0725" w:rsidRDefault="00FD0725" w:rsidP="00A829C1">
      <w:pPr>
        <w:rPr>
          <w:rFonts w:ascii="Arial" w:hAnsi="Arial" w:cs="Arial"/>
          <w:b/>
        </w:rPr>
      </w:pPr>
    </w:p>
    <w:p w:rsidR="00FD0725" w:rsidRDefault="00FD0725" w:rsidP="00327B99">
      <w:pPr>
        <w:jc w:val="center"/>
        <w:rPr>
          <w:rFonts w:ascii="Arial" w:hAnsi="Arial" w:cs="Arial"/>
          <w:b/>
        </w:rPr>
      </w:pPr>
      <w:r>
        <w:rPr>
          <w:noProof/>
        </w:rPr>
        <w:pict>
          <v:line id="Düz Bağlayıcı 27" o:spid="_x0000_s1038" style="position:absolute;left:0;text-align:left;flip:y;z-index:251665920;visibility:visible" from="232pt,11.95pt" to="232pt,2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" strokeweight="2pt">
            <v:shadow on="t" color="black" opacity="24903f" origin=",.5" offset="0,.55556mm"/>
          </v:line>
        </w:pict>
      </w:r>
      <w:r>
        <w:rPr>
          <w:rFonts w:ascii="Arial" w:hAnsi="Arial" w:cs="Arial"/>
          <w:b/>
        </w:rPr>
        <w:t>HİTİTLER</w:t>
      </w:r>
    </w:p>
    <w:p w:rsidR="00FD0725" w:rsidRDefault="00FD0725" w:rsidP="00327B99">
      <w:pPr>
        <w:jc w:val="center"/>
        <w:rPr>
          <w:rFonts w:ascii="Arial" w:hAnsi="Arial" w:cs="Arial"/>
          <w:b/>
        </w:rPr>
      </w:pPr>
      <w:r>
        <w:rPr>
          <w:noProof/>
        </w:rPr>
        <w:pict>
          <v:rect id="Dikdörtgen 21" o:spid="_x0000_s1039" style="position:absolute;left:0;text-align:left;margin-left:359.55pt;margin-top:34.95pt;width:86.05pt;height:43.8pt;z-index:2516597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" strokeweight="2pt">
            <v:textbox>
              <w:txbxContent>
                <w:p w:rsidR="00FD0725" w:rsidRPr="00327B99" w:rsidRDefault="00FD0725" w:rsidP="00327B99">
                  <w:pPr>
                    <w:jc w:val="center"/>
                    <w:rPr>
                      <w:b/>
                    </w:rPr>
                  </w:pPr>
                  <w:r w:rsidRPr="00327B99">
                    <w:rPr>
                      <w:b/>
                    </w:rPr>
                    <w:t>İlk yazılı antlaşma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20" o:spid="_x0000_s1040" style="position:absolute;left:0;text-align:left;margin-left:239.05pt;margin-top:34.95pt;width:86.05pt;height:43.8pt;z-index:2516587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" strokeweight="2pt">
            <v:textbox>
              <w:txbxContent>
                <w:p w:rsidR="00FD0725" w:rsidRPr="00327B99" w:rsidRDefault="00FD0725" w:rsidP="00327B99">
                  <w:pPr>
                    <w:jc w:val="center"/>
                    <w:rPr>
                      <w:b/>
                    </w:rPr>
                  </w:pPr>
                  <w:r w:rsidRPr="00327B99">
                    <w:rPr>
                      <w:b/>
                    </w:rPr>
                    <w:t>Hammurabi kanunları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19" o:spid="_x0000_s1041" style="position:absolute;left:0;text-align:left;margin-left:120.1pt;margin-top:34.95pt;width:86.05pt;height:43.8pt;z-index:2516577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" strokeweight="2pt">
            <v:textbox>
              <w:txbxContent>
                <w:p w:rsidR="00FD0725" w:rsidRPr="00327B99" w:rsidRDefault="00FD0725" w:rsidP="00327B99">
                  <w:pPr>
                    <w:jc w:val="center"/>
                    <w:rPr>
                      <w:b/>
                    </w:rPr>
                  </w:pPr>
                  <w:r w:rsidRPr="00327B99">
                    <w:rPr>
                      <w:b/>
                    </w:rPr>
                    <w:t>Tarih yazıcılığı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18" o:spid="_x0000_s1042" style="position:absolute;left:0;text-align:left;margin-left:5.05pt;margin-top:34.95pt;width:86.05pt;height:43.8pt;z-index:2516567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" strokeweight="2pt">
            <v:textbox>
              <w:txbxContent>
                <w:p w:rsidR="00FD0725" w:rsidRPr="00327B99" w:rsidRDefault="00FD0725" w:rsidP="00327B99">
                  <w:pPr>
                    <w:jc w:val="center"/>
                    <w:rPr>
                      <w:b/>
                    </w:rPr>
                  </w:pPr>
                  <w:r w:rsidRPr="00327B99">
                    <w:rPr>
                      <w:b/>
                    </w:rPr>
                    <w:t>Başkent Hattuşaş</w:t>
                  </w:r>
                </w:p>
              </w:txbxContent>
            </v:textbox>
          </v:rect>
        </w:pict>
      </w:r>
      <w:r>
        <w:rPr>
          <w:noProof/>
        </w:rPr>
        <w:pict>
          <v:line id="Düz Bağlayıcı 26" o:spid="_x0000_s1043" style="position:absolute;left:0;text-align:left;z-index:251664896;visibility:visible" from="411.25pt,12.25pt" to="411.25pt,3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" strokeweight="2pt">
            <v:shadow on="t" color="black" opacity="24903f" origin=",.5" offset="0,.55556mm"/>
          </v:line>
        </w:pict>
      </w:r>
      <w:r>
        <w:rPr>
          <w:noProof/>
        </w:rPr>
        <w:pict>
          <v:line id="Düz Bağlayıcı 25" o:spid="_x0000_s1044" style="position:absolute;left:0;text-align:left;z-index:251663872;visibility:visible" from="282.9pt,12.25pt" to="282.9pt,3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" strokeweight="2pt">
            <v:shadow on="t" color="black" opacity="24903f" origin=",.5" offset="0,.55556mm"/>
          </v:line>
        </w:pict>
      </w:r>
      <w:r>
        <w:rPr>
          <w:noProof/>
        </w:rPr>
        <w:pict>
          <v:line id="Düz Bağlayıcı 24" o:spid="_x0000_s1045" style="position:absolute;left:0;text-align:left;z-index:251662848;visibility:visible" from="22.3pt,12.25pt" to="22.3pt,3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" strokeweight="2pt">
            <v:shadow on="t" color="black" opacity="24903f" origin=",.5" offset="0,.55556mm"/>
          </v:line>
        </w:pict>
      </w:r>
      <w:r>
        <w:rPr>
          <w:noProof/>
        </w:rPr>
        <w:pict>
          <v:line id="Düz Bağlayıcı 23" o:spid="_x0000_s1046" style="position:absolute;left:0;text-align:left;z-index:251661824;visibility:visible" from="167.85pt,12.25pt" to="167.85pt,3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" strokeweight="2pt">
            <v:shadow on="t" color="black" opacity="24903f" origin=",.5" offset="0,.55556mm"/>
          </v:line>
        </w:pict>
      </w:r>
      <w:r>
        <w:rPr>
          <w:noProof/>
        </w:rPr>
        <w:pict>
          <v:line id="Düz Bağlayıcı 22" o:spid="_x0000_s1047" style="position:absolute;left:0;text-align:left;flip:y;z-index:251660800;visibility:visible" from="22.3pt,11.5pt" to="411.25pt,1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" strokeweight="2pt">
            <v:shadow on="t" color="black" opacity="24903f" origin=",.5" offset="0,.55556mm"/>
          </v:line>
        </w:pict>
      </w:r>
    </w:p>
    <w:p w:rsidR="00FD0725" w:rsidRPr="00327B99" w:rsidRDefault="00FD0725" w:rsidP="00327B99">
      <w:pPr>
        <w:rPr>
          <w:rFonts w:ascii="Arial" w:hAnsi="Arial" w:cs="Arial"/>
        </w:rPr>
      </w:pPr>
    </w:p>
    <w:p w:rsidR="00FD0725" w:rsidRPr="00327B99" w:rsidRDefault="00FD0725" w:rsidP="00327B99">
      <w:pPr>
        <w:rPr>
          <w:rFonts w:ascii="Arial" w:hAnsi="Arial" w:cs="Arial"/>
        </w:rPr>
      </w:pPr>
    </w:p>
    <w:p w:rsidR="00FD0725" w:rsidRPr="00327B99" w:rsidRDefault="00FD0725" w:rsidP="00327B99">
      <w:pPr>
        <w:rPr>
          <w:rFonts w:ascii="Arial" w:hAnsi="Arial" w:cs="Arial"/>
        </w:rPr>
      </w:pPr>
    </w:p>
    <w:p w:rsidR="00FD0725" w:rsidRPr="00327B99" w:rsidRDefault="00FD0725" w:rsidP="00327B99">
      <w:pPr>
        <w:rPr>
          <w:rFonts w:ascii="Arial" w:hAnsi="Arial" w:cs="Arial"/>
        </w:rPr>
      </w:pPr>
    </w:p>
    <w:p w:rsidR="00FD0725" w:rsidRPr="00327B99" w:rsidRDefault="00FD0725" w:rsidP="00327B99">
      <w:pPr>
        <w:rPr>
          <w:rFonts w:ascii="Arial" w:hAnsi="Arial" w:cs="Arial"/>
        </w:rPr>
      </w:pPr>
    </w:p>
    <w:p w:rsidR="00FD0725" w:rsidRDefault="00FD0725" w:rsidP="00327B99">
      <w:pPr>
        <w:rPr>
          <w:rFonts w:ascii="Arial" w:hAnsi="Arial" w:cs="Arial"/>
        </w:rPr>
      </w:pPr>
      <w:r>
        <w:rPr>
          <w:noProof/>
        </w:rPr>
        <w:pict>
          <v:shape id="Metin Kutusu 30" o:spid="_x0000_s1048" type="#_x0000_t202" style="position:absolute;margin-left:34.75pt;margin-top:4.5pt;width:50.85pt;height:25pt;z-index:251666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" stroked="f" strokeweight=".5pt">
            <v:textbox>
              <w:txbxContent>
                <w:p w:rsidR="00FD0725" w:rsidRPr="006F1BF9" w:rsidRDefault="00FD0725">
                  <w:pPr>
                    <w:rPr>
                      <w:b/>
                      <w:sz w:val="36"/>
                    </w:rPr>
                  </w:pPr>
                  <w:r w:rsidRPr="006F1BF9">
                    <w:rPr>
                      <w:b/>
                      <w:sz w:val="36"/>
                    </w:rPr>
                    <w:t>I</w:t>
                  </w:r>
                </w:p>
              </w:txbxContent>
            </v:textbox>
          </v:shape>
        </w:pict>
      </w:r>
      <w:r>
        <w:rPr>
          <w:noProof/>
        </w:rPr>
        <w:pict>
          <v:shape id="Metin Kutusu 33" o:spid="_x0000_s1049" type="#_x0000_t202" style="position:absolute;margin-left:392.45pt;margin-top:4.55pt;width:30.5pt;height:24.25pt;z-index:251670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" stroked="f" strokeweight=".5pt">
            <v:textbox>
              <w:txbxContent>
                <w:p w:rsidR="00FD0725" w:rsidRPr="006F1BF9" w:rsidRDefault="00FD0725">
                  <w:pPr>
                    <w:rPr>
                      <w:b/>
                      <w:sz w:val="28"/>
                    </w:rPr>
                  </w:pPr>
                  <w:r w:rsidRPr="006F1BF9">
                    <w:rPr>
                      <w:b/>
                      <w:sz w:val="28"/>
                    </w:rPr>
                    <w:t>IV</w:t>
                  </w:r>
                </w:p>
              </w:txbxContent>
            </v:textbox>
          </v:shape>
        </w:pict>
      </w:r>
      <w:r>
        <w:rPr>
          <w:noProof/>
        </w:rPr>
        <w:pict>
          <v:shape id="Metin Kutusu 32" o:spid="_x0000_s1050" type="#_x0000_t202" style="position:absolute;margin-left:267.15pt;margin-top:4.55pt;width:34.4pt;height:24.25pt;z-index:251668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" stroked="f" strokeweight=".5pt">
            <v:textbox>
              <w:txbxContent>
                <w:p w:rsidR="00FD0725" w:rsidRPr="006F1BF9" w:rsidRDefault="00FD0725">
                  <w:pPr>
                    <w:rPr>
                      <w:b/>
                      <w:sz w:val="28"/>
                    </w:rPr>
                  </w:pPr>
                  <w:r w:rsidRPr="006F1BF9">
                    <w:rPr>
                      <w:b/>
                      <w:sz w:val="28"/>
                    </w:rPr>
                    <w:t>III</w:t>
                  </w:r>
                </w:p>
              </w:txbxContent>
            </v:textbox>
          </v:shape>
        </w:pict>
      </w:r>
      <w:r>
        <w:rPr>
          <w:noProof/>
        </w:rPr>
        <w:pict>
          <v:shape id="Metin Kutusu 31" o:spid="_x0000_s1051" type="#_x0000_t202" style="position:absolute;margin-left:149.8pt;margin-top:4.55pt;width:43.8pt;height:24.25pt;z-index:251667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" stroked="f" strokeweight=".5pt">
            <v:textbox>
              <w:txbxContent>
                <w:p w:rsidR="00FD0725" w:rsidRPr="006F1BF9" w:rsidRDefault="00FD0725">
                  <w:pPr>
                    <w:rPr>
                      <w:b/>
                      <w:sz w:val="32"/>
                    </w:rPr>
                  </w:pPr>
                  <w:r w:rsidRPr="006F1BF9">
                    <w:rPr>
                      <w:b/>
                      <w:sz w:val="32"/>
                    </w:rPr>
                    <w:t>II</w:t>
                  </w:r>
                </w:p>
              </w:txbxContent>
            </v:textbox>
          </v:shape>
        </w:pict>
      </w:r>
    </w:p>
    <w:p w:rsidR="00FD0725" w:rsidRDefault="00FD0725" w:rsidP="00327B99">
      <w:pPr>
        <w:rPr>
          <w:rFonts w:ascii="Arial" w:hAnsi="Arial" w:cs="Arial"/>
        </w:rPr>
      </w:pPr>
    </w:p>
    <w:p w:rsidR="00FD0725" w:rsidRDefault="00FD0725" w:rsidP="00327B99">
      <w:pPr>
        <w:rPr>
          <w:rFonts w:ascii="Arial" w:hAnsi="Arial" w:cs="Arial"/>
        </w:rPr>
      </w:pPr>
    </w:p>
    <w:p w:rsidR="00FD0725" w:rsidRPr="002E6DF9" w:rsidRDefault="00FD0725" w:rsidP="00327B99">
      <w:pPr>
        <w:rPr>
          <w:rFonts w:ascii="Arial" w:hAnsi="Arial" w:cs="Arial"/>
          <w:b/>
        </w:rPr>
      </w:pPr>
      <w:r w:rsidRPr="002E6DF9">
        <w:rPr>
          <w:rFonts w:ascii="Arial" w:hAnsi="Arial" w:cs="Arial"/>
          <w:b/>
        </w:rPr>
        <w:t xml:space="preserve">Kavram haritasında verilen hangi bilgi </w:t>
      </w:r>
      <w:r w:rsidRPr="008405AF">
        <w:rPr>
          <w:rFonts w:ascii="Arial" w:hAnsi="Arial" w:cs="Arial"/>
          <w:b/>
          <w:u w:val="single"/>
        </w:rPr>
        <w:t>yanlıştır?</w:t>
      </w:r>
    </w:p>
    <w:p w:rsidR="00FD0725" w:rsidRPr="002E6DF9" w:rsidRDefault="00FD0725" w:rsidP="00327B99">
      <w:pPr>
        <w:rPr>
          <w:rFonts w:ascii="Arial" w:hAnsi="Arial" w:cs="Arial"/>
          <w:b/>
        </w:rPr>
      </w:pPr>
    </w:p>
    <w:p w:rsidR="00FD0725" w:rsidRDefault="00FD0725" w:rsidP="00327B99">
      <w:pPr>
        <w:rPr>
          <w:rFonts w:ascii="Arial" w:hAnsi="Arial" w:cs="Arial"/>
          <w:b/>
        </w:rPr>
      </w:pPr>
      <w:r w:rsidRPr="002E6DF9">
        <w:rPr>
          <w:rFonts w:ascii="Arial" w:hAnsi="Arial" w:cs="Arial"/>
          <w:b/>
        </w:rPr>
        <w:t>A- I              B- II               C- III                  D- IV</w:t>
      </w:r>
    </w:p>
    <w:p w:rsidR="00FD0725" w:rsidRDefault="00FD0725" w:rsidP="00327B99">
      <w:pPr>
        <w:rPr>
          <w:rFonts w:ascii="Arial" w:hAnsi="Arial" w:cs="Arial"/>
          <w:b/>
        </w:rPr>
      </w:pPr>
    </w:p>
    <w:p w:rsidR="00FD0725" w:rsidRDefault="00FD0725" w:rsidP="00327B9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10-  Aşağıdaki cümlelerden doğru olanın başına “D”, yanlış olanın başına “Y “yazınız.</w:t>
      </w:r>
    </w:p>
    <w:p w:rsidR="00FD0725" w:rsidRDefault="00FD0725" w:rsidP="00327B99">
      <w:pPr>
        <w:rPr>
          <w:rFonts w:ascii="Arial" w:hAnsi="Arial" w:cs="Aria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18"/>
        <w:gridCol w:w="8537"/>
      </w:tblGrid>
      <w:tr w:rsidR="00FD0725" w:rsidTr="00C23256">
        <w:tc>
          <w:tcPr>
            <w:tcW w:w="675" w:type="dxa"/>
          </w:tcPr>
          <w:p w:rsidR="00FD0725" w:rsidRPr="00C23256" w:rsidRDefault="00FD0725" w:rsidP="00327B9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23256">
              <w:rPr>
                <w:rFonts w:ascii="Arial" w:hAnsi="Arial" w:cs="Arial"/>
                <w:b/>
                <w:sz w:val="22"/>
                <w:szCs w:val="22"/>
              </w:rPr>
              <w:t>…….</w:t>
            </w:r>
          </w:p>
        </w:tc>
        <w:tc>
          <w:tcPr>
            <w:tcW w:w="8537" w:type="dxa"/>
          </w:tcPr>
          <w:p w:rsidR="00FD0725" w:rsidRPr="00C23256" w:rsidRDefault="00FD0725" w:rsidP="00327B9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23256">
              <w:rPr>
                <w:rFonts w:ascii="Arial" w:hAnsi="Arial" w:cs="Arial"/>
                <w:b/>
                <w:sz w:val="22"/>
                <w:szCs w:val="22"/>
              </w:rPr>
              <w:t>İyonlar deniz ticaretinde gelişmiştir.</w:t>
            </w:r>
          </w:p>
        </w:tc>
      </w:tr>
      <w:tr w:rsidR="00FD0725" w:rsidTr="00C23256">
        <w:tc>
          <w:tcPr>
            <w:tcW w:w="675" w:type="dxa"/>
          </w:tcPr>
          <w:p w:rsidR="00FD0725" w:rsidRPr="00C23256" w:rsidRDefault="00FD0725" w:rsidP="00327B9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23256">
              <w:rPr>
                <w:rFonts w:ascii="Arial" w:hAnsi="Arial" w:cs="Arial"/>
                <w:b/>
                <w:sz w:val="22"/>
                <w:szCs w:val="22"/>
              </w:rPr>
              <w:t>……</w:t>
            </w:r>
          </w:p>
        </w:tc>
        <w:tc>
          <w:tcPr>
            <w:tcW w:w="8537" w:type="dxa"/>
          </w:tcPr>
          <w:p w:rsidR="00FD0725" w:rsidRPr="00C23256" w:rsidRDefault="00FD0725" w:rsidP="00327B9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23256">
              <w:rPr>
                <w:rFonts w:ascii="Arial" w:hAnsi="Arial" w:cs="Arial"/>
                <w:b/>
                <w:sz w:val="22"/>
                <w:szCs w:val="22"/>
              </w:rPr>
              <w:t>Kral yolunun açılmasında Hititler etkili olmuştur.</w:t>
            </w:r>
          </w:p>
        </w:tc>
      </w:tr>
      <w:tr w:rsidR="00FD0725" w:rsidTr="00C23256">
        <w:tc>
          <w:tcPr>
            <w:tcW w:w="675" w:type="dxa"/>
          </w:tcPr>
          <w:p w:rsidR="00FD0725" w:rsidRPr="00C23256" w:rsidRDefault="00FD0725" w:rsidP="00327B9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23256">
              <w:rPr>
                <w:rFonts w:ascii="Arial" w:hAnsi="Arial" w:cs="Arial"/>
                <w:b/>
                <w:sz w:val="22"/>
                <w:szCs w:val="22"/>
              </w:rPr>
              <w:t>……</w:t>
            </w:r>
          </w:p>
        </w:tc>
        <w:tc>
          <w:tcPr>
            <w:tcW w:w="8537" w:type="dxa"/>
          </w:tcPr>
          <w:p w:rsidR="00FD0725" w:rsidRPr="00C23256" w:rsidRDefault="00FD0725" w:rsidP="00327B9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23256">
              <w:rPr>
                <w:rFonts w:ascii="Arial" w:hAnsi="Arial" w:cs="Arial"/>
                <w:b/>
                <w:sz w:val="22"/>
                <w:szCs w:val="22"/>
              </w:rPr>
              <w:t>Friglerin en önemli tanrısı Kibele’dir.</w:t>
            </w:r>
          </w:p>
        </w:tc>
      </w:tr>
      <w:tr w:rsidR="00FD0725" w:rsidTr="00C23256">
        <w:tc>
          <w:tcPr>
            <w:tcW w:w="675" w:type="dxa"/>
          </w:tcPr>
          <w:p w:rsidR="00FD0725" w:rsidRPr="00C23256" w:rsidRDefault="00FD0725" w:rsidP="00327B9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23256">
              <w:rPr>
                <w:rFonts w:ascii="Arial" w:hAnsi="Arial" w:cs="Arial"/>
                <w:b/>
                <w:sz w:val="22"/>
                <w:szCs w:val="22"/>
              </w:rPr>
              <w:t>……</w:t>
            </w:r>
          </w:p>
        </w:tc>
        <w:tc>
          <w:tcPr>
            <w:tcW w:w="8537" w:type="dxa"/>
          </w:tcPr>
          <w:p w:rsidR="00FD0725" w:rsidRPr="00C23256" w:rsidRDefault="00FD0725" w:rsidP="00327B9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23256">
              <w:rPr>
                <w:rFonts w:ascii="Arial" w:hAnsi="Arial" w:cs="Arial"/>
                <w:b/>
                <w:sz w:val="22"/>
                <w:szCs w:val="22"/>
              </w:rPr>
              <w:t>Fibula adı verilen çengelli iğneler Urartulara aittir.</w:t>
            </w:r>
          </w:p>
        </w:tc>
      </w:tr>
    </w:tbl>
    <w:p w:rsidR="00FD0725" w:rsidRDefault="00FD0725" w:rsidP="00327B99">
      <w:pPr>
        <w:rPr>
          <w:rFonts w:ascii="Arial" w:hAnsi="Arial" w:cs="Arial"/>
          <w:b/>
        </w:rPr>
      </w:pPr>
    </w:p>
    <w:p w:rsidR="00FD0725" w:rsidRDefault="00FD0725" w:rsidP="00327B9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Buna göre doğru bilgi kaç tanedir?</w:t>
      </w:r>
    </w:p>
    <w:p w:rsidR="00FD0725" w:rsidRDefault="00FD0725" w:rsidP="00327B99">
      <w:pPr>
        <w:rPr>
          <w:rFonts w:ascii="Arial" w:hAnsi="Arial" w:cs="Arial"/>
          <w:b/>
        </w:rPr>
      </w:pPr>
    </w:p>
    <w:p w:rsidR="00FD0725" w:rsidRDefault="00FD0725" w:rsidP="00327B9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A- 3                   B-1                    C-4                  D-2</w:t>
      </w:r>
    </w:p>
    <w:p w:rsidR="00FD0725" w:rsidRDefault="00FD0725" w:rsidP="00327B99">
      <w:pPr>
        <w:rPr>
          <w:rFonts w:ascii="Arial" w:hAnsi="Arial" w:cs="Arial"/>
          <w:b/>
        </w:rPr>
      </w:pPr>
    </w:p>
    <w:p w:rsidR="00FD0725" w:rsidRDefault="00FD0725" w:rsidP="00327B9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11-  I. Taş oymacılığı II.  Van Gölü       III- Maden işletmeciliği  IV. Bilim</w:t>
      </w:r>
    </w:p>
    <w:p w:rsidR="00FD0725" w:rsidRDefault="00FD0725" w:rsidP="00327B99">
      <w:pPr>
        <w:rPr>
          <w:rFonts w:ascii="Arial" w:hAnsi="Arial" w:cs="Arial"/>
          <w:b/>
        </w:rPr>
      </w:pPr>
    </w:p>
    <w:p w:rsidR="00FD0725" w:rsidRDefault="00FD0725" w:rsidP="00327B9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Yukarıdaki bilgilerden hangisi Urartulara ait   değildir?</w:t>
      </w:r>
    </w:p>
    <w:p w:rsidR="00FD0725" w:rsidRDefault="00FD0725" w:rsidP="00327B99">
      <w:pPr>
        <w:rPr>
          <w:rFonts w:ascii="Arial" w:hAnsi="Arial" w:cs="Arial"/>
          <w:b/>
        </w:rPr>
      </w:pPr>
    </w:p>
    <w:p w:rsidR="00FD0725" w:rsidRDefault="00FD0725" w:rsidP="00327B9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A-  I  ve II            B- Yalnız   IV        C- III ve IV          D- I ve IV</w:t>
      </w:r>
    </w:p>
    <w:p w:rsidR="00FD0725" w:rsidRDefault="00FD0725" w:rsidP="00327B99">
      <w:pPr>
        <w:rPr>
          <w:rFonts w:ascii="Arial" w:hAnsi="Arial" w:cs="Arial"/>
          <w:b/>
        </w:rPr>
      </w:pPr>
    </w:p>
    <w:p w:rsidR="00FD0725" w:rsidRDefault="00FD0725" w:rsidP="00327B99">
      <w:pPr>
        <w:rPr>
          <w:rFonts w:ascii="Arial" w:hAnsi="Arial" w:cs="Arial"/>
          <w:b/>
        </w:rPr>
      </w:pPr>
    </w:p>
    <w:p w:rsidR="00FD0725" w:rsidRDefault="00FD0725" w:rsidP="00327B99">
      <w:pPr>
        <w:rPr>
          <w:rFonts w:ascii="Arial" w:hAnsi="Arial" w:cs="Arial"/>
          <w:b/>
        </w:rPr>
      </w:pPr>
    </w:p>
    <w:p w:rsidR="00FD0725" w:rsidRDefault="00FD0725" w:rsidP="00327B99">
      <w:pPr>
        <w:rPr>
          <w:rFonts w:ascii="Arial" w:hAnsi="Arial" w:cs="Arial"/>
          <w:b/>
        </w:rPr>
      </w:pPr>
    </w:p>
    <w:p w:rsidR="00FD0725" w:rsidRDefault="00FD0725" w:rsidP="00327B9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12-   Ali yaptığı çalışmalar sonucunda  Babillerle  ilgili şu bilgilere  ulaşmıştır.</w:t>
      </w:r>
    </w:p>
    <w:p w:rsidR="00FD0725" w:rsidRDefault="00FD0725" w:rsidP="00F337F1">
      <w:pPr>
        <w:pStyle w:val="ListParagraph"/>
        <w:numPr>
          <w:ilvl w:val="0"/>
          <w:numId w:val="2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>İlk anayasayı hazırlamışlardır.</w:t>
      </w:r>
    </w:p>
    <w:p w:rsidR="00FD0725" w:rsidRDefault="00FD0725" w:rsidP="00F337F1">
      <w:pPr>
        <w:pStyle w:val="ListParagraph"/>
        <w:numPr>
          <w:ilvl w:val="0"/>
          <w:numId w:val="2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>Güneş saatini bulmuşlardır.</w:t>
      </w:r>
    </w:p>
    <w:p w:rsidR="00FD0725" w:rsidRDefault="00FD0725" w:rsidP="00F337F1">
      <w:pPr>
        <w:pStyle w:val="ListParagraph"/>
        <w:numPr>
          <w:ilvl w:val="0"/>
          <w:numId w:val="2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>Ay ve güneş tutulmasını  hesaplamışlardır.</w:t>
      </w:r>
    </w:p>
    <w:p w:rsidR="00FD0725" w:rsidRDefault="00FD0725" w:rsidP="0061634B">
      <w:pPr>
        <w:rPr>
          <w:rFonts w:ascii="Arial" w:hAnsi="Arial" w:cs="Arial"/>
          <w:b/>
        </w:rPr>
      </w:pPr>
    </w:p>
    <w:p w:rsidR="00FD0725" w:rsidRDefault="00FD0725" w:rsidP="0061634B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Bu bilgilere  göre Babiller   hangi alanlarda ilerlemeler sağlamıştır?</w:t>
      </w:r>
    </w:p>
    <w:p w:rsidR="00FD0725" w:rsidRDefault="00FD0725" w:rsidP="0061634B">
      <w:pPr>
        <w:rPr>
          <w:rFonts w:ascii="Arial" w:hAnsi="Arial" w:cs="Arial"/>
          <w:b/>
        </w:rPr>
      </w:pPr>
    </w:p>
    <w:p w:rsidR="00FD0725" w:rsidRDefault="00FD0725" w:rsidP="0061634B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A- Bilim- Tarım                             B- Askeri –Ekonomi </w:t>
      </w:r>
    </w:p>
    <w:p w:rsidR="00FD0725" w:rsidRDefault="00FD0725" w:rsidP="0061634B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</w:t>
      </w:r>
    </w:p>
    <w:p w:rsidR="00FD0725" w:rsidRDefault="00FD0725" w:rsidP="0061634B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C- Hukuk –Astronomi                  D-Hukuk- Askeri </w:t>
      </w:r>
    </w:p>
    <w:p w:rsidR="00FD0725" w:rsidRDefault="00FD0725" w:rsidP="0061634B">
      <w:pPr>
        <w:rPr>
          <w:rFonts w:ascii="Arial" w:hAnsi="Arial" w:cs="Arial"/>
          <w:b/>
        </w:rPr>
      </w:pPr>
    </w:p>
    <w:p w:rsidR="00FD0725" w:rsidRDefault="00FD0725" w:rsidP="0061634B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13-   Türkler, Orta Asya’daki anayurtlarından MÖ ’ki dönemlerden itibaren dünyanın değişik yerlerine göç ettiler. Türklerin  bir çok sebeplerden dolayı göç etme nedenleri arasında  aşağıdakilerden hangisinin bir ilgisi yoktur?</w:t>
      </w:r>
    </w:p>
    <w:p w:rsidR="00FD0725" w:rsidRDefault="00FD0725" w:rsidP="0061634B">
      <w:pPr>
        <w:rPr>
          <w:rFonts w:ascii="Arial" w:hAnsi="Arial" w:cs="Arial"/>
          <w:b/>
        </w:rPr>
      </w:pPr>
    </w:p>
    <w:p w:rsidR="00FD0725" w:rsidRDefault="00FD0725" w:rsidP="0061634B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A- Kuraklık                                          B- Hayvan hastalıkları  </w:t>
      </w:r>
    </w:p>
    <w:p w:rsidR="00FD0725" w:rsidRDefault="00FD0725" w:rsidP="0061634B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C- Komşu devletlerin saldırıları        D- Çin Seddinin yapılması</w:t>
      </w:r>
    </w:p>
    <w:p w:rsidR="00FD0725" w:rsidRDefault="00FD0725" w:rsidP="0061634B">
      <w:pPr>
        <w:rPr>
          <w:rFonts w:ascii="Arial" w:hAnsi="Arial" w:cs="Arial"/>
          <w:b/>
        </w:rPr>
      </w:pPr>
    </w:p>
    <w:p w:rsidR="00FD0725" w:rsidRDefault="00FD0725" w:rsidP="00C1212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14-    </w:t>
      </w:r>
      <w:r w:rsidRPr="00C12121">
        <w:rPr>
          <w:rFonts w:ascii="Arial" w:hAnsi="Arial" w:cs="Arial"/>
          <w:b/>
        </w:rPr>
        <w:t>Orta Asya’da kurulan Türk Devletlerine ait kalıntıların fazla olamamasında etkili olan faktör nedir?</w:t>
      </w:r>
    </w:p>
    <w:p w:rsidR="00FD0725" w:rsidRPr="00C12121" w:rsidRDefault="00FD0725" w:rsidP="00C12121">
      <w:pPr>
        <w:rPr>
          <w:rFonts w:ascii="Arial" w:hAnsi="Arial" w:cs="Arial"/>
          <w:b/>
        </w:rPr>
      </w:pPr>
    </w:p>
    <w:p w:rsidR="00FD0725" w:rsidRPr="00C12121" w:rsidRDefault="00FD0725" w:rsidP="00C12121">
      <w:pPr>
        <w:rPr>
          <w:rFonts w:ascii="Arial" w:hAnsi="Arial" w:cs="Arial"/>
          <w:b/>
        </w:rPr>
      </w:pPr>
      <w:r w:rsidRPr="00C12121">
        <w:rPr>
          <w:rFonts w:ascii="Arial" w:hAnsi="Arial" w:cs="Arial"/>
          <w:b/>
        </w:rPr>
        <w:t>A)Bilim ve sanata fazla önem vermemeleri</w:t>
      </w:r>
    </w:p>
    <w:p w:rsidR="00FD0725" w:rsidRPr="00C12121" w:rsidRDefault="00FD0725" w:rsidP="00C12121">
      <w:pPr>
        <w:rPr>
          <w:rFonts w:ascii="Arial" w:hAnsi="Arial" w:cs="Arial"/>
          <w:b/>
        </w:rPr>
      </w:pPr>
      <w:r w:rsidRPr="00C12121">
        <w:rPr>
          <w:rFonts w:ascii="Arial" w:hAnsi="Arial" w:cs="Arial"/>
          <w:b/>
        </w:rPr>
        <w:t>B)Bıraktıkları eserlerin düşmanları tarafından tahrip edilmesi</w:t>
      </w:r>
    </w:p>
    <w:p w:rsidR="00FD0725" w:rsidRPr="00C12121" w:rsidRDefault="00FD0725" w:rsidP="00C12121">
      <w:pPr>
        <w:rPr>
          <w:rFonts w:ascii="Arial" w:hAnsi="Arial" w:cs="Arial"/>
          <w:b/>
        </w:rPr>
      </w:pPr>
      <w:r w:rsidRPr="00C12121">
        <w:rPr>
          <w:rFonts w:ascii="Arial" w:hAnsi="Arial" w:cs="Arial"/>
          <w:b/>
        </w:rPr>
        <w:t>C)Göçebe hayatı yaşamalarından dolayı tarihi eser bırakmamaları</w:t>
      </w:r>
    </w:p>
    <w:p w:rsidR="00FD0725" w:rsidRDefault="00FD0725" w:rsidP="00C12121">
      <w:pPr>
        <w:rPr>
          <w:rFonts w:ascii="Arial" w:hAnsi="Arial" w:cs="Arial"/>
          <w:b/>
        </w:rPr>
      </w:pPr>
      <w:r w:rsidRPr="00C12121">
        <w:rPr>
          <w:rFonts w:ascii="Arial" w:hAnsi="Arial" w:cs="Arial"/>
          <w:b/>
        </w:rPr>
        <w:t>D)Uzun süre tarih sahnesinde kalmamaları</w:t>
      </w:r>
    </w:p>
    <w:p w:rsidR="00FD0725" w:rsidRDefault="00FD0725" w:rsidP="00C12121">
      <w:pPr>
        <w:rPr>
          <w:rFonts w:ascii="Arial" w:hAnsi="Arial" w:cs="Arial"/>
          <w:b/>
        </w:rPr>
      </w:pPr>
    </w:p>
    <w:p w:rsidR="00FD0725" w:rsidRDefault="00FD0725" w:rsidP="00FF6B3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15- </w:t>
      </w:r>
      <w:r w:rsidRPr="00FF6B30">
        <w:rPr>
          <w:rFonts w:ascii="Arial" w:hAnsi="Arial" w:cs="Arial"/>
          <w:b/>
        </w:rPr>
        <w:tab/>
        <w:t>Türklerin ilk yurdu neresidir?</w:t>
      </w:r>
    </w:p>
    <w:p w:rsidR="00FD0725" w:rsidRPr="00FF6B30" w:rsidRDefault="00FD0725" w:rsidP="00FF6B30">
      <w:pPr>
        <w:rPr>
          <w:rFonts w:ascii="Arial" w:hAnsi="Arial" w:cs="Arial"/>
          <w:b/>
        </w:rPr>
      </w:pPr>
    </w:p>
    <w:p w:rsidR="00FD0725" w:rsidRPr="00FF6B30" w:rsidRDefault="00FD0725" w:rsidP="00FF6B3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A)</w:t>
      </w:r>
      <w:r>
        <w:rPr>
          <w:rFonts w:ascii="Arial" w:hAnsi="Arial" w:cs="Arial"/>
          <w:b/>
        </w:rPr>
        <w:tab/>
        <w:t>Orta Asya</w:t>
      </w:r>
    </w:p>
    <w:p w:rsidR="00FD0725" w:rsidRPr="00FF6B30" w:rsidRDefault="00FD0725" w:rsidP="00FF6B30">
      <w:pPr>
        <w:rPr>
          <w:rFonts w:ascii="Arial" w:hAnsi="Arial" w:cs="Arial"/>
          <w:b/>
        </w:rPr>
      </w:pPr>
      <w:r w:rsidRPr="00FF6B30">
        <w:rPr>
          <w:rFonts w:ascii="Arial" w:hAnsi="Arial" w:cs="Arial"/>
          <w:b/>
        </w:rPr>
        <w:t>B)</w:t>
      </w:r>
      <w:r w:rsidRPr="00FF6B30">
        <w:rPr>
          <w:rFonts w:ascii="Arial" w:hAnsi="Arial" w:cs="Arial"/>
          <w:b/>
        </w:rPr>
        <w:tab/>
        <w:t>Balkanlar</w:t>
      </w:r>
    </w:p>
    <w:p w:rsidR="00FD0725" w:rsidRPr="00FF6B30" w:rsidRDefault="00FD0725" w:rsidP="00FF6B3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C)</w:t>
      </w:r>
      <w:r>
        <w:rPr>
          <w:rFonts w:ascii="Arial" w:hAnsi="Arial" w:cs="Arial"/>
          <w:b/>
        </w:rPr>
        <w:tab/>
        <w:t>Anadolu</w:t>
      </w:r>
    </w:p>
    <w:p w:rsidR="00FD0725" w:rsidRDefault="00FD0725" w:rsidP="00FF6B30">
      <w:pPr>
        <w:rPr>
          <w:rFonts w:ascii="Arial" w:hAnsi="Arial" w:cs="Arial"/>
          <w:b/>
        </w:rPr>
      </w:pPr>
      <w:r w:rsidRPr="00FF6B30">
        <w:rPr>
          <w:rFonts w:ascii="Arial" w:hAnsi="Arial" w:cs="Arial"/>
          <w:b/>
        </w:rPr>
        <w:t>D)</w:t>
      </w:r>
      <w:r w:rsidRPr="00FF6B30">
        <w:rPr>
          <w:rFonts w:ascii="Arial" w:hAnsi="Arial" w:cs="Arial"/>
          <w:b/>
        </w:rPr>
        <w:tab/>
        <w:t>Mezopotamya</w:t>
      </w:r>
      <w:r>
        <w:rPr>
          <w:rFonts w:ascii="Arial" w:hAnsi="Arial" w:cs="Arial"/>
          <w:b/>
        </w:rPr>
        <w:t xml:space="preserve">  </w:t>
      </w:r>
    </w:p>
    <w:p w:rsidR="00FD0725" w:rsidRDefault="00FD0725" w:rsidP="00FF6B30">
      <w:pPr>
        <w:rPr>
          <w:rFonts w:ascii="Arial" w:hAnsi="Arial" w:cs="Arial"/>
          <w:b/>
        </w:rPr>
      </w:pPr>
    </w:p>
    <w:p w:rsidR="00FD0725" w:rsidRDefault="00FD0725" w:rsidP="00372DCF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16-  </w:t>
      </w:r>
      <w:r w:rsidRPr="00372DCF">
        <w:rPr>
          <w:rFonts w:ascii="Arial" w:hAnsi="Arial" w:cs="Arial"/>
          <w:b/>
        </w:rPr>
        <w:tab/>
        <w:t>Oğuz Kağan</w:t>
      </w:r>
      <w:r>
        <w:rPr>
          <w:rFonts w:ascii="Arial" w:hAnsi="Arial" w:cs="Arial"/>
          <w:b/>
        </w:rPr>
        <w:t xml:space="preserve"> Destanı’nda, aşağıdaki Türk hü</w:t>
      </w:r>
      <w:r w:rsidRPr="00372DCF">
        <w:rPr>
          <w:rFonts w:ascii="Arial" w:hAnsi="Arial" w:cs="Arial"/>
          <w:b/>
        </w:rPr>
        <w:t>kümdarlarından hangisi etrafında yaşanan olaylardan bahsedilmektedir?</w:t>
      </w:r>
    </w:p>
    <w:p w:rsidR="00FD0725" w:rsidRPr="00372DCF" w:rsidRDefault="00FD0725" w:rsidP="00372DCF">
      <w:pPr>
        <w:rPr>
          <w:rFonts w:ascii="Arial" w:hAnsi="Arial" w:cs="Arial"/>
          <w:b/>
        </w:rPr>
      </w:pPr>
    </w:p>
    <w:p w:rsidR="00FD0725" w:rsidRDefault="00FD0725" w:rsidP="00372DCF">
      <w:pPr>
        <w:rPr>
          <w:rFonts w:ascii="Arial" w:hAnsi="Arial" w:cs="Arial"/>
          <w:b/>
        </w:rPr>
      </w:pPr>
      <w:r w:rsidRPr="00372DCF">
        <w:rPr>
          <w:rFonts w:ascii="Arial" w:hAnsi="Arial" w:cs="Arial"/>
          <w:b/>
        </w:rPr>
        <w:t>A)</w:t>
      </w:r>
      <w:r w:rsidRPr="00372DCF">
        <w:rPr>
          <w:rFonts w:ascii="Arial" w:hAnsi="Arial" w:cs="Arial"/>
          <w:b/>
        </w:rPr>
        <w:tab/>
        <w:t>Mete</w:t>
      </w:r>
      <w:r w:rsidRPr="00372DCF">
        <w:rPr>
          <w:rFonts w:ascii="Arial" w:hAnsi="Arial" w:cs="Arial"/>
          <w:b/>
        </w:rPr>
        <w:tab/>
      </w:r>
      <w:r w:rsidRPr="00372DCF">
        <w:rPr>
          <w:rFonts w:ascii="Arial" w:hAnsi="Arial" w:cs="Arial"/>
          <w:b/>
        </w:rPr>
        <w:tab/>
      </w:r>
      <w:r w:rsidRPr="00372DCF">
        <w:rPr>
          <w:rFonts w:ascii="Arial" w:hAnsi="Arial" w:cs="Arial"/>
          <w:b/>
        </w:rPr>
        <w:tab/>
        <w:t>C)  Attila</w:t>
      </w:r>
    </w:p>
    <w:p w:rsidR="00FD0725" w:rsidRDefault="00FD0725" w:rsidP="00372DCF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B)</w:t>
      </w:r>
      <w:r>
        <w:rPr>
          <w:rFonts w:ascii="Arial" w:hAnsi="Arial" w:cs="Arial"/>
          <w:b/>
        </w:rPr>
        <w:tab/>
        <w:t>İstemi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 xml:space="preserve">D)  Bumin  Kağan </w:t>
      </w:r>
    </w:p>
    <w:p w:rsidR="00FD0725" w:rsidRDefault="00FD0725" w:rsidP="00372DCF">
      <w:pPr>
        <w:rPr>
          <w:rFonts w:ascii="Arial" w:hAnsi="Arial" w:cs="Arial"/>
          <w:b/>
        </w:rPr>
      </w:pPr>
    </w:p>
    <w:p w:rsidR="00FD0725" w:rsidRDefault="00FD0725" w:rsidP="0037159C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17-   </w:t>
      </w:r>
      <w:r w:rsidRPr="0037159C">
        <w:rPr>
          <w:rFonts w:ascii="Arial" w:hAnsi="Arial" w:cs="Arial"/>
          <w:b/>
        </w:rPr>
        <w:tab/>
        <w:t>Orta Asya’daki Türkleri, bölgenin iklimi, bitki örtüsü ve yeryü</w:t>
      </w:r>
      <w:r>
        <w:rPr>
          <w:rFonts w:ascii="Arial" w:hAnsi="Arial" w:cs="Arial"/>
          <w:b/>
        </w:rPr>
        <w:t>zü şekilleri etkilemiştir. Yaşa</w:t>
      </w:r>
      <w:r w:rsidRPr="0037159C">
        <w:rPr>
          <w:rFonts w:ascii="Arial" w:hAnsi="Arial" w:cs="Arial"/>
          <w:b/>
        </w:rPr>
        <w:t xml:space="preserve">dıkları bölgenin özellikleri Türklerin Hindistan, Çin ve Avrupa’ya göç ederek buralarda devlet kurmalarına ve </w:t>
      </w:r>
      <w:r>
        <w:rPr>
          <w:rFonts w:ascii="Arial" w:hAnsi="Arial" w:cs="Arial"/>
          <w:b/>
        </w:rPr>
        <w:t>değişik kültürlerle tanışmaları</w:t>
      </w:r>
      <w:r w:rsidRPr="0037159C">
        <w:rPr>
          <w:rFonts w:ascii="Arial" w:hAnsi="Arial" w:cs="Arial"/>
          <w:b/>
        </w:rPr>
        <w:t>na yol açmıştır. Önceleri hayvancılıkla uğraşan Türkler, Uygurlar Döneminde yerleşik yaşama geçmişler ve tarımsal alanda ilerlemişlerdir.</w:t>
      </w:r>
    </w:p>
    <w:p w:rsidR="00FD0725" w:rsidRPr="0037159C" w:rsidRDefault="00FD0725" w:rsidP="0037159C">
      <w:pPr>
        <w:rPr>
          <w:rFonts w:ascii="Arial" w:hAnsi="Arial" w:cs="Arial"/>
          <w:b/>
        </w:rPr>
      </w:pPr>
    </w:p>
    <w:p w:rsidR="00FD0725" w:rsidRPr="0037159C" w:rsidRDefault="00FD0725" w:rsidP="0037159C">
      <w:pPr>
        <w:rPr>
          <w:rFonts w:ascii="Arial" w:hAnsi="Arial" w:cs="Arial"/>
          <w:b/>
        </w:rPr>
      </w:pPr>
      <w:r w:rsidRPr="0037159C">
        <w:rPr>
          <w:rFonts w:ascii="Arial" w:hAnsi="Arial" w:cs="Arial"/>
          <w:b/>
        </w:rPr>
        <w:t xml:space="preserve">Parçaya göre, </w:t>
      </w:r>
      <w:r>
        <w:rPr>
          <w:rFonts w:ascii="Arial" w:hAnsi="Arial" w:cs="Arial"/>
          <w:b/>
        </w:rPr>
        <w:t>Türklerle ilgili aşağıdaki soru</w:t>
      </w:r>
      <w:r w:rsidRPr="0037159C">
        <w:rPr>
          <w:rFonts w:ascii="Arial" w:hAnsi="Arial" w:cs="Arial"/>
          <w:b/>
        </w:rPr>
        <w:t xml:space="preserve">lardan hangisi </w:t>
      </w:r>
      <w:r w:rsidRPr="008405AF">
        <w:rPr>
          <w:rFonts w:ascii="Arial" w:hAnsi="Arial" w:cs="Arial"/>
          <w:b/>
          <w:u w:val="single"/>
        </w:rPr>
        <w:t>cevaplanamaz?</w:t>
      </w:r>
    </w:p>
    <w:p w:rsidR="00FD0725" w:rsidRPr="0037159C" w:rsidRDefault="00FD0725" w:rsidP="0037159C">
      <w:pPr>
        <w:rPr>
          <w:rFonts w:ascii="Arial" w:hAnsi="Arial" w:cs="Arial"/>
          <w:b/>
        </w:rPr>
      </w:pPr>
      <w:r w:rsidRPr="0037159C">
        <w:rPr>
          <w:rFonts w:ascii="Arial" w:hAnsi="Arial" w:cs="Arial"/>
          <w:b/>
        </w:rPr>
        <w:t>A)</w:t>
      </w:r>
      <w:r w:rsidRPr="0037159C">
        <w:rPr>
          <w:rFonts w:ascii="Arial" w:hAnsi="Arial" w:cs="Arial"/>
          <w:b/>
        </w:rPr>
        <w:tab/>
        <w:t>Hangi devlet döneminde yerleşik hayata geçmişlerdir?</w:t>
      </w:r>
    </w:p>
    <w:p w:rsidR="00FD0725" w:rsidRPr="0037159C" w:rsidRDefault="00FD0725" w:rsidP="0037159C">
      <w:pPr>
        <w:rPr>
          <w:rFonts w:ascii="Arial" w:hAnsi="Arial" w:cs="Arial"/>
          <w:b/>
        </w:rPr>
      </w:pPr>
      <w:r w:rsidRPr="0037159C">
        <w:rPr>
          <w:rFonts w:ascii="Arial" w:hAnsi="Arial" w:cs="Arial"/>
          <w:b/>
        </w:rPr>
        <w:t>B)</w:t>
      </w:r>
      <w:r w:rsidRPr="0037159C">
        <w:rPr>
          <w:rFonts w:ascii="Arial" w:hAnsi="Arial" w:cs="Arial"/>
          <w:b/>
        </w:rPr>
        <w:tab/>
        <w:t>Geçimlerini hangi alanlardan sağlamışlardır?</w:t>
      </w:r>
    </w:p>
    <w:p w:rsidR="00FD0725" w:rsidRPr="0037159C" w:rsidRDefault="00FD0725" w:rsidP="0037159C">
      <w:pPr>
        <w:rPr>
          <w:rFonts w:ascii="Arial" w:hAnsi="Arial" w:cs="Arial"/>
          <w:b/>
        </w:rPr>
      </w:pPr>
      <w:r w:rsidRPr="0037159C">
        <w:rPr>
          <w:rFonts w:ascii="Arial" w:hAnsi="Arial" w:cs="Arial"/>
          <w:b/>
        </w:rPr>
        <w:t>C)</w:t>
      </w:r>
      <w:r w:rsidRPr="0037159C">
        <w:rPr>
          <w:rFonts w:ascii="Arial" w:hAnsi="Arial" w:cs="Arial"/>
          <w:b/>
        </w:rPr>
        <w:tab/>
        <w:t>Hangi bölgelere göç etmişlerdir?</w:t>
      </w:r>
    </w:p>
    <w:p w:rsidR="00FD0725" w:rsidRDefault="00FD0725" w:rsidP="0037159C">
      <w:pPr>
        <w:rPr>
          <w:rFonts w:ascii="Arial" w:hAnsi="Arial" w:cs="Arial"/>
          <w:b/>
        </w:rPr>
      </w:pPr>
      <w:r w:rsidRPr="0037159C">
        <w:rPr>
          <w:rFonts w:ascii="Arial" w:hAnsi="Arial" w:cs="Arial"/>
          <w:b/>
        </w:rPr>
        <w:t>D)</w:t>
      </w:r>
      <w:r w:rsidRPr="0037159C">
        <w:rPr>
          <w:rFonts w:ascii="Arial" w:hAnsi="Arial" w:cs="Arial"/>
          <w:b/>
        </w:rPr>
        <w:tab/>
        <w:t>Avrupa’da hangi devleti kurmuşlardır?</w:t>
      </w:r>
      <w:r>
        <w:rPr>
          <w:rFonts w:ascii="Arial" w:hAnsi="Arial" w:cs="Arial"/>
          <w:b/>
        </w:rPr>
        <w:t xml:space="preserve"> </w:t>
      </w:r>
    </w:p>
    <w:p w:rsidR="00FD0725" w:rsidRDefault="00FD0725" w:rsidP="0037159C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18-  İpek Yolu, yaklaşık 2000 yıl insanlık tarihinde devletler arası siyasi, ekonomik ve kültürel bir köprü  olmuştur.</w:t>
      </w:r>
    </w:p>
    <w:p w:rsidR="00FD0725" w:rsidRDefault="00FD0725" w:rsidP="0037159C">
      <w:pPr>
        <w:rPr>
          <w:rFonts w:ascii="Arial" w:hAnsi="Arial" w:cs="Arial"/>
          <w:b/>
        </w:rPr>
      </w:pPr>
    </w:p>
    <w:p w:rsidR="00FD0725" w:rsidRDefault="00FD0725" w:rsidP="0037159C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Buna göre İpek Yolu üzerindeki ülkeler arasında,</w:t>
      </w:r>
    </w:p>
    <w:p w:rsidR="00FD0725" w:rsidRDefault="00FD0725" w:rsidP="00AD0F2B">
      <w:pPr>
        <w:pStyle w:val="ListParagraph"/>
        <w:numPr>
          <w:ilvl w:val="0"/>
          <w:numId w:val="3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>Bilgi akışı</w:t>
      </w:r>
    </w:p>
    <w:p w:rsidR="00FD0725" w:rsidRDefault="00FD0725" w:rsidP="00AD0F2B">
      <w:pPr>
        <w:pStyle w:val="ListParagraph"/>
        <w:numPr>
          <w:ilvl w:val="0"/>
          <w:numId w:val="3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>Kültürel etkileşim</w:t>
      </w:r>
    </w:p>
    <w:p w:rsidR="00FD0725" w:rsidRPr="00AD0F2B" w:rsidRDefault="00FD0725" w:rsidP="00AD0F2B">
      <w:pPr>
        <w:pStyle w:val="ListParagraph"/>
        <w:numPr>
          <w:ilvl w:val="0"/>
          <w:numId w:val="3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>Mal alışverişi</w:t>
      </w:r>
    </w:p>
    <w:p w:rsidR="00FD0725" w:rsidRDefault="00FD0725" w:rsidP="0037159C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Olgulardan hangilerinin yaşanması beklenir?</w:t>
      </w:r>
    </w:p>
    <w:p w:rsidR="00FD0725" w:rsidRDefault="00FD0725" w:rsidP="0037159C">
      <w:pPr>
        <w:rPr>
          <w:rFonts w:ascii="Arial" w:hAnsi="Arial" w:cs="Arial"/>
          <w:b/>
        </w:rPr>
      </w:pPr>
    </w:p>
    <w:p w:rsidR="00FD0725" w:rsidRDefault="00FD0725" w:rsidP="0037159C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A- I ve II                 B- I ve III                    C- II ve III               D- I , II ve III </w:t>
      </w:r>
    </w:p>
    <w:p w:rsidR="00FD0725" w:rsidRDefault="00FD0725" w:rsidP="0037159C">
      <w:pPr>
        <w:rPr>
          <w:rFonts w:ascii="Arial" w:hAnsi="Arial" w:cs="Arial"/>
          <w:b/>
        </w:rPr>
      </w:pPr>
    </w:p>
    <w:p w:rsidR="00FD0725" w:rsidRDefault="00FD0725" w:rsidP="0037159C">
      <w:pPr>
        <w:rPr>
          <w:rFonts w:ascii="Arial" w:hAnsi="Arial" w:cs="Arial"/>
          <w:b/>
        </w:rPr>
      </w:pPr>
    </w:p>
    <w:p w:rsidR="00FD0725" w:rsidRDefault="00FD0725" w:rsidP="0037159C">
      <w:pPr>
        <w:rPr>
          <w:rFonts w:ascii="Arial" w:hAnsi="Arial" w:cs="Arial"/>
          <w:b/>
        </w:rPr>
      </w:pPr>
    </w:p>
    <w:p w:rsidR="00FD0725" w:rsidRDefault="00FD0725" w:rsidP="0037159C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19-  Uygurlardan  günümüze kalmış çok sayıda Mani dinine ait yazma eserler ve tapınaklar vardır.</w:t>
      </w:r>
    </w:p>
    <w:p w:rsidR="00FD0725" w:rsidRDefault="00FD0725" w:rsidP="0037159C">
      <w:pPr>
        <w:rPr>
          <w:rFonts w:ascii="Arial" w:hAnsi="Arial" w:cs="Arial"/>
          <w:b/>
        </w:rPr>
      </w:pPr>
    </w:p>
    <w:p w:rsidR="00FD0725" w:rsidRPr="00953960" w:rsidRDefault="00FD0725" w:rsidP="0037159C">
      <w:pPr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</w:rPr>
        <w:t xml:space="preserve">Bu durum Uygurlarla ilgili aşağıdakilerden   hangisini  </w:t>
      </w:r>
      <w:r w:rsidRPr="00953960">
        <w:rPr>
          <w:rFonts w:ascii="Arial" w:hAnsi="Arial" w:cs="Arial"/>
          <w:b/>
          <w:u w:val="single"/>
        </w:rPr>
        <w:t>göstermez?</w:t>
      </w:r>
    </w:p>
    <w:p w:rsidR="00FD0725" w:rsidRPr="00953960" w:rsidRDefault="00FD0725" w:rsidP="0037159C">
      <w:pPr>
        <w:rPr>
          <w:rFonts w:ascii="Arial" w:hAnsi="Arial" w:cs="Arial"/>
          <w:b/>
          <w:u w:val="single"/>
        </w:rPr>
      </w:pPr>
    </w:p>
    <w:p w:rsidR="00FD0725" w:rsidRDefault="00FD0725" w:rsidP="0037159C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A- Yazıyı kullandıkları                             B- Mimariye    önem  verdikleri</w:t>
      </w:r>
    </w:p>
    <w:p w:rsidR="00FD0725" w:rsidRDefault="00FD0725" w:rsidP="0037159C">
      <w:pPr>
        <w:rPr>
          <w:rFonts w:ascii="Arial" w:hAnsi="Arial" w:cs="Arial"/>
          <w:b/>
        </w:rPr>
      </w:pPr>
    </w:p>
    <w:p w:rsidR="00FD0725" w:rsidRDefault="00FD0725" w:rsidP="0037159C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C- Göçebe bir yaşam sürdükleri          D- Farklı kültürlerden   etkilendiklerini </w:t>
      </w:r>
    </w:p>
    <w:p w:rsidR="00FD0725" w:rsidRDefault="00FD0725" w:rsidP="0037159C">
      <w:pPr>
        <w:rPr>
          <w:rFonts w:ascii="Arial" w:hAnsi="Arial" w:cs="Arial"/>
          <w:b/>
        </w:rPr>
      </w:pPr>
    </w:p>
    <w:p w:rsidR="00FD0725" w:rsidRDefault="00FD0725" w:rsidP="0037159C">
      <w:pPr>
        <w:rPr>
          <w:rFonts w:ascii="Arial" w:hAnsi="Arial" w:cs="Arial"/>
          <w:b/>
        </w:rPr>
      </w:pPr>
    </w:p>
    <w:p w:rsidR="00FD0725" w:rsidRDefault="00FD0725" w:rsidP="0037159C">
      <w:pPr>
        <w:rPr>
          <w:rFonts w:ascii="Arial" w:hAnsi="Arial" w:cs="Arial"/>
          <w:b/>
        </w:rPr>
      </w:pPr>
    </w:p>
    <w:p w:rsidR="00FD0725" w:rsidRDefault="00FD0725" w:rsidP="0037159C">
      <w:pPr>
        <w:rPr>
          <w:rFonts w:ascii="Arial" w:hAnsi="Arial" w:cs="Arial"/>
          <w:b/>
        </w:rPr>
      </w:pPr>
    </w:p>
    <w:p w:rsidR="00FD0725" w:rsidRDefault="00FD0725" w:rsidP="0037159C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20-   Bilge  Kağan adına dikilmiş Orhun Kitabelerinde şöyle denilmiştir;</w:t>
      </w:r>
    </w:p>
    <w:p w:rsidR="00FD0725" w:rsidRDefault="00FD0725" w:rsidP="0037159C">
      <w:pPr>
        <w:rPr>
          <w:rFonts w:ascii="Arial" w:hAnsi="Arial" w:cs="Arial"/>
          <w:b/>
        </w:rPr>
      </w:pPr>
    </w:p>
    <w:p w:rsidR="00FD0725" w:rsidRPr="00372DCF" w:rsidRDefault="00FD0725" w:rsidP="0037159C">
      <w:pPr>
        <w:rPr>
          <w:rFonts w:ascii="Arial" w:hAnsi="Arial" w:cs="Arial"/>
          <w:b/>
        </w:rPr>
      </w:pPr>
      <w:r>
        <w:rPr>
          <w:noProof/>
        </w:rPr>
        <w:pict>
          <v:roundrect id="Yuvarlatılmış Dikdörtgen 28" o:spid="_x0000_s1052" style="position:absolute;margin-left:34pt;margin-top:4.65pt;width:5in;height:79.05pt;z-index:25167104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" strokeweight="2pt">
            <v:textbox>
              <w:txbxContent>
                <w:p w:rsidR="00FD0725" w:rsidRPr="005C4586" w:rsidRDefault="00FD0725" w:rsidP="005C4586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5C4586">
                    <w:rPr>
                      <w:rFonts w:ascii="Arial" w:hAnsi="Arial" w:cs="Arial"/>
                      <w:b/>
                    </w:rPr>
                    <w:t>Gündüz oturmadım, gece yatmadım. Açları doyurdum, çıplakları donattım, borçluyu borcundan kurtardım. Bunun sonunda Tanrı bana büyük bir il( ülke) bahşetti.</w:t>
                  </w:r>
                </w:p>
              </w:txbxContent>
            </v:textbox>
          </v:roundrect>
        </w:pict>
      </w:r>
      <w:r>
        <w:rPr>
          <w:rFonts w:ascii="Arial" w:hAnsi="Arial" w:cs="Arial"/>
          <w:b/>
        </w:rPr>
        <w:t xml:space="preserve">      </w:t>
      </w:r>
    </w:p>
    <w:p w:rsidR="00FD0725" w:rsidRDefault="00FD0725" w:rsidP="00FF6B3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</w:t>
      </w:r>
    </w:p>
    <w:p w:rsidR="00FD0725" w:rsidRPr="005C4586" w:rsidRDefault="00FD0725" w:rsidP="005C4586">
      <w:pPr>
        <w:rPr>
          <w:rFonts w:ascii="Arial" w:hAnsi="Arial" w:cs="Arial"/>
        </w:rPr>
      </w:pPr>
    </w:p>
    <w:p w:rsidR="00FD0725" w:rsidRPr="005C4586" w:rsidRDefault="00FD0725" w:rsidP="005C4586">
      <w:pPr>
        <w:rPr>
          <w:rFonts w:ascii="Arial" w:hAnsi="Arial" w:cs="Arial"/>
        </w:rPr>
      </w:pPr>
    </w:p>
    <w:p w:rsidR="00FD0725" w:rsidRPr="005C4586" w:rsidRDefault="00FD0725" w:rsidP="005C4586">
      <w:pPr>
        <w:rPr>
          <w:rFonts w:ascii="Arial" w:hAnsi="Arial" w:cs="Arial"/>
        </w:rPr>
      </w:pPr>
    </w:p>
    <w:p w:rsidR="00FD0725" w:rsidRPr="005C4586" w:rsidRDefault="00FD0725" w:rsidP="005C4586">
      <w:pPr>
        <w:rPr>
          <w:rFonts w:ascii="Arial" w:hAnsi="Arial" w:cs="Arial"/>
        </w:rPr>
      </w:pPr>
    </w:p>
    <w:p w:rsidR="00FD0725" w:rsidRPr="005C4586" w:rsidRDefault="00FD0725" w:rsidP="005C4586">
      <w:pPr>
        <w:rPr>
          <w:rFonts w:ascii="Arial" w:hAnsi="Arial" w:cs="Arial"/>
        </w:rPr>
      </w:pPr>
    </w:p>
    <w:p w:rsidR="00FD0725" w:rsidRDefault="00FD0725" w:rsidP="005C4586">
      <w:pPr>
        <w:rPr>
          <w:rFonts w:ascii="Arial" w:hAnsi="Arial" w:cs="Arial"/>
        </w:rPr>
      </w:pPr>
    </w:p>
    <w:p w:rsidR="00FD0725" w:rsidRPr="002544DD" w:rsidRDefault="00FD0725" w:rsidP="005C4586">
      <w:pPr>
        <w:rPr>
          <w:rFonts w:ascii="Arial" w:hAnsi="Arial" w:cs="Arial"/>
          <w:b/>
        </w:rPr>
      </w:pPr>
      <w:r w:rsidRPr="002544DD">
        <w:rPr>
          <w:rFonts w:ascii="Arial" w:hAnsi="Arial" w:cs="Arial"/>
          <w:b/>
        </w:rPr>
        <w:t>Bu bilgilere göre Bilge Kağan Tanrı’nın kendisine  hükümdarlık bahşetmesi  aşağıdakilerden hangisine bağlamaktadır?</w:t>
      </w:r>
    </w:p>
    <w:p w:rsidR="00FD0725" w:rsidRPr="002544DD" w:rsidRDefault="00FD0725" w:rsidP="005C4586">
      <w:pPr>
        <w:rPr>
          <w:rFonts w:ascii="Arial" w:hAnsi="Arial" w:cs="Arial"/>
          <w:b/>
        </w:rPr>
      </w:pPr>
    </w:p>
    <w:p w:rsidR="00FD0725" w:rsidRPr="002544DD" w:rsidRDefault="00FD0725" w:rsidP="005C4586">
      <w:pPr>
        <w:rPr>
          <w:rFonts w:ascii="Arial" w:hAnsi="Arial" w:cs="Arial"/>
          <w:b/>
        </w:rPr>
      </w:pPr>
      <w:r w:rsidRPr="002544DD">
        <w:rPr>
          <w:rFonts w:ascii="Arial" w:hAnsi="Arial" w:cs="Arial"/>
          <w:b/>
        </w:rPr>
        <w:t>A- Milleti için çok çalışmasına</w:t>
      </w:r>
    </w:p>
    <w:p w:rsidR="00FD0725" w:rsidRPr="002544DD" w:rsidRDefault="00FD0725" w:rsidP="005C4586">
      <w:pPr>
        <w:rPr>
          <w:rFonts w:ascii="Arial" w:hAnsi="Arial" w:cs="Arial"/>
          <w:b/>
        </w:rPr>
      </w:pPr>
      <w:r w:rsidRPr="002544DD">
        <w:rPr>
          <w:rFonts w:ascii="Arial" w:hAnsi="Arial" w:cs="Arial"/>
          <w:b/>
        </w:rPr>
        <w:t>B- Yönetimde deneyimli kişilerden yararlanmasına</w:t>
      </w:r>
    </w:p>
    <w:p w:rsidR="00FD0725" w:rsidRPr="002544DD" w:rsidRDefault="00FD0725" w:rsidP="005C4586">
      <w:pPr>
        <w:rPr>
          <w:rFonts w:ascii="Arial" w:hAnsi="Arial" w:cs="Arial"/>
          <w:b/>
        </w:rPr>
      </w:pPr>
      <w:r w:rsidRPr="002544DD">
        <w:rPr>
          <w:rFonts w:ascii="Arial" w:hAnsi="Arial" w:cs="Arial"/>
          <w:b/>
        </w:rPr>
        <w:t>C- Çinlileri yenilgiye uğratmasına</w:t>
      </w:r>
    </w:p>
    <w:p w:rsidR="00FD0725" w:rsidRDefault="00FD0725" w:rsidP="005C4586">
      <w:pPr>
        <w:rPr>
          <w:rFonts w:ascii="Arial" w:hAnsi="Arial" w:cs="Arial"/>
          <w:b/>
        </w:rPr>
      </w:pPr>
      <w:r w:rsidRPr="002544DD">
        <w:rPr>
          <w:rFonts w:ascii="Arial" w:hAnsi="Arial" w:cs="Arial"/>
          <w:b/>
        </w:rPr>
        <w:t>D-Yoksulların desteğini sağlamasına</w:t>
      </w:r>
      <w:r>
        <w:rPr>
          <w:rFonts w:ascii="Arial" w:hAnsi="Arial" w:cs="Arial"/>
          <w:b/>
        </w:rPr>
        <w:t xml:space="preserve"> </w:t>
      </w:r>
    </w:p>
    <w:p w:rsidR="00FD0725" w:rsidRDefault="00FD0725" w:rsidP="005C4586">
      <w:pPr>
        <w:rPr>
          <w:rFonts w:ascii="Arial" w:hAnsi="Arial" w:cs="Arial"/>
          <w:b/>
        </w:rPr>
      </w:pPr>
    </w:p>
    <w:p w:rsidR="00FD0725" w:rsidRDefault="00FD0725" w:rsidP="005C4586">
      <w:pPr>
        <w:rPr>
          <w:rFonts w:ascii="Arial" w:hAnsi="Arial" w:cs="Arial"/>
          <w:b/>
        </w:rPr>
      </w:pPr>
    </w:p>
    <w:p w:rsidR="00FD0725" w:rsidRDefault="00FD0725" w:rsidP="005C4586">
      <w:pPr>
        <w:rPr>
          <w:rFonts w:ascii="Arial" w:hAnsi="Arial" w:cs="Arial"/>
          <w:b/>
        </w:rPr>
      </w:pPr>
    </w:p>
    <w:p w:rsidR="00FD0725" w:rsidRDefault="00FD0725" w:rsidP="005C4586">
      <w:pPr>
        <w:rPr>
          <w:rFonts w:ascii="Arial" w:hAnsi="Arial" w:cs="Arial"/>
          <w:b/>
        </w:rPr>
      </w:pPr>
    </w:p>
    <w:p w:rsidR="00FD0725" w:rsidRDefault="00FD0725" w:rsidP="005C4586">
      <w:pPr>
        <w:rPr>
          <w:rFonts w:ascii="Arial" w:hAnsi="Arial" w:cs="Arial"/>
          <w:b/>
        </w:rPr>
      </w:pPr>
    </w:p>
    <w:p w:rsidR="00FD0725" w:rsidRDefault="00FD0725" w:rsidP="005C4586">
      <w:pPr>
        <w:rPr>
          <w:rFonts w:ascii="Arial" w:hAnsi="Arial" w:cs="Arial"/>
          <w:b/>
        </w:rPr>
      </w:pPr>
    </w:p>
    <w:p w:rsidR="00FD0725" w:rsidRDefault="00FD0725" w:rsidP="005C4586">
      <w:pPr>
        <w:rPr>
          <w:rFonts w:ascii="Arial" w:hAnsi="Arial" w:cs="Arial"/>
          <w:b/>
        </w:rPr>
      </w:pPr>
    </w:p>
    <w:p w:rsidR="00FD0725" w:rsidRPr="006A0F6D" w:rsidRDefault="00FD0725" w:rsidP="005C4586">
      <w:pPr>
        <w:rPr>
          <w:rFonts w:ascii="Arial" w:hAnsi="Arial" w:cs="Arial"/>
          <w:b/>
        </w:rPr>
      </w:pPr>
      <w:hyperlink r:id="rId10" w:history="1">
        <w:r w:rsidRPr="00457C51">
          <w:rPr>
            <w:rStyle w:val="Hyperlink"/>
            <w:rFonts w:ascii="Arial" w:hAnsi="Arial" w:cs="Arial"/>
            <w:b/>
          </w:rPr>
          <w:t>www.sorubak.com</w:t>
        </w:r>
      </w:hyperlink>
      <w:r>
        <w:rPr>
          <w:rFonts w:ascii="Arial" w:hAnsi="Arial" w:cs="Arial"/>
          <w:b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58"/>
        <w:gridCol w:w="630"/>
        <w:gridCol w:w="540"/>
        <w:gridCol w:w="720"/>
        <w:gridCol w:w="540"/>
        <w:gridCol w:w="720"/>
      </w:tblGrid>
      <w:tr w:rsidR="00FD0725" w:rsidRPr="00035621" w:rsidTr="00C23256">
        <w:trPr>
          <w:jc w:val="center"/>
        </w:trPr>
        <w:tc>
          <w:tcPr>
            <w:tcW w:w="3708" w:type="dxa"/>
            <w:gridSpan w:val="6"/>
            <w:shd w:val="clear" w:color="auto" w:fill="FF6600"/>
          </w:tcPr>
          <w:p w:rsidR="00FD0725" w:rsidRPr="00C23256" w:rsidRDefault="00FD0725" w:rsidP="00C23256">
            <w:pPr>
              <w:jc w:val="center"/>
              <w:rPr>
                <w:b/>
                <w:color w:val="FFFFFF"/>
                <w:sz w:val="22"/>
                <w:szCs w:val="22"/>
              </w:rPr>
            </w:pPr>
            <w:r w:rsidRPr="00C23256">
              <w:rPr>
                <w:b/>
                <w:color w:val="FFFFFF"/>
                <w:sz w:val="22"/>
                <w:szCs w:val="22"/>
              </w:rPr>
              <w:t>CEVAP ANAHTARI ( 1 / 25 )</w:t>
            </w:r>
          </w:p>
        </w:tc>
      </w:tr>
      <w:tr w:rsidR="00FD0725" w:rsidRPr="00035621" w:rsidTr="00C23256">
        <w:trPr>
          <w:jc w:val="center"/>
        </w:trPr>
        <w:tc>
          <w:tcPr>
            <w:tcW w:w="558" w:type="dxa"/>
            <w:shd w:val="clear" w:color="auto" w:fill="FFCC99"/>
          </w:tcPr>
          <w:p w:rsidR="00FD0725" w:rsidRPr="00C23256" w:rsidRDefault="00FD0725" w:rsidP="00500570">
            <w:pPr>
              <w:rPr>
                <w:b/>
                <w:sz w:val="22"/>
                <w:szCs w:val="22"/>
              </w:rPr>
            </w:pPr>
            <w:r w:rsidRPr="00C23256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630" w:type="dxa"/>
          </w:tcPr>
          <w:p w:rsidR="00FD0725" w:rsidRPr="00C23256" w:rsidRDefault="00FD0725" w:rsidP="00C23256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C23256">
              <w:rPr>
                <w:b/>
                <w:color w:val="FF0000"/>
                <w:sz w:val="22"/>
                <w:szCs w:val="22"/>
              </w:rPr>
              <w:t>C</w:t>
            </w:r>
          </w:p>
        </w:tc>
        <w:tc>
          <w:tcPr>
            <w:tcW w:w="540" w:type="dxa"/>
            <w:shd w:val="clear" w:color="auto" w:fill="FFCC99"/>
          </w:tcPr>
          <w:p w:rsidR="00FD0725" w:rsidRPr="00C23256" w:rsidRDefault="00FD0725" w:rsidP="00500570">
            <w:pPr>
              <w:rPr>
                <w:b/>
                <w:sz w:val="22"/>
                <w:szCs w:val="22"/>
              </w:rPr>
            </w:pPr>
            <w:r w:rsidRPr="00C23256"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720" w:type="dxa"/>
          </w:tcPr>
          <w:p w:rsidR="00FD0725" w:rsidRPr="00C23256" w:rsidRDefault="00FD0725" w:rsidP="00C23256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C23256">
              <w:rPr>
                <w:b/>
                <w:color w:val="FF0000"/>
                <w:sz w:val="22"/>
                <w:szCs w:val="22"/>
              </w:rPr>
              <w:t>B</w:t>
            </w:r>
          </w:p>
        </w:tc>
        <w:tc>
          <w:tcPr>
            <w:tcW w:w="540" w:type="dxa"/>
            <w:shd w:val="clear" w:color="auto" w:fill="FFCC99"/>
          </w:tcPr>
          <w:p w:rsidR="00FD0725" w:rsidRPr="00C23256" w:rsidRDefault="00FD0725" w:rsidP="00500570">
            <w:pPr>
              <w:rPr>
                <w:b/>
                <w:sz w:val="22"/>
                <w:szCs w:val="22"/>
              </w:rPr>
            </w:pPr>
            <w:r w:rsidRPr="00C23256">
              <w:rPr>
                <w:b/>
                <w:sz w:val="22"/>
                <w:szCs w:val="22"/>
              </w:rPr>
              <w:t>21</w:t>
            </w:r>
          </w:p>
        </w:tc>
        <w:tc>
          <w:tcPr>
            <w:tcW w:w="720" w:type="dxa"/>
          </w:tcPr>
          <w:p w:rsidR="00FD0725" w:rsidRPr="00C23256" w:rsidRDefault="00FD0725" w:rsidP="00C23256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</w:tr>
      <w:tr w:rsidR="00FD0725" w:rsidRPr="00035621" w:rsidTr="00C23256">
        <w:trPr>
          <w:jc w:val="center"/>
        </w:trPr>
        <w:tc>
          <w:tcPr>
            <w:tcW w:w="558" w:type="dxa"/>
            <w:shd w:val="clear" w:color="auto" w:fill="FFCC99"/>
          </w:tcPr>
          <w:p w:rsidR="00FD0725" w:rsidRPr="00C23256" w:rsidRDefault="00FD0725" w:rsidP="00500570">
            <w:pPr>
              <w:rPr>
                <w:b/>
                <w:sz w:val="22"/>
                <w:szCs w:val="22"/>
              </w:rPr>
            </w:pPr>
            <w:r w:rsidRPr="00C23256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630" w:type="dxa"/>
          </w:tcPr>
          <w:p w:rsidR="00FD0725" w:rsidRPr="00C23256" w:rsidRDefault="00FD0725" w:rsidP="00C23256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C23256">
              <w:rPr>
                <w:b/>
                <w:color w:val="FF0000"/>
                <w:sz w:val="22"/>
                <w:szCs w:val="22"/>
              </w:rPr>
              <w:t>D</w:t>
            </w:r>
          </w:p>
        </w:tc>
        <w:tc>
          <w:tcPr>
            <w:tcW w:w="540" w:type="dxa"/>
            <w:shd w:val="clear" w:color="auto" w:fill="FFCC99"/>
          </w:tcPr>
          <w:p w:rsidR="00FD0725" w:rsidRPr="00C23256" w:rsidRDefault="00FD0725" w:rsidP="00500570">
            <w:pPr>
              <w:rPr>
                <w:b/>
                <w:sz w:val="22"/>
                <w:szCs w:val="22"/>
              </w:rPr>
            </w:pPr>
            <w:r w:rsidRPr="00C23256"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720" w:type="dxa"/>
          </w:tcPr>
          <w:p w:rsidR="00FD0725" w:rsidRPr="00C23256" w:rsidRDefault="00FD0725" w:rsidP="00C23256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C23256">
              <w:rPr>
                <w:b/>
                <w:color w:val="FF0000"/>
                <w:sz w:val="22"/>
                <w:szCs w:val="22"/>
              </w:rPr>
              <w:t>C</w:t>
            </w:r>
          </w:p>
        </w:tc>
        <w:tc>
          <w:tcPr>
            <w:tcW w:w="540" w:type="dxa"/>
            <w:shd w:val="clear" w:color="auto" w:fill="FFCC99"/>
          </w:tcPr>
          <w:p w:rsidR="00FD0725" w:rsidRPr="00C23256" w:rsidRDefault="00FD0725" w:rsidP="00500570">
            <w:pPr>
              <w:rPr>
                <w:b/>
                <w:sz w:val="22"/>
                <w:szCs w:val="22"/>
              </w:rPr>
            </w:pPr>
            <w:r w:rsidRPr="00C23256">
              <w:rPr>
                <w:b/>
                <w:sz w:val="22"/>
                <w:szCs w:val="22"/>
              </w:rPr>
              <w:t>22</w:t>
            </w:r>
          </w:p>
        </w:tc>
        <w:tc>
          <w:tcPr>
            <w:tcW w:w="720" w:type="dxa"/>
          </w:tcPr>
          <w:p w:rsidR="00FD0725" w:rsidRPr="00C23256" w:rsidRDefault="00FD0725" w:rsidP="00C23256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</w:tr>
      <w:tr w:rsidR="00FD0725" w:rsidRPr="00035621" w:rsidTr="00C23256">
        <w:trPr>
          <w:jc w:val="center"/>
        </w:trPr>
        <w:tc>
          <w:tcPr>
            <w:tcW w:w="558" w:type="dxa"/>
            <w:shd w:val="clear" w:color="auto" w:fill="FFCC99"/>
          </w:tcPr>
          <w:p w:rsidR="00FD0725" w:rsidRPr="00C23256" w:rsidRDefault="00FD0725" w:rsidP="00500570">
            <w:pPr>
              <w:rPr>
                <w:b/>
                <w:sz w:val="22"/>
                <w:szCs w:val="22"/>
              </w:rPr>
            </w:pPr>
            <w:r w:rsidRPr="00C23256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630" w:type="dxa"/>
          </w:tcPr>
          <w:p w:rsidR="00FD0725" w:rsidRPr="00C23256" w:rsidRDefault="00FD0725" w:rsidP="00C23256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C23256">
              <w:rPr>
                <w:b/>
                <w:color w:val="FF0000"/>
                <w:sz w:val="22"/>
                <w:szCs w:val="22"/>
              </w:rPr>
              <w:t>D</w:t>
            </w:r>
          </w:p>
        </w:tc>
        <w:tc>
          <w:tcPr>
            <w:tcW w:w="540" w:type="dxa"/>
            <w:shd w:val="clear" w:color="auto" w:fill="FFCC99"/>
          </w:tcPr>
          <w:p w:rsidR="00FD0725" w:rsidRPr="00C23256" w:rsidRDefault="00FD0725" w:rsidP="00500570">
            <w:pPr>
              <w:rPr>
                <w:b/>
                <w:sz w:val="22"/>
                <w:szCs w:val="22"/>
              </w:rPr>
            </w:pPr>
            <w:r w:rsidRPr="00C23256">
              <w:rPr>
                <w:b/>
                <w:sz w:val="22"/>
                <w:szCs w:val="22"/>
              </w:rPr>
              <w:t>13</w:t>
            </w:r>
          </w:p>
        </w:tc>
        <w:tc>
          <w:tcPr>
            <w:tcW w:w="720" w:type="dxa"/>
          </w:tcPr>
          <w:p w:rsidR="00FD0725" w:rsidRPr="00C23256" w:rsidRDefault="00FD0725" w:rsidP="00C23256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C23256">
              <w:rPr>
                <w:b/>
                <w:color w:val="FF0000"/>
                <w:sz w:val="22"/>
                <w:szCs w:val="22"/>
              </w:rPr>
              <w:t>D</w:t>
            </w:r>
          </w:p>
        </w:tc>
        <w:tc>
          <w:tcPr>
            <w:tcW w:w="540" w:type="dxa"/>
            <w:shd w:val="clear" w:color="auto" w:fill="FFCC99"/>
          </w:tcPr>
          <w:p w:rsidR="00FD0725" w:rsidRPr="00C23256" w:rsidRDefault="00FD0725" w:rsidP="00500570">
            <w:pPr>
              <w:rPr>
                <w:b/>
                <w:sz w:val="22"/>
                <w:szCs w:val="22"/>
              </w:rPr>
            </w:pPr>
            <w:r w:rsidRPr="00C23256">
              <w:rPr>
                <w:b/>
                <w:sz w:val="22"/>
                <w:szCs w:val="22"/>
              </w:rPr>
              <w:t>23</w:t>
            </w:r>
          </w:p>
        </w:tc>
        <w:tc>
          <w:tcPr>
            <w:tcW w:w="720" w:type="dxa"/>
          </w:tcPr>
          <w:p w:rsidR="00FD0725" w:rsidRPr="00C23256" w:rsidRDefault="00FD0725" w:rsidP="00C23256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</w:tr>
      <w:tr w:rsidR="00FD0725" w:rsidRPr="00035621" w:rsidTr="00C23256">
        <w:trPr>
          <w:jc w:val="center"/>
        </w:trPr>
        <w:tc>
          <w:tcPr>
            <w:tcW w:w="558" w:type="dxa"/>
            <w:shd w:val="clear" w:color="auto" w:fill="FFCC99"/>
          </w:tcPr>
          <w:p w:rsidR="00FD0725" w:rsidRPr="00C23256" w:rsidRDefault="00FD0725" w:rsidP="00500570">
            <w:pPr>
              <w:rPr>
                <w:b/>
                <w:sz w:val="22"/>
                <w:szCs w:val="22"/>
              </w:rPr>
            </w:pPr>
            <w:r w:rsidRPr="00C23256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630" w:type="dxa"/>
          </w:tcPr>
          <w:p w:rsidR="00FD0725" w:rsidRPr="00C23256" w:rsidRDefault="00FD0725" w:rsidP="00C23256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C23256">
              <w:rPr>
                <w:b/>
                <w:color w:val="FF0000"/>
                <w:sz w:val="22"/>
                <w:szCs w:val="22"/>
              </w:rPr>
              <w:t>B</w:t>
            </w:r>
          </w:p>
        </w:tc>
        <w:tc>
          <w:tcPr>
            <w:tcW w:w="540" w:type="dxa"/>
            <w:shd w:val="clear" w:color="auto" w:fill="FFCC99"/>
          </w:tcPr>
          <w:p w:rsidR="00FD0725" w:rsidRPr="00C23256" w:rsidRDefault="00FD0725" w:rsidP="00500570">
            <w:pPr>
              <w:rPr>
                <w:b/>
                <w:sz w:val="22"/>
                <w:szCs w:val="22"/>
              </w:rPr>
            </w:pPr>
            <w:r w:rsidRPr="00C23256">
              <w:rPr>
                <w:b/>
                <w:sz w:val="22"/>
                <w:szCs w:val="22"/>
              </w:rPr>
              <w:t>14</w:t>
            </w:r>
          </w:p>
        </w:tc>
        <w:tc>
          <w:tcPr>
            <w:tcW w:w="720" w:type="dxa"/>
          </w:tcPr>
          <w:p w:rsidR="00FD0725" w:rsidRPr="00C23256" w:rsidRDefault="00FD0725" w:rsidP="00C23256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C23256">
              <w:rPr>
                <w:b/>
                <w:color w:val="FF0000"/>
                <w:sz w:val="22"/>
                <w:szCs w:val="22"/>
              </w:rPr>
              <w:t>C</w:t>
            </w:r>
          </w:p>
        </w:tc>
        <w:tc>
          <w:tcPr>
            <w:tcW w:w="540" w:type="dxa"/>
            <w:shd w:val="clear" w:color="auto" w:fill="FFCC99"/>
          </w:tcPr>
          <w:p w:rsidR="00FD0725" w:rsidRPr="00C23256" w:rsidRDefault="00FD0725" w:rsidP="00500570">
            <w:pPr>
              <w:rPr>
                <w:b/>
                <w:sz w:val="22"/>
                <w:szCs w:val="22"/>
              </w:rPr>
            </w:pPr>
            <w:r w:rsidRPr="00C23256">
              <w:rPr>
                <w:b/>
                <w:sz w:val="22"/>
                <w:szCs w:val="22"/>
              </w:rPr>
              <w:t>24</w:t>
            </w:r>
          </w:p>
        </w:tc>
        <w:tc>
          <w:tcPr>
            <w:tcW w:w="720" w:type="dxa"/>
          </w:tcPr>
          <w:p w:rsidR="00FD0725" w:rsidRPr="00C23256" w:rsidRDefault="00FD0725" w:rsidP="00C23256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</w:tr>
      <w:tr w:rsidR="00FD0725" w:rsidRPr="00035621" w:rsidTr="00C23256">
        <w:trPr>
          <w:jc w:val="center"/>
        </w:trPr>
        <w:tc>
          <w:tcPr>
            <w:tcW w:w="558" w:type="dxa"/>
            <w:shd w:val="clear" w:color="auto" w:fill="FFCC99"/>
          </w:tcPr>
          <w:p w:rsidR="00FD0725" w:rsidRPr="00C23256" w:rsidRDefault="00FD0725" w:rsidP="00500570">
            <w:pPr>
              <w:rPr>
                <w:b/>
                <w:sz w:val="22"/>
                <w:szCs w:val="22"/>
              </w:rPr>
            </w:pPr>
            <w:r w:rsidRPr="00C23256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630" w:type="dxa"/>
          </w:tcPr>
          <w:p w:rsidR="00FD0725" w:rsidRPr="00C23256" w:rsidRDefault="00FD0725" w:rsidP="00C23256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C23256">
              <w:rPr>
                <w:b/>
                <w:color w:val="FF0000"/>
                <w:sz w:val="22"/>
                <w:szCs w:val="22"/>
              </w:rPr>
              <w:t>D</w:t>
            </w:r>
          </w:p>
        </w:tc>
        <w:tc>
          <w:tcPr>
            <w:tcW w:w="540" w:type="dxa"/>
            <w:shd w:val="clear" w:color="auto" w:fill="FFCC99"/>
          </w:tcPr>
          <w:p w:rsidR="00FD0725" w:rsidRPr="00C23256" w:rsidRDefault="00FD0725" w:rsidP="00500570">
            <w:pPr>
              <w:rPr>
                <w:b/>
                <w:sz w:val="22"/>
                <w:szCs w:val="22"/>
              </w:rPr>
            </w:pPr>
            <w:r w:rsidRPr="00C23256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720" w:type="dxa"/>
          </w:tcPr>
          <w:p w:rsidR="00FD0725" w:rsidRPr="00C23256" w:rsidRDefault="00FD0725" w:rsidP="00C23256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C23256">
              <w:rPr>
                <w:b/>
                <w:color w:val="FF0000"/>
                <w:sz w:val="22"/>
                <w:szCs w:val="22"/>
              </w:rPr>
              <w:t>A</w:t>
            </w:r>
          </w:p>
        </w:tc>
        <w:tc>
          <w:tcPr>
            <w:tcW w:w="540" w:type="dxa"/>
            <w:shd w:val="clear" w:color="auto" w:fill="FFCC99"/>
          </w:tcPr>
          <w:p w:rsidR="00FD0725" w:rsidRPr="00C23256" w:rsidRDefault="00FD0725" w:rsidP="00500570">
            <w:pPr>
              <w:rPr>
                <w:b/>
                <w:sz w:val="22"/>
                <w:szCs w:val="22"/>
              </w:rPr>
            </w:pPr>
            <w:r w:rsidRPr="00C23256">
              <w:rPr>
                <w:b/>
                <w:sz w:val="22"/>
                <w:szCs w:val="22"/>
              </w:rPr>
              <w:t>25</w:t>
            </w:r>
          </w:p>
        </w:tc>
        <w:tc>
          <w:tcPr>
            <w:tcW w:w="720" w:type="dxa"/>
          </w:tcPr>
          <w:p w:rsidR="00FD0725" w:rsidRPr="00C23256" w:rsidRDefault="00FD0725" w:rsidP="00C23256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</w:tr>
      <w:tr w:rsidR="00FD0725" w:rsidRPr="00035621" w:rsidTr="00C23256">
        <w:trPr>
          <w:jc w:val="center"/>
        </w:trPr>
        <w:tc>
          <w:tcPr>
            <w:tcW w:w="558" w:type="dxa"/>
            <w:shd w:val="clear" w:color="auto" w:fill="FFCC99"/>
          </w:tcPr>
          <w:p w:rsidR="00FD0725" w:rsidRPr="00C23256" w:rsidRDefault="00FD0725" w:rsidP="00500570">
            <w:pPr>
              <w:rPr>
                <w:b/>
                <w:sz w:val="22"/>
                <w:szCs w:val="22"/>
              </w:rPr>
            </w:pPr>
            <w:r w:rsidRPr="00C23256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630" w:type="dxa"/>
          </w:tcPr>
          <w:p w:rsidR="00FD0725" w:rsidRPr="00C23256" w:rsidRDefault="00FD0725" w:rsidP="00C23256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C23256">
              <w:rPr>
                <w:b/>
                <w:color w:val="FF0000"/>
                <w:sz w:val="22"/>
                <w:szCs w:val="22"/>
              </w:rPr>
              <w:t>A</w:t>
            </w:r>
          </w:p>
        </w:tc>
        <w:tc>
          <w:tcPr>
            <w:tcW w:w="540" w:type="dxa"/>
            <w:shd w:val="clear" w:color="auto" w:fill="FFCC99"/>
          </w:tcPr>
          <w:p w:rsidR="00FD0725" w:rsidRPr="00C23256" w:rsidRDefault="00FD0725" w:rsidP="00500570">
            <w:pPr>
              <w:rPr>
                <w:b/>
                <w:sz w:val="22"/>
                <w:szCs w:val="22"/>
              </w:rPr>
            </w:pPr>
            <w:r w:rsidRPr="00C23256">
              <w:rPr>
                <w:b/>
                <w:sz w:val="22"/>
                <w:szCs w:val="22"/>
              </w:rPr>
              <w:t>16</w:t>
            </w:r>
          </w:p>
        </w:tc>
        <w:tc>
          <w:tcPr>
            <w:tcW w:w="720" w:type="dxa"/>
          </w:tcPr>
          <w:p w:rsidR="00FD0725" w:rsidRPr="00C23256" w:rsidRDefault="00FD0725" w:rsidP="00C23256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C23256">
              <w:rPr>
                <w:b/>
                <w:color w:val="FF0000"/>
                <w:sz w:val="22"/>
                <w:szCs w:val="22"/>
              </w:rPr>
              <w:t>A</w:t>
            </w:r>
          </w:p>
        </w:tc>
        <w:tc>
          <w:tcPr>
            <w:tcW w:w="540" w:type="dxa"/>
            <w:shd w:val="clear" w:color="auto" w:fill="FFCC99"/>
          </w:tcPr>
          <w:p w:rsidR="00FD0725" w:rsidRPr="00C23256" w:rsidRDefault="00FD0725" w:rsidP="00500570">
            <w:pPr>
              <w:rPr>
                <w:b/>
                <w:sz w:val="22"/>
                <w:szCs w:val="22"/>
              </w:rPr>
            </w:pPr>
            <w:r w:rsidRPr="00C23256">
              <w:rPr>
                <w:b/>
                <w:sz w:val="22"/>
                <w:szCs w:val="22"/>
              </w:rPr>
              <w:t>26</w:t>
            </w:r>
          </w:p>
        </w:tc>
        <w:tc>
          <w:tcPr>
            <w:tcW w:w="720" w:type="dxa"/>
          </w:tcPr>
          <w:p w:rsidR="00FD0725" w:rsidRPr="00C23256" w:rsidRDefault="00FD0725" w:rsidP="00C23256">
            <w:pPr>
              <w:jc w:val="center"/>
              <w:rPr>
                <w:sz w:val="22"/>
                <w:szCs w:val="22"/>
              </w:rPr>
            </w:pPr>
          </w:p>
        </w:tc>
      </w:tr>
      <w:tr w:rsidR="00FD0725" w:rsidRPr="00035621" w:rsidTr="00C23256">
        <w:trPr>
          <w:jc w:val="center"/>
        </w:trPr>
        <w:tc>
          <w:tcPr>
            <w:tcW w:w="558" w:type="dxa"/>
            <w:shd w:val="clear" w:color="auto" w:fill="FFCC99"/>
          </w:tcPr>
          <w:p w:rsidR="00FD0725" w:rsidRPr="00C23256" w:rsidRDefault="00FD0725" w:rsidP="00500570">
            <w:pPr>
              <w:rPr>
                <w:b/>
                <w:sz w:val="22"/>
                <w:szCs w:val="22"/>
              </w:rPr>
            </w:pPr>
            <w:r w:rsidRPr="00C23256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630" w:type="dxa"/>
          </w:tcPr>
          <w:p w:rsidR="00FD0725" w:rsidRPr="00C23256" w:rsidRDefault="00FD0725" w:rsidP="00C23256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C23256">
              <w:rPr>
                <w:b/>
                <w:color w:val="FF0000"/>
                <w:sz w:val="22"/>
                <w:szCs w:val="22"/>
              </w:rPr>
              <w:t>A</w:t>
            </w:r>
          </w:p>
        </w:tc>
        <w:tc>
          <w:tcPr>
            <w:tcW w:w="540" w:type="dxa"/>
            <w:shd w:val="clear" w:color="auto" w:fill="FFCC99"/>
          </w:tcPr>
          <w:p w:rsidR="00FD0725" w:rsidRPr="00C23256" w:rsidRDefault="00FD0725" w:rsidP="00500570">
            <w:pPr>
              <w:rPr>
                <w:b/>
                <w:sz w:val="22"/>
                <w:szCs w:val="22"/>
              </w:rPr>
            </w:pPr>
            <w:r w:rsidRPr="00C23256">
              <w:rPr>
                <w:b/>
                <w:sz w:val="22"/>
                <w:szCs w:val="22"/>
              </w:rPr>
              <w:t>17</w:t>
            </w:r>
          </w:p>
        </w:tc>
        <w:tc>
          <w:tcPr>
            <w:tcW w:w="720" w:type="dxa"/>
          </w:tcPr>
          <w:p w:rsidR="00FD0725" w:rsidRPr="00C23256" w:rsidRDefault="00FD0725" w:rsidP="00C23256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C23256">
              <w:rPr>
                <w:b/>
                <w:color w:val="FF0000"/>
                <w:sz w:val="22"/>
                <w:szCs w:val="22"/>
              </w:rPr>
              <w:t>D</w:t>
            </w:r>
          </w:p>
        </w:tc>
        <w:tc>
          <w:tcPr>
            <w:tcW w:w="540" w:type="dxa"/>
            <w:shd w:val="clear" w:color="auto" w:fill="FFCC99"/>
          </w:tcPr>
          <w:p w:rsidR="00FD0725" w:rsidRPr="00C23256" w:rsidRDefault="00FD0725" w:rsidP="00500570">
            <w:pPr>
              <w:rPr>
                <w:b/>
                <w:sz w:val="22"/>
                <w:szCs w:val="22"/>
              </w:rPr>
            </w:pPr>
            <w:r w:rsidRPr="00C23256">
              <w:rPr>
                <w:b/>
                <w:sz w:val="22"/>
                <w:szCs w:val="22"/>
              </w:rPr>
              <w:t>27</w:t>
            </w:r>
          </w:p>
        </w:tc>
        <w:tc>
          <w:tcPr>
            <w:tcW w:w="720" w:type="dxa"/>
          </w:tcPr>
          <w:p w:rsidR="00FD0725" w:rsidRPr="00C23256" w:rsidRDefault="00FD0725" w:rsidP="00C23256">
            <w:pPr>
              <w:jc w:val="center"/>
              <w:rPr>
                <w:sz w:val="22"/>
                <w:szCs w:val="22"/>
              </w:rPr>
            </w:pPr>
          </w:p>
        </w:tc>
      </w:tr>
      <w:tr w:rsidR="00FD0725" w:rsidRPr="00035621" w:rsidTr="00C23256">
        <w:trPr>
          <w:jc w:val="center"/>
        </w:trPr>
        <w:tc>
          <w:tcPr>
            <w:tcW w:w="558" w:type="dxa"/>
            <w:shd w:val="clear" w:color="auto" w:fill="FFCC99"/>
          </w:tcPr>
          <w:p w:rsidR="00FD0725" w:rsidRPr="00C23256" w:rsidRDefault="00FD0725" w:rsidP="00500570">
            <w:pPr>
              <w:rPr>
                <w:b/>
                <w:sz w:val="22"/>
                <w:szCs w:val="22"/>
              </w:rPr>
            </w:pPr>
            <w:r w:rsidRPr="00C23256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630" w:type="dxa"/>
          </w:tcPr>
          <w:p w:rsidR="00FD0725" w:rsidRPr="00C23256" w:rsidRDefault="00FD0725" w:rsidP="00C23256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C23256">
              <w:rPr>
                <w:b/>
                <w:color w:val="FF0000"/>
                <w:sz w:val="22"/>
                <w:szCs w:val="22"/>
              </w:rPr>
              <w:t>B</w:t>
            </w:r>
          </w:p>
        </w:tc>
        <w:tc>
          <w:tcPr>
            <w:tcW w:w="540" w:type="dxa"/>
            <w:shd w:val="clear" w:color="auto" w:fill="FFCC99"/>
          </w:tcPr>
          <w:p w:rsidR="00FD0725" w:rsidRPr="00C23256" w:rsidRDefault="00FD0725" w:rsidP="00500570">
            <w:pPr>
              <w:rPr>
                <w:b/>
                <w:sz w:val="22"/>
                <w:szCs w:val="22"/>
              </w:rPr>
            </w:pPr>
            <w:r w:rsidRPr="00C23256">
              <w:rPr>
                <w:b/>
                <w:sz w:val="22"/>
                <w:szCs w:val="22"/>
              </w:rPr>
              <w:t>18</w:t>
            </w:r>
          </w:p>
        </w:tc>
        <w:tc>
          <w:tcPr>
            <w:tcW w:w="720" w:type="dxa"/>
          </w:tcPr>
          <w:p w:rsidR="00FD0725" w:rsidRPr="00C23256" w:rsidRDefault="00FD0725" w:rsidP="00C23256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C23256">
              <w:rPr>
                <w:b/>
                <w:color w:val="FF0000"/>
                <w:sz w:val="22"/>
                <w:szCs w:val="22"/>
              </w:rPr>
              <w:t>D</w:t>
            </w:r>
          </w:p>
        </w:tc>
        <w:tc>
          <w:tcPr>
            <w:tcW w:w="540" w:type="dxa"/>
            <w:shd w:val="clear" w:color="auto" w:fill="FFCC99"/>
          </w:tcPr>
          <w:p w:rsidR="00FD0725" w:rsidRPr="00C23256" w:rsidRDefault="00FD0725" w:rsidP="00500570">
            <w:pPr>
              <w:rPr>
                <w:b/>
                <w:sz w:val="22"/>
                <w:szCs w:val="22"/>
              </w:rPr>
            </w:pPr>
            <w:r w:rsidRPr="00C23256">
              <w:rPr>
                <w:b/>
                <w:sz w:val="22"/>
                <w:szCs w:val="22"/>
              </w:rPr>
              <w:t>28</w:t>
            </w:r>
          </w:p>
        </w:tc>
        <w:tc>
          <w:tcPr>
            <w:tcW w:w="720" w:type="dxa"/>
          </w:tcPr>
          <w:p w:rsidR="00FD0725" w:rsidRPr="00C23256" w:rsidRDefault="00FD0725" w:rsidP="00C23256">
            <w:pPr>
              <w:jc w:val="center"/>
              <w:rPr>
                <w:sz w:val="22"/>
                <w:szCs w:val="22"/>
              </w:rPr>
            </w:pPr>
          </w:p>
        </w:tc>
      </w:tr>
      <w:tr w:rsidR="00FD0725" w:rsidRPr="00035621" w:rsidTr="00C23256">
        <w:trPr>
          <w:jc w:val="center"/>
        </w:trPr>
        <w:tc>
          <w:tcPr>
            <w:tcW w:w="558" w:type="dxa"/>
            <w:shd w:val="clear" w:color="auto" w:fill="FFCC99"/>
          </w:tcPr>
          <w:p w:rsidR="00FD0725" w:rsidRPr="00C23256" w:rsidRDefault="00FD0725" w:rsidP="00500570">
            <w:pPr>
              <w:rPr>
                <w:b/>
                <w:sz w:val="22"/>
                <w:szCs w:val="22"/>
              </w:rPr>
            </w:pPr>
            <w:r w:rsidRPr="00C23256">
              <w:rPr>
                <w:b/>
                <w:sz w:val="22"/>
                <w:szCs w:val="22"/>
              </w:rPr>
              <w:t>9</w:t>
            </w:r>
          </w:p>
        </w:tc>
        <w:tc>
          <w:tcPr>
            <w:tcW w:w="630" w:type="dxa"/>
          </w:tcPr>
          <w:p w:rsidR="00FD0725" w:rsidRPr="00C23256" w:rsidRDefault="00FD0725" w:rsidP="00C23256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C23256">
              <w:rPr>
                <w:b/>
                <w:color w:val="FF0000"/>
                <w:sz w:val="22"/>
                <w:szCs w:val="22"/>
              </w:rPr>
              <w:t>C</w:t>
            </w:r>
          </w:p>
        </w:tc>
        <w:tc>
          <w:tcPr>
            <w:tcW w:w="540" w:type="dxa"/>
            <w:shd w:val="clear" w:color="auto" w:fill="FFCC99"/>
          </w:tcPr>
          <w:p w:rsidR="00FD0725" w:rsidRPr="00C23256" w:rsidRDefault="00FD0725" w:rsidP="00500570">
            <w:pPr>
              <w:rPr>
                <w:b/>
                <w:sz w:val="22"/>
                <w:szCs w:val="22"/>
              </w:rPr>
            </w:pPr>
            <w:r w:rsidRPr="00C23256">
              <w:rPr>
                <w:b/>
                <w:sz w:val="22"/>
                <w:szCs w:val="22"/>
              </w:rPr>
              <w:t>19</w:t>
            </w:r>
          </w:p>
        </w:tc>
        <w:tc>
          <w:tcPr>
            <w:tcW w:w="720" w:type="dxa"/>
          </w:tcPr>
          <w:p w:rsidR="00FD0725" w:rsidRPr="00C23256" w:rsidRDefault="00FD0725" w:rsidP="00C23256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C23256">
              <w:rPr>
                <w:b/>
                <w:color w:val="FF0000"/>
                <w:sz w:val="22"/>
                <w:szCs w:val="22"/>
              </w:rPr>
              <w:t>C</w:t>
            </w:r>
          </w:p>
        </w:tc>
        <w:tc>
          <w:tcPr>
            <w:tcW w:w="540" w:type="dxa"/>
            <w:shd w:val="clear" w:color="auto" w:fill="FFCC99"/>
          </w:tcPr>
          <w:p w:rsidR="00FD0725" w:rsidRPr="00C23256" w:rsidRDefault="00FD0725" w:rsidP="00500570">
            <w:pPr>
              <w:rPr>
                <w:b/>
                <w:sz w:val="22"/>
                <w:szCs w:val="22"/>
              </w:rPr>
            </w:pPr>
            <w:r w:rsidRPr="00C23256">
              <w:rPr>
                <w:b/>
                <w:sz w:val="22"/>
                <w:szCs w:val="22"/>
              </w:rPr>
              <w:t>29</w:t>
            </w:r>
          </w:p>
        </w:tc>
        <w:tc>
          <w:tcPr>
            <w:tcW w:w="720" w:type="dxa"/>
          </w:tcPr>
          <w:p w:rsidR="00FD0725" w:rsidRPr="00C23256" w:rsidRDefault="00FD0725" w:rsidP="00C23256">
            <w:pPr>
              <w:jc w:val="center"/>
              <w:rPr>
                <w:sz w:val="22"/>
                <w:szCs w:val="22"/>
              </w:rPr>
            </w:pPr>
          </w:p>
        </w:tc>
      </w:tr>
      <w:tr w:rsidR="00FD0725" w:rsidRPr="00035621" w:rsidTr="00C23256">
        <w:trPr>
          <w:jc w:val="center"/>
        </w:trPr>
        <w:tc>
          <w:tcPr>
            <w:tcW w:w="558" w:type="dxa"/>
            <w:shd w:val="clear" w:color="auto" w:fill="FFCC99"/>
          </w:tcPr>
          <w:p w:rsidR="00FD0725" w:rsidRPr="00C23256" w:rsidRDefault="00FD0725" w:rsidP="00500570">
            <w:pPr>
              <w:rPr>
                <w:b/>
                <w:sz w:val="22"/>
                <w:szCs w:val="22"/>
              </w:rPr>
            </w:pPr>
            <w:r w:rsidRPr="00C23256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630" w:type="dxa"/>
          </w:tcPr>
          <w:p w:rsidR="00FD0725" w:rsidRPr="00C23256" w:rsidRDefault="00FD0725" w:rsidP="00C23256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C23256">
              <w:rPr>
                <w:b/>
                <w:color w:val="FF0000"/>
                <w:sz w:val="22"/>
                <w:szCs w:val="22"/>
              </w:rPr>
              <w:t>D</w:t>
            </w:r>
          </w:p>
        </w:tc>
        <w:tc>
          <w:tcPr>
            <w:tcW w:w="540" w:type="dxa"/>
            <w:shd w:val="clear" w:color="auto" w:fill="FFCC99"/>
          </w:tcPr>
          <w:p w:rsidR="00FD0725" w:rsidRPr="00C23256" w:rsidRDefault="00FD0725" w:rsidP="00500570">
            <w:pPr>
              <w:rPr>
                <w:b/>
                <w:sz w:val="22"/>
                <w:szCs w:val="22"/>
              </w:rPr>
            </w:pPr>
            <w:r w:rsidRPr="00C23256">
              <w:rPr>
                <w:b/>
                <w:sz w:val="22"/>
                <w:szCs w:val="22"/>
              </w:rPr>
              <w:t>20</w:t>
            </w:r>
          </w:p>
        </w:tc>
        <w:tc>
          <w:tcPr>
            <w:tcW w:w="720" w:type="dxa"/>
          </w:tcPr>
          <w:p w:rsidR="00FD0725" w:rsidRPr="00C23256" w:rsidRDefault="00FD0725" w:rsidP="00C23256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C23256">
              <w:rPr>
                <w:b/>
                <w:color w:val="FF0000"/>
                <w:sz w:val="22"/>
                <w:szCs w:val="22"/>
              </w:rPr>
              <w:t>A</w:t>
            </w:r>
            <w:bookmarkStart w:id="0" w:name="_GoBack"/>
            <w:bookmarkEnd w:id="0"/>
          </w:p>
        </w:tc>
        <w:tc>
          <w:tcPr>
            <w:tcW w:w="540" w:type="dxa"/>
            <w:shd w:val="clear" w:color="auto" w:fill="FFCC99"/>
          </w:tcPr>
          <w:p w:rsidR="00FD0725" w:rsidRPr="00C23256" w:rsidRDefault="00FD0725" w:rsidP="00500570">
            <w:pPr>
              <w:rPr>
                <w:b/>
                <w:sz w:val="22"/>
                <w:szCs w:val="22"/>
              </w:rPr>
            </w:pPr>
            <w:r w:rsidRPr="00C23256"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720" w:type="dxa"/>
          </w:tcPr>
          <w:p w:rsidR="00FD0725" w:rsidRPr="00C23256" w:rsidRDefault="00FD0725" w:rsidP="00C23256">
            <w:pPr>
              <w:jc w:val="center"/>
              <w:rPr>
                <w:sz w:val="22"/>
                <w:szCs w:val="22"/>
              </w:rPr>
            </w:pPr>
          </w:p>
        </w:tc>
      </w:tr>
    </w:tbl>
    <w:p w:rsidR="00FD0725" w:rsidRPr="002544DD" w:rsidRDefault="00FD0725" w:rsidP="005C4586">
      <w:pPr>
        <w:rPr>
          <w:rFonts w:ascii="Arial" w:hAnsi="Arial" w:cs="Arial"/>
          <w:b/>
        </w:rPr>
      </w:pPr>
    </w:p>
    <w:sectPr w:rsidR="00FD0725" w:rsidRPr="002544DD" w:rsidSect="00F4258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87pt;height:27pt;visibility:visible" o:bullet="t">
        <v:imagedata r:id="rId1" o:title=""/>
      </v:shape>
    </w:pict>
  </w:numPicBullet>
  <w:abstractNum w:abstractNumId="0">
    <w:nsid w:val="0EA75F86"/>
    <w:multiLevelType w:val="hybridMultilevel"/>
    <w:tmpl w:val="D988E7F8"/>
    <w:lvl w:ilvl="0" w:tplc="D8F6134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928C3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0EC950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0A990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E638F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FD02D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A6EA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6C869D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29C592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12614842"/>
    <w:multiLevelType w:val="hybridMultilevel"/>
    <w:tmpl w:val="BA027610"/>
    <w:lvl w:ilvl="0" w:tplc="041F0013">
      <w:start w:val="1"/>
      <w:numFmt w:val="upperRoman"/>
      <w:lvlText w:val="%1."/>
      <w:lvlJc w:val="right"/>
      <w:pPr>
        <w:ind w:left="1252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97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69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41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13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85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57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29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012" w:hanging="180"/>
      </w:pPr>
      <w:rPr>
        <w:rFonts w:cs="Times New Roman"/>
      </w:rPr>
    </w:lvl>
  </w:abstractNum>
  <w:abstractNum w:abstractNumId="2">
    <w:nsid w:val="2D930A3A"/>
    <w:multiLevelType w:val="hybridMultilevel"/>
    <w:tmpl w:val="16A284EC"/>
    <w:lvl w:ilvl="0" w:tplc="041F0013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821F6"/>
    <w:rsid w:val="00035621"/>
    <w:rsid w:val="0019467B"/>
    <w:rsid w:val="002544DD"/>
    <w:rsid w:val="00294569"/>
    <w:rsid w:val="002C48CB"/>
    <w:rsid w:val="002E6DF9"/>
    <w:rsid w:val="00327B99"/>
    <w:rsid w:val="0037159C"/>
    <w:rsid w:val="00372DCF"/>
    <w:rsid w:val="00385A68"/>
    <w:rsid w:val="00457C51"/>
    <w:rsid w:val="004C63F3"/>
    <w:rsid w:val="00500570"/>
    <w:rsid w:val="005567A9"/>
    <w:rsid w:val="005C4586"/>
    <w:rsid w:val="006017EB"/>
    <w:rsid w:val="0061634B"/>
    <w:rsid w:val="006A0F6D"/>
    <w:rsid w:val="006B194B"/>
    <w:rsid w:val="006F1BF9"/>
    <w:rsid w:val="007444E4"/>
    <w:rsid w:val="008405AF"/>
    <w:rsid w:val="00854E81"/>
    <w:rsid w:val="00875DD5"/>
    <w:rsid w:val="0088539D"/>
    <w:rsid w:val="008C5BE0"/>
    <w:rsid w:val="00953960"/>
    <w:rsid w:val="00964DB8"/>
    <w:rsid w:val="009F0F85"/>
    <w:rsid w:val="00A829C1"/>
    <w:rsid w:val="00AD0F2B"/>
    <w:rsid w:val="00B6676D"/>
    <w:rsid w:val="00B821F6"/>
    <w:rsid w:val="00BE4236"/>
    <w:rsid w:val="00C12121"/>
    <w:rsid w:val="00C23256"/>
    <w:rsid w:val="00D3703C"/>
    <w:rsid w:val="00DA030A"/>
    <w:rsid w:val="00E12239"/>
    <w:rsid w:val="00F31FA3"/>
    <w:rsid w:val="00F337F1"/>
    <w:rsid w:val="00F35FEF"/>
    <w:rsid w:val="00F42588"/>
    <w:rsid w:val="00F823E2"/>
    <w:rsid w:val="00FD0725"/>
    <w:rsid w:val="00FF6B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0F85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F31FA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31FA3"/>
    <w:rPr>
      <w:rFonts w:ascii="Tahoma" w:hAnsi="Tahoma" w:cs="Tahoma"/>
      <w:sz w:val="16"/>
      <w:szCs w:val="16"/>
      <w:lang w:eastAsia="tr-TR"/>
    </w:rPr>
  </w:style>
  <w:style w:type="paragraph" w:styleId="ListParagraph">
    <w:name w:val="List Paragraph"/>
    <w:basedOn w:val="Normal"/>
    <w:uiPriority w:val="99"/>
    <w:qFormat/>
    <w:rsid w:val="006F1BF9"/>
    <w:pPr>
      <w:ind w:left="720"/>
      <w:contextualSpacing/>
    </w:pPr>
  </w:style>
  <w:style w:type="table" w:styleId="TableGrid">
    <w:name w:val="Table Grid"/>
    <w:basedOn w:val="TableNormal"/>
    <w:uiPriority w:val="99"/>
    <w:rsid w:val="002E6DF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6A0F6D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settings" Target="settings.xml"/><Relationship Id="rId7" Type="http://schemas.openxmlformats.org/officeDocument/2006/relationships/image" Target="media/image4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3.jpeg"/><Relationship Id="rId11" Type="http://schemas.openxmlformats.org/officeDocument/2006/relationships/fontTable" Target="fontTable.xml"/><Relationship Id="rId5" Type="http://schemas.openxmlformats.org/officeDocument/2006/relationships/image" Target="media/image2.jpeg"/><Relationship Id="rId10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6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207</TotalTime>
  <Pages>6</Pages>
  <Words>941</Words>
  <Characters>5370</Characters>
  <Application>Microsoft Office Outlook</Application>
  <DocSecurity>0</DocSecurity>
  <Lines>0</Lines>
  <Paragraphs>0</Paragraphs>
  <ScaleCrop>false</ScaleCrop>
  <Company>By NeC ® 2010 | Katilimsiz.Com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HP</dc:creator>
  <cp:keywords>www.sorubak.com</cp:keywords>
  <dc:description/>
  <cp:lastModifiedBy>edanur</cp:lastModifiedBy>
  <cp:revision>29</cp:revision>
  <dcterms:created xsi:type="dcterms:W3CDTF">2014-12-13T21:25:00Z</dcterms:created>
  <dcterms:modified xsi:type="dcterms:W3CDTF">2015-01-15T16:42:00Z</dcterms:modified>
</cp:coreProperties>
</file>