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21"/>
        <w:tblW w:w="10865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019"/>
        <w:gridCol w:w="2846"/>
      </w:tblGrid>
      <w:tr w:rsidR="00383527" w:rsidRPr="00C24B46" w:rsidTr="00082148">
        <w:trPr>
          <w:trHeight w:val="1079"/>
        </w:trPr>
        <w:tc>
          <w:tcPr>
            <w:tcW w:w="10865" w:type="dxa"/>
            <w:gridSpan w:val="2"/>
          </w:tcPr>
          <w:p w:rsidR="00383527" w:rsidRPr="00C24B46" w:rsidRDefault="00383527" w:rsidP="00082148">
            <w:pPr>
              <w:pStyle w:val="NoSpacing"/>
              <w:jc w:val="both"/>
              <w:rPr>
                <w:rFonts w:cs="Calibri"/>
                <w:i/>
                <w:sz w:val="18"/>
                <w:szCs w:val="18"/>
              </w:rPr>
            </w:pPr>
            <w:r>
              <w:rPr>
                <w:noProof/>
                <w:lang w:eastAsia="tr-TR"/>
              </w:rPr>
              <w:pict>
      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      <v:stroke joinstyle="miter"/>
                  <v:formulas>
                    <v:f eqn="sum 10800 0 #0"/>
                    <v:f eqn="prod @0 32610 32768"/>
                    <v:f eqn="prod @0 3212 32768"/>
                    <v:f eqn="prod @0 31357 32768"/>
                    <v:f eqn="prod @0 9512 32768"/>
                    <v:f eqn="prod @0 28899 32768"/>
                    <v:f eqn="prod @0 15447 32768"/>
                    <v:f eqn="prod @0 25330 32768"/>
                    <v:f eqn="prod @0 20788 32768"/>
                    <v:f eqn="sum @1 10800 0"/>
                    <v:f eqn="sum @2 10800 0"/>
                    <v:f eqn="sum @3 10800 0"/>
                    <v:f eqn="sum @4 10800 0"/>
                    <v:f eqn="sum @5 10800 0"/>
                    <v:f eqn="sum @6 10800 0"/>
                    <v:f eqn="sum @7 10800 0"/>
                    <v:f eqn="sum @8 10800 0"/>
                    <v:f eqn="sum 10800 0 @1"/>
                    <v:f eqn="sum 10800 0 @2"/>
                    <v:f eqn="sum 10800 0 @3"/>
                    <v:f eqn="sum 10800 0 @4"/>
                    <v:f eqn="sum 10800 0 @5"/>
                    <v:f eqn="sum 10800 0 @6"/>
                    <v:f eqn="sum 10800 0 @7"/>
                    <v:f eqn="sum 10800 0 @8"/>
                    <v:f eqn="prod @0 23170 32768"/>
                    <v:f eqn="sum @25 10800 0"/>
                    <v:f eqn="sum 10800 0 @25"/>
                  </v:formulas>
                  <v:path gradientshapeok="t" o:connecttype="rect" textboxrect="@27,@27,@26,@26"/>
                  <v:handles>
                    <v:h position="#0,center" xrange="0,10800"/>
                  </v:handles>
                </v:shapetype>
                <v:shape id="32-Nokta Yıldız 8" o:spid="_x0000_s1026" type="#_x0000_t60" style="position:absolute;left:0;text-align:left;margin-left:452.4pt;margin-top:-2.4pt;width:86.25pt;height:66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" adj="4079" filled="f" strokecolor="#243f60" strokeweight=".25pt"/>
              </w:pict>
            </w:r>
          </w:p>
          <w:p w:rsidR="00383527" w:rsidRPr="00C24B46" w:rsidRDefault="00383527" w:rsidP="00082148">
            <w:pPr>
              <w:pStyle w:val="NoSpacing"/>
              <w:jc w:val="center"/>
              <w:rPr>
                <w:rFonts w:cs="Calibri"/>
                <w:b/>
                <w:i/>
              </w:rPr>
            </w:pPr>
            <w:r w:rsidRPr="00C24B46">
              <w:rPr>
                <w:rFonts w:cs="Calibri"/>
                <w:b/>
                <w:i/>
              </w:rPr>
              <w:t xml:space="preserve"> 2014-2015 EĞİTİM-ÖĞRETİM YILI</w:t>
            </w:r>
          </w:p>
          <w:p w:rsidR="00383527" w:rsidRPr="00C24B46" w:rsidRDefault="00383527" w:rsidP="00082148">
            <w:pPr>
              <w:pStyle w:val="NoSpacing"/>
              <w:jc w:val="center"/>
              <w:rPr>
                <w:rFonts w:cs="Calibri"/>
                <w:b/>
                <w:i/>
              </w:rPr>
            </w:pPr>
            <w:r w:rsidRPr="00C24B46">
              <w:rPr>
                <w:rFonts w:cs="Calibri"/>
                <w:b/>
                <w:i/>
              </w:rPr>
              <w:t>HACIAHMETLİ MUAZZEZ-İSMAİL ÇAM ORTAOKULU</w:t>
            </w:r>
          </w:p>
          <w:p w:rsidR="00383527" w:rsidRPr="00C24B46" w:rsidRDefault="00383527" w:rsidP="00082148">
            <w:pPr>
              <w:pStyle w:val="NoSpacing"/>
              <w:jc w:val="center"/>
              <w:rPr>
                <w:rFonts w:cs="Calibri"/>
                <w:b/>
                <w:i/>
              </w:rPr>
            </w:pPr>
            <w:r w:rsidRPr="00C24B46">
              <w:rPr>
                <w:rFonts w:cs="Calibri"/>
                <w:b/>
                <w:i/>
              </w:rPr>
              <w:t>MATEMATİK UYGULAMALARI DERSİ 6-A SINIFI I. DÖNEM I. YAZILI SINAVI</w:t>
            </w:r>
          </w:p>
          <w:p w:rsidR="00383527" w:rsidRPr="00C24B46" w:rsidRDefault="00383527" w:rsidP="00082148">
            <w:pPr>
              <w:pStyle w:val="NoSpacing"/>
              <w:jc w:val="both"/>
              <w:rPr>
                <w:rFonts w:cs="Calibri"/>
                <w:b/>
                <w:i/>
              </w:rPr>
            </w:pPr>
            <w:r w:rsidRPr="00C24B46">
              <w:rPr>
                <w:rFonts w:cs="Calibri"/>
                <w:b/>
                <w:i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383527" w:rsidRPr="00C24B46" w:rsidTr="00082148">
        <w:trPr>
          <w:trHeight w:val="420"/>
        </w:trPr>
        <w:tc>
          <w:tcPr>
            <w:tcW w:w="8019" w:type="dxa"/>
          </w:tcPr>
          <w:p w:rsidR="00383527" w:rsidRPr="00C24B46" w:rsidRDefault="00383527" w:rsidP="00AF2DBC">
            <w:pPr>
              <w:pStyle w:val="NoSpacing"/>
              <w:jc w:val="both"/>
              <w:rPr>
                <w:rFonts w:cs="Calibri"/>
              </w:rPr>
            </w:pPr>
            <w:r w:rsidRPr="00C24B46">
              <w:rPr>
                <w:rFonts w:cs="Calibri"/>
                <w:b/>
              </w:rPr>
              <w:t>NO:</w:t>
            </w:r>
            <w:r w:rsidRPr="00C24B46">
              <w:rPr>
                <w:rFonts w:cs="Calibri"/>
              </w:rPr>
              <w:t xml:space="preserve">                            </w:t>
            </w:r>
            <w:r w:rsidRPr="00C24B46">
              <w:rPr>
                <w:rFonts w:cs="Calibri"/>
                <w:b/>
              </w:rPr>
              <w:t xml:space="preserve">Adı-Soyadı:                                                            </w:t>
            </w:r>
          </w:p>
        </w:tc>
        <w:tc>
          <w:tcPr>
            <w:tcW w:w="2846" w:type="dxa"/>
          </w:tcPr>
          <w:p w:rsidR="00383527" w:rsidRPr="00C24B46" w:rsidRDefault="00383527" w:rsidP="00082148">
            <w:pPr>
              <w:pStyle w:val="NoSpacing"/>
              <w:jc w:val="both"/>
              <w:rPr>
                <w:rFonts w:cs="Calibri"/>
                <w:b/>
                <w:u w:val="single"/>
              </w:rPr>
            </w:pPr>
            <w:r w:rsidRPr="00C24B46">
              <w:rPr>
                <w:rFonts w:cs="Calibri"/>
                <w:b/>
                <w:sz w:val="20"/>
                <w:szCs w:val="18"/>
              </w:rPr>
              <w:t xml:space="preserve">Tarih: 17.11.2014                                                  </w:t>
            </w:r>
          </w:p>
        </w:tc>
      </w:tr>
    </w:tbl>
    <w:p w:rsidR="00383527" w:rsidRDefault="00383527" w:rsidP="006D0EA2">
      <w:pPr>
        <w:pStyle w:val="ListParagraph"/>
        <w:ind w:left="142" w:hanging="142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7" type="#_x0000_t202" style="position:absolute;left:0;text-align:left;margin-left:.15pt;margin-top:-1.35pt;width:78pt;height:62.25pt;z-index:251657216;visibility:visible;mso-position-horizontal-relative:text;mso-position-vertical-relative:text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" strokeweight=".5pt">
            <v:fill r:id="rId5" o:title="" recolor="t" rotate="t" type="frame"/>
            <v:textbox>
              <w:txbxContent>
                <w:p w:rsidR="00383527" w:rsidRDefault="00383527"/>
              </w:txbxContent>
            </v:textbox>
          </v:shape>
        </w:pict>
      </w:r>
      <w:r w:rsidRPr="006D0EA2">
        <w:rPr>
          <w:b/>
        </w:rPr>
        <w:t>1)</w:t>
      </w:r>
      <w:r>
        <w:t xml:space="preserve">  </w:t>
      </w:r>
    </w:p>
    <w:p w:rsidR="00383527" w:rsidRDefault="00383527" w:rsidP="006D0EA2">
      <w:pPr>
        <w:pStyle w:val="ListParagraph"/>
        <w:ind w:left="142" w:hanging="142"/>
      </w:pPr>
      <w:r w:rsidRPr="007907EE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" o:spid="_x0000_i1025" type="#_x0000_t75" style="width:249.75pt;height:188.25pt;visibility:visible">
            <v:imagedata r:id="rId6" o:title=""/>
          </v:shape>
        </w:pict>
      </w:r>
    </w:p>
    <w:p w:rsidR="00383527" w:rsidRDefault="00383527" w:rsidP="007740F0"/>
    <w:p w:rsidR="00383527" w:rsidRDefault="00383527" w:rsidP="006D0EA2">
      <w:pPr>
        <w:pStyle w:val="ListParagraph"/>
        <w:ind w:left="426"/>
      </w:pPr>
    </w:p>
    <w:p w:rsidR="00383527" w:rsidRDefault="00383527" w:rsidP="006D0EA2">
      <w:pPr>
        <w:pStyle w:val="ListParagraph"/>
        <w:ind w:left="426"/>
      </w:pPr>
    </w:p>
    <w:p w:rsidR="00383527" w:rsidRPr="00DE4622" w:rsidRDefault="00383527" w:rsidP="006D0EA2">
      <w:pPr>
        <w:pStyle w:val="ListParagraph"/>
        <w:ind w:left="0"/>
        <w:rPr>
          <w:b/>
        </w:rPr>
      </w:pPr>
      <w:r w:rsidRPr="00DE4622">
        <w:rPr>
          <w:b/>
        </w:rPr>
        <w:t xml:space="preserve">2)  </w:t>
      </w:r>
      <w:r w:rsidRPr="00082148">
        <w:t xml:space="preserve">Aşağıda verilen yüzlük tablo üzerinde </w:t>
      </w:r>
      <w:r w:rsidRPr="00082148">
        <w:rPr>
          <w:b/>
          <w:u w:val="single"/>
        </w:rPr>
        <w:t>hem 4'ün hem de 6'nın</w:t>
      </w:r>
      <w:r w:rsidRPr="00082148">
        <w:t xml:space="preserve"> katları olan sayıları işaretleyiniz.</w:t>
      </w:r>
      <w:r w:rsidRPr="00DE4622">
        <w:rPr>
          <w:b/>
        </w:rPr>
        <w:t xml:space="preserve"> </w:t>
      </w:r>
    </w:p>
    <w:p w:rsidR="00383527" w:rsidRDefault="00383527" w:rsidP="006D0EA2">
      <w:pPr>
        <w:pStyle w:val="ListParagraph"/>
        <w:ind w:left="0"/>
      </w:pPr>
    </w:p>
    <w:p w:rsidR="00383527" w:rsidRDefault="00383527" w:rsidP="006D0EA2">
      <w:pPr>
        <w:pStyle w:val="ListParagraph"/>
        <w:ind w:left="0"/>
      </w:pPr>
      <w:r w:rsidRPr="007907EE">
        <w:rPr>
          <w:noProof/>
          <w:lang w:eastAsia="tr-TR"/>
        </w:rPr>
        <w:pict>
          <v:shape id="Resim 3" o:spid="_x0000_i1026" type="#_x0000_t75" style="width:249pt;height:105.75pt;visibility:visible">
            <v:imagedata r:id="rId7" o:title="" cropbottom="32356f"/>
          </v:shape>
        </w:pict>
      </w:r>
    </w:p>
    <w:p w:rsidR="00383527" w:rsidRDefault="00383527" w:rsidP="009705A5">
      <w:pPr>
        <w:rPr>
          <w:b/>
        </w:rPr>
      </w:pPr>
    </w:p>
    <w:p w:rsidR="00383527" w:rsidRPr="002C7A55" w:rsidRDefault="00383527" w:rsidP="009705A5">
      <w:pPr>
        <w:rPr>
          <w:b/>
        </w:rPr>
      </w:pPr>
      <w:r w:rsidRPr="002C7A55">
        <w:rPr>
          <w:b/>
        </w:rPr>
        <w:t xml:space="preserve">3)  </w:t>
      </w:r>
    </w:p>
    <w:p w:rsidR="00383527" w:rsidRDefault="00383527" w:rsidP="009705A5">
      <w:r w:rsidRPr="007907EE">
        <w:rPr>
          <w:noProof/>
          <w:lang w:eastAsia="tr-TR"/>
        </w:rPr>
        <w:pict>
          <v:shape id="Resim 9" o:spid="_x0000_i1027" type="#_x0000_t75" style="width:247.5pt;height:153pt;visibility:visible">
            <v:imagedata r:id="rId8" o:title="" cropbottom="9910f" gain="109227f"/>
          </v:shape>
        </w:pict>
      </w:r>
    </w:p>
    <w:p w:rsidR="00383527" w:rsidRDefault="00383527" w:rsidP="009705A5"/>
    <w:p w:rsidR="00383527" w:rsidRDefault="00383527" w:rsidP="002D2DCB">
      <w:pPr>
        <w:ind w:left="-284"/>
        <w:rPr>
          <w:b/>
        </w:rPr>
      </w:pPr>
    </w:p>
    <w:p w:rsidR="00383527" w:rsidRDefault="00383527" w:rsidP="002D2DCB">
      <w:pPr>
        <w:ind w:left="-284"/>
        <w:rPr>
          <w:b/>
        </w:rPr>
      </w:pPr>
      <w:r w:rsidRPr="00677FAE">
        <w:rPr>
          <w:b/>
        </w:rPr>
        <w:t xml:space="preserve">4) </w:t>
      </w:r>
    </w:p>
    <w:p w:rsidR="00383527" w:rsidRPr="00CB6E2C" w:rsidRDefault="00383527" w:rsidP="00FD2617">
      <w:pPr>
        <w:ind w:left="-284"/>
        <w:rPr>
          <w:rFonts w:ascii="Arial" w:hAnsi="Arial" w:cs="Arial"/>
        </w:rPr>
      </w:pPr>
      <w:r>
        <w:rPr>
          <w:b/>
        </w:rPr>
        <w:t xml:space="preserve"> </w:t>
      </w:r>
      <w:r w:rsidRPr="007907EE">
        <w:rPr>
          <w:noProof/>
          <w:lang w:eastAsia="tr-TR"/>
        </w:rPr>
        <w:pict>
          <v:shape id="Resim 1" o:spid="_x0000_i1028" type="#_x0000_t75" style="width:258pt;height:109.5pt;visibility:visible">
            <v:imagedata r:id="rId9" o:title=""/>
          </v:shape>
        </w:pict>
      </w:r>
    </w:p>
    <w:p w:rsidR="00383527" w:rsidRDefault="00383527" w:rsidP="002D2DCB">
      <w:pPr>
        <w:ind w:left="-284"/>
        <w:rPr>
          <w:b/>
        </w:rPr>
      </w:pPr>
    </w:p>
    <w:p w:rsidR="00383527" w:rsidRPr="00B1363F" w:rsidRDefault="00383527" w:rsidP="006C7EAE">
      <w:pPr>
        <w:rPr>
          <w:b/>
        </w:rPr>
      </w:pPr>
      <w:r>
        <w:rPr>
          <w:noProof/>
          <w:lang w:eastAsia="tr-TR"/>
        </w:rPr>
        <w:pict>
          <v:shape id="Resim 6" o:spid="_x0000_s1028" type="#_x0000_t75" style="position:absolute;margin-left:-17.6pt;margin-top:25.25pt;width:273pt;height:124.7pt;z-index:-251660288;visibility:visible">
            <v:imagedata r:id="rId10" o:title=""/>
          </v:shape>
        </w:pict>
      </w:r>
      <w:r w:rsidRPr="00B1363F">
        <w:rPr>
          <w:b/>
        </w:rPr>
        <w:t xml:space="preserve">5)  </w:t>
      </w:r>
    </w:p>
    <w:p w:rsidR="00383527" w:rsidRDefault="00383527" w:rsidP="006D0EA2">
      <w:pPr>
        <w:pStyle w:val="ListParagraph"/>
        <w:ind w:left="142"/>
      </w:pPr>
    </w:p>
    <w:p w:rsidR="00383527" w:rsidRDefault="00383527" w:rsidP="00FD0BE6"/>
    <w:p w:rsidR="00383527" w:rsidRDefault="00383527" w:rsidP="00FD0BE6"/>
    <w:p w:rsidR="00383527" w:rsidRDefault="00383527" w:rsidP="00FD0BE6"/>
    <w:p w:rsidR="00383527" w:rsidRDefault="00383527" w:rsidP="00FD0BE6">
      <w:pPr>
        <w:rPr>
          <w:b/>
        </w:rPr>
      </w:pPr>
    </w:p>
    <w:p w:rsidR="00383527" w:rsidRPr="00403766" w:rsidRDefault="00383527" w:rsidP="00FD0BE6">
      <w:pPr>
        <w:rPr>
          <w:b/>
        </w:rPr>
      </w:pPr>
      <w:r w:rsidRPr="00403766">
        <w:rPr>
          <w:b/>
        </w:rPr>
        <w:t xml:space="preserve">Yukarıda noktalı kâğıt üzerinde k, y, d, e, f ve s doğruları verilmiştir. Buna göre verilen doğrular ile ilgili aşağıdaki soruları cevaplayınız. </w:t>
      </w:r>
    </w:p>
    <w:p w:rsidR="00383527" w:rsidRDefault="00383527" w:rsidP="00FD0BE6">
      <w:r w:rsidRPr="00403766">
        <w:rPr>
          <w:b/>
        </w:rPr>
        <w:t>a)</w:t>
      </w:r>
      <w:r>
        <w:t xml:space="preserve">  Hangi doğrular birbirine paraleldir? </w:t>
      </w:r>
    </w:p>
    <w:p w:rsidR="00383527" w:rsidRDefault="00383527" w:rsidP="00FD0BE6">
      <w:r>
        <w:t>........................................................................................</w:t>
      </w:r>
    </w:p>
    <w:p w:rsidR="00383527" w:rsidRDefault="00383527" w:rsidP="00FD0BE6">
      <w:pPr>
        <w:rPr>
          <w:b/>
        </w:rPr>
      </w:pPr>
    </w:p>
    <w:p w:rsidR="00383527" w:rsidRDefault="00383527" w:rsidP="00FD0BE6">
      <w:r w:rsidRPr="00403766">
        <w:rPr>
          <w:b/>
        </w:rPr>
        <w:t>b)</w:t>
      </w:r>
      <w:r>
        <w:t xml:space="preserve"> Hangi doğrular birbirine diktir? </w:t>
      </w:r>
    </w:p>
    <w:p w:rsidR="00383527" w:rsidRDefault="00383527" w:rsidP="00FD0BE6">
      <w:r>
        <w:t>.........................................................................................</w:t>
      </w:r>
    </w:p>
    <w:p w:rsidR="00383527" w:rsidRDefault="00383527" w:rsidP="00FD0BE6">
      <w:pPr>
        <w:rPr>
          <w:b/>
        </w:rPr>
      </w:pPr>
    </w:p>
    <w:p w:rsidR="00383527" w:rsidRPr="00AA71B2" w:rsidRDefault="00383527" w:rsidP="00FD0BE6">
      <w:pPr>
        <w:rPr>
          <w:b/>
        </w:rPr>
      </w:pPr>
      <w:r>
        <w:rPr>
          <w:b/>
        </w:rPr>
        <w:t>6</w:t>
      </w:r>
      <w:r w:rsidRPr="00AA71B2">
        <w:rPr>
          <w:b/>
        </w:rPr>
        <w:t xml:space="preserve">)  Aşağıda verilen işlemleri yapınız. </w:t>
      </w:r>
      <w:r>
        <w:rPr>
          <w:b/>
        </w:rPr>
        <w:t>( İşlem önceliği kuralına dikkat ediniz) .</w:t>
      </w:r>
    </w:p>
    <w:p w:rsidR="00383527" w:rsidRDefault="00383527" w:rsidP="00FD0BE6">
      <w:r w:rsidRPr="00B55899">
        <w:rPr>
          <w:b/>
        </w:rPr>
        <w:t>a)</w:t>
      </w:r>
      <w:r>
        <w:t xml:space="preserve">    100  + 20  :  2  =</w:t>
      </w:r>
    </w:p>
    <w:p w:rsidR="00383527" w:rsidRDefault="00383527" w:rsidP="00FD0BE6">
      <w:r>
        <w:t>..............................................................................</w:t>
      </w:r>
    </w:p>
    <w:p w:rsidR="00383527" w:rsidRDefault="00383527" w:rsidP="00FD0BE6">
      <w:r w:rsidRPr="00B55899">
        <w:rPr>
          <w:b/>
        </w:rPr>
        <w:t>b)</w:t>
      </w:r>
      <w:r>
        <w:t xml:space="preserve">    ( 2</w:t>
      </w:r>
      <w:r>
        <w:rPr>
          <w:vertAlign w:val="superscript"/>
        </w:rPr>
        <w:t>3</w:t>
      </w:r>
      <w:r>
        <w:t xml:space="preserve"> + 14 ) - 4 x 2 = </w:t>
      </w:r>
    </w:p>
    <w:p w:rsidR="00383527" w:rsidRDefault="00383527" w:rsidP="00FD0BE6">
      <w:r>
        <w:t>...............................................................................</w:t>
      </w:r>
    </w:p>
    <w:p w:rsidR="00383527" w:rsidRDefault="00383527" w:rsidP="00FD0BE6">
      <w:pPr>
        <w:rPr>
          <w:b/>
        </w:rPr>
      </w:pPr>
    </w:p>
    <w:p w:rsidR="00383527" w:rsidRDefault="00383527" w:rsidP="00FD0BE6">
      <w:pPr>
        <w:rPr>
          <w:b/>
        </w:rPr>
      </w:pPr>
    </w:p>
    <w:p w:rsidR="00383527" w:rsidRDefault="00383527" w:rsidP="00FD0BE6">
      <w:r w:rsidRPr="00B55899">
        <w:rPr>
          <w:b/>
        </w:rPr>
        <w:t>7)</w:t>
      </w:r>
      <w:r>
        <w:t xml:space="preserve">  </w:t>
      </w:r>
      <w:r>
        <w:rPr>
          <w:b/>
        </w:rPr>
        <w:t>Vedat</w:t>
      </w:r>
      <w:r w:rsidRPr="00AA71B2">
        <w:rPr>
          <w:b/>
        </w:rPr>
        <w:t xml:space="preserve"> Bey'in çantasının şifresi 5 basamaklı bir sayıdır. Aş</w:t>
      </w:r>
      <w:r>
        <w:rPr>
          <w:b/>
        </w:rPr>
        <w:t xml:space="preserve">ağıdaki soruların cevaplarını kutucuklar içine yazarak </w:t>
      </w:r>
      <w:r w:rsidRPr="00AA71B2">
        <w:rPr>
          <w:b/>
        </w:rPr>
        <w:t>şifreyi bulunuz.</w:t>
      </w:r>
      <w:r>
        <w:t xml:space="preserve"> </w:t>
      </w:r>
    </w:p>
    <w:p w:rsidR="00383527" w:rsidRDefault="00383527" w:rsidP="00FD0BE6">
      <w:r w:rsidRPr="00DA0999">
        <w:rPr>
          <w:b/>
        </w:rPr>
        <w:t>a)</w:t>
      </w:r>
      <w:r>
        <w:t xml:space="preserve">  2367 sayısının 2 ile bölümünden kalan</w:t>
      </w:r>
    </w:p>
    <w:p w:rsidR="00383527" w:rsidRDefault="00383527" w:rsidP="00FD0BE6">
      <w:r w:rsidRPr="00DA0999">
        <w:rPr>
          <w:b/>
        </w:rPr>
        <w:t>b)</w:t>
      </w:r>
      <w:r>
        <w:t xml:space="preserve">  3117 sayısının 3 ile bölümünden kalan </w:t>
      </w:r>
    </w:p>
    <w:p w:rsidR="00383527" w:rsidRDefault="00383527" w:rsidP="00FD0BE6">
      <w:r w:rsidRPr="00DA0999">
        <w:rPr>
          <w:b/>
        </w:rPr>
        <w:t>c)</w:t>
      </w:r>
      <w:r>
        <w:t xml:space="preserve">  4576 sayısının 4 ile bölümünden kalan</w:t>
      </w:r>
    </w:p>
    <w:p w:rsidR="00383527" w:rsidRDefault="00383527" w:rsidP="00FD0BE6">
      <w:r w:rsidRPr="00DA0999">
        <w:rPr>
          <w:b/>
        </w:rPr>
        <w:t>d)</w:t>
      </w:r>
      <w:r>
        <w:t xml:space="preserve">  9997 sayısının 5 ile bölümünden kalan </w:t>
      </w:r>
    </w:p>
    <w:p w:rsidR="00383527" w:rsidRDefault="00383527" w:rsidP="00FD0BE6">
      <w:r w:rsidRPr="00DA0999">
        <w:rPr>
          <w:b/>
        </w:rPr>
        <w:t>e)</w:t>
      </w:r>
      <w:r>
        <w:t xml:space="preserve">  8888 sayısının 9 ile bölümünden kalan </w:t>
      </w:r>
    </w:p>
    <w:p w:rsidR="00383527" w:rsidRDefault="00383527" w:rsidP="00FD0BE6"/>
    <w:p w:rsidR="00383527" w:rsidRPr="00AA71B2" w:rsidRDefault="00383527" w:rsidP="00AA71B2">
      <w:pPr>
        <w:jc w:val="center"/>
        <w:rPr>
          <w:sz w:val="32"/>
          <w:szCs w:val="32"/>
        </w:rPr>
      </w:pPr>
      <w:r w:rsidRPr="00AA71B2">
        <w:rPr>
          <w:sz w:val="32"/>
          <w:szCs w:val="32"/>
        </w:rPr>
        <w:t>ŞİFRE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34"/>
        <w:gridCol w:w="1034"/>
        <w:gridCol w:w="1034"/>
        <w:gridCol w:w="1034"/>
        <w:gridCol w:w="1035"/>
      </w:tblGrid>
      <w:tr w:rsidR="00383527" w:rsidRPr="00C24B46" w:rsidTr="00C24B46">
        <w:tc>
          <w:tcPr>
            <w:tcW w:w="1034" w:type="dxa"/>
          </w:tcPr>
          <w:p w:rsidR="00383527" w:rsidRPr="00C24B46" w:rsidRDefault="00383527" w:rsidP="00C24B46">
            <w:pPr>
              <w:spacing w:after="0" w:line="240" w:lineRule="auto"/>
            </w:pPr>
          </w:p>
        </w:tc>
        <w:tc>
          <w:tcPr>
            <w:tcW w:w="1034" w:type="dxa"/>
          </w:tcPr>
          <w:p w:rsidR="00383527" w:rsidRPr="00C24B46" w:rsidRDefault="00383527" w:rsidP="00C24B46">
            <w:pPr>
              <w:spacing w:after="0" w:line="240" w:lineRule="auto"/>
            </w:pPr>
          </w:p>
        </w:tc>
        <w:tc>
          <w:tcPr>
            <w:tcW w:w="1034" w:type="dxa"/>
          </w:tcPr>
          <w:p w:rsidR="00383527" w:rsidRPr="00C24B46" w:rsidRDefault="00383527" w:rsidP="00C24B46">
            <w:pPr>
              <w:spacing w:after="0" w:line="240" w:lineRule="auto"/>
            </w:pPr>
          </w:p>
        </w:tc>
        <w:tc>
          <w:tcPr>
            <w:tcW w:w="1034" w:type="dxa"/>
          </w:tcPr>
          <w:p w:rsidR="00383527" w:rsidRPr="00C24B46" w:rsidRDefault="00383527" w:rsidP="00C24B46">
            <w:pPr>
              <w:spacing w:after="0" w:line="240" w:lineRule="auto"/>
            </w:pPr>
          </w:p>
        </w:tc>
        <w:tc>
          <w:tcPr>
            <w:tcW w:w="1035" w:type="dxa"/>
          </w:tcPr>
          <w:p w:rsidR="00383527" w:rsidRPr="00C24B46" w:rsidRDefault="00383527" w:rsidP="00C24B46">
            <w:pPr>
              <w:spacing w:after="0" w:line="240" w:lineRule="auto"/>
            </w:pPr>
          </w:p>
        </w:tc>
      </w:tr>
    </w:tbl>
    <w:p w:rsidR="00383527" w:rsidRDefault="00383527" w:rsidP="00FD0BE6">
      <w:r>
        <w:t xml:space="preserve">     a                      b                   c                    d                  e</w:t>
      </w:r>
    </w:p>
    <w:p w:rsidR="00383527" w:rsidRDefault="00383527" w:rsidP="00FD0BE6">
      <w:pPr>
        <w:rPr>
          <w:b/>
        </w:rPr>
      </w:pPr>
    </w:p>
    <w:p w:rsidR="00383527" w:rsidRDefault="00383527" w:rsidP="00FD0BE6">
      <w:pPr>
        <w:rPr>
          <w:b/>
        </w:rPr>
      </w:pPr>
    </w:p>
    <w:p w:rsidR="00383527" w:rsidRDefault="00383527" w:rsidP="00FD0BE6">
      <w:pPr>
        <w:rPr>
          <w:b/>
        </w:rPr>
      </w:pPr>
    </w:p>
    <w:p w:rsidR="00383527" w:rsidRDefault="00383527" w:rsidP="00FD0BE6">
      <w:pPr>
        <w:rPr>
          <w:b/>
        </w:rPr>
      </w:pPr>
      <w:r w:rsidRPr="00DA0999">
        <w:rPr>
          <w:b/>
        </w:rPr>
        <w:t xml:space="preserve">8) </w:t>
      </w:r>
      <w:r>
        <w:rPr>
          <w:b/>
        </w:rPr>
        <w:t xml:space="preserve"> </w:t>
      </w:r>
    </w:p>
    <w:p w:rsidR="00383527" w:rsidRDefault="00383527" w:rsidP="00DA0999">
      <w:pPr>
        <w:ind w:left="-284"/>
        <w:rPr>
          <w:b/>
        </w:rPr>
      </w:pPr>
      <w:r>
        <w:rPr>
          <w:b/>
        </w:rPr>
        <w:t xml:space="preserve">      </w:t>
      </w:r>
      <w:r w:rsidRPr="00C24B46">
        <w:rPr>
          <w:b/>
          <w:noProof/>
          <w:lang w:eastAsia="tr-TR"/>
        </w:rPr>
        <w:pict>
          <v:shape id="Resim 4" o:spid="_x0000_i1029" type="#_x0000_t75" style="width:249pt;height:252.75pt;visibility:visible">
            <v:imagedata r:id="rId11" o:title=""/>
          </v:shape>
        </w:pict>
      </w:r>
    </w:p>
    <w:p w:rsidR="00383527" w:rsidRDefault="00383527" w:rsidP="001A424B">
      <w:pPr>
        <w:ind w:left="-284"/>
        <w:rPr>
          <w:b/>
        </w:rPr>
      </w:pPr>
      <w:r>
        <w:rPr>
          <w:b/>
        </w:rPr>
        <w:t xml:space="preserve">     </w:t>
      </w:r>
    </w:p>
    <w:p w:rsidR="00383527" w:rsidRDefault="00383527" w:rsidP="00DA0999">
      <w:pPr>
        <w:ind w:left="-284"/>
        <w:rPr>
          <w:b/>
        </w:rPr>
      </w:pPr>
    </w:p>
    <w:p w:rsidR="00383527" w:rsidRDefault="00383527" w:rsidP="00DA0999">
      <w:pPr>
        <w:ind w:left="-284"/>
        <w:rPr>
          <w:b/>
        </w:rPr>
      </w:pPr>
    </w:p>
    <w:p w:rsidR="00383527" w:rsidRDefault="00383527" w:rsidP="00DA0999">
      <w:pPr>
        <w:ind w:left="-284"/>
        <w:rPr>
          <w:b/>
        </w:rPr>
      </w:pPr>
    </w:p>
    <w:p w:rsidR="00383527" w:rsidRDefault="00383527" w:rsidP="00DA0999">
      <w:pPr>
        <w:ind w:left="-284"/>
        <w:rPr>
          <w:b/>
        </w:rPr>
      </w:pPr>
    </w:p>
    <w:p w:rsidR="00383527" w:rsidRPr="00403766" w:rsidRDefault="00383527" w:rsidP="00DA0999">
      <w:pPr>
        <w:ind w:left="-284"/>
        <w:rPr>
          <w:b/>
        </w:rPr>
      </w:pPr>
      <w:r>
        <w:rPr>
          <w:b/>
        </w:rPr>
        <w:t>9</w:t>
      </w:r>
      <w:r w:rsidRPr="00403766">
        <w:rPr>
          <w:b/>
        </w:rPr>
        <w:t xml:space="preserve">)  Aşağıda verilen üslü sayıların değerini hesaplayınız. </w:t>
      </w:r>
    </w:p>
    <w:p w:rsidR="00383527" w:rsidRDefault="00383527" w:rsidP="00DA0999">
      <w:r w:rsidRPr="00B55899">
        <w:rPr>
          <w:b/>
        </w:rPr>
        <w:t>a)</w:t>
      </w:r>
      <w:r>
        <w:t xml:space="preserve">   2</w:t>
      </w:r>
      <w:r>
        <w:rPr>
          <w:vertAlign w:val="superscript"/>
        </w:rPr>
        <w:t>6</w:t>
      </w:r>
      <w:r>
        <w:t xml:space="preserve">  =  ..............................................................</w:t>
      </w:r>
    </w:p>
    <w:p w:rsidR="00383527" w:rsidRDefault="00383527" w:rsidP="00DA0999">
      <w:r w:rsidRPr="00B55899">
        <w:rPr>
          <w:b/>
        </w:rPr>
        <w:t>b)</w:t>
      </w:r>
      <w:r>
        <w:t xml:space="preserve">   4</w:t>
      </w:r>
      <w:r>
        <w:rPr>
          <w:vertAlign w:val="superscript"/>
        </w:rPr>
        <w:t xml:space="preserve">3 </w:t>
      </w:r>
      <w:r>
        <w:t xml:space="preserve"> = ...............................................................</w:t>
      </w:r>
    </w:p>
    <w:p w:rsidR="00383527" w:rsidRDefault="00383527" w:rsidP="00DA0999">
      <w:r w:rsidRPr="00B55899">
        <w:rPr>
          <w:b/>
        </w:rPr>
        <w:t>c)</w:t>
      </w:r>
      <w:r>
        <w:t xml:space="preserve">    3</w:t>
      </w:r>
      <w:r>
        <w:rPr>
          <w:vertAlign w:val="superscript"/>
        </w:rPr>
        <w:t xml:space="preserve">4 </w:t>
      </w:r>
      <w:r>
        <w:t xml:space="preserve"> = .............................................................</w:t>
      </w:r>
    </w:p>
    <w:p w:rsidR="00383527" w:rsidRDefault="00383527" w:rsidP="00DA0999">
      <w:r w:rsidRPr="00B55899">
        <w:rPr>
          <w:b/>
        </w:rPr>
        <w:t>d)</w:t>
      </w:r>
      <w:r>
        <w:t xml:space="preserve">   10</w:t>
      </w:r>
      <w:r>
        <w:rPr>
          <w:vertAlign w:val="superscript"/>
        </w:rPr>
        <w:t>5</w:t>
      </w:r>
      <w:r>
        <w:t xml:space="preserve"> = ............................................................</w:t>
      </w:r>
    </w:p>
    <w:p w:rsidR="00383527" w:rsidRDefault="00383527" w:rsidP="00DA0999"/>
    <w:p w:rsidR="00383527" w:rsidRDefault="00383527" w:rsidP="00DA0999">
      <w:pPr>
        <w:ind w:left="-284"/>
        <w:rPr>
          <w:b/>
        </w:rPr>
      </w:pPr>
      <w:r w:rsidRPr="00DA0999">
        <w:rPr>
          <w:b/>
        </w:rPr>
        <w:t xml:space="preserve">10) </w:t>
      </w:r>
      <w:r>
        <w:rPr>
          <w:b/>
        </w:rPr>
        <w:t xml:space="preserve"> Aşağıdaki problemleri doğal sayılarda dört işlemden uygun olanları kullanarak çözünüz.</w:t>
      </w:r>
    </w:p>
    <w:p w:rsidR="00383527" w:rsidRPr="00B55899" w:rsidRDefault="00383527" w:rsidP="00DA0999">
      <w:pPr>
        <w:ind w:left="-284"/>
        <w:rPr>
          <w:b/>
        </w:rPr>
      </w:pPr>
      <w:r>
        <w:rPr>
          <w:b/>
        </w:rPr>
        <w:t xml:space="preserve">a) </w:t>
      </w:r>
      <w:r>
        <w:t xml:space="preserve"> </w:t>
      </w:r>
      <w:r w:rsidRPr="009301F0">
        <w:t>Bir kömür şirketi, yakıt istenen adrese 6 kamyonet kömür götürmek istiyor. Kamyonetlerden üçü 230'ar kg, diğer üçü ise 370'er kg kömür alabildiğe göre, bu altı kamyonetle toplam kaç kg kömür taşınabilir?</w:t>
      </w:r>
      <w:r w:rsidRPr="00B55899">
        <w:rPr>
          <w:b/>
        </w:rPr>
        <w:t xml:space="preserve"> </w:t>
      </w:r>
    </w:p>
    <w:p w:rsidR="00383527" w:rsidRDefault="00383527" w:rsidP="00DA0999">
      <w:pPr>
        <w:ind w:left="-284"/>
      </w:pPr>
    </w:p>
    <w:p w:rsidR="00383527" w:rsidRDefault="00383527" w:rsidP="00DA0999">
      <w:pPr>
        <w:ind w:left="-284"/>
      </w:pPr>
    </w:p>
    <w:p w:rsidR="00383527" w:rsidRDefault="00383527" w:rsidP="00DA0999">
      <w:pPr>
        <w:ind w:left="-284"/>
      </w:pPr>
    </w:p>
    <w:p w:rsidR="00383527" w:rsidRDefault="00383527" w:rsidP="00DA0999">
      <w:pPr>
        <w:ind w:left="-284"/>
      </w:pPr>
    </w:p>
    <w:p w:rsidR="00383527" w:rsidRDefault="00383527" w:rsidP="00DA0999">
      <w:pPr>
        <w:ind w:left="-284"/>
      </w:pPr>
    </w:p>
    <w:p w:rsidR="00383527" w:rsidRDefault="00383527" w:rsidP="00DA0999">
      <w:pPr>
        <w:ind w:left="-284"/>
      </w:pPr>
    </w:p>
    <w:p w:rsidR="00383527" w:rsidRPr="000941CF" w:rsidRDefault="00383527" w:rsidP="000941CF">
      <w:pPr>
        <w:ind w:left="-284"/>
        <w:rPr>
          <w:b/>
        </w:rPr>
      </w:pPr>
      <w:r>
        <w:rPr>
          <w:b/>
        </w:rPr>
        <w:t>b</w:t>
      </w:r>
      <w:r w:rsidRPr="00B55899">
        <w:rPr>
          <w:b/>
        </w:rPr>
        <w:t>)</w:t>
      </w:r>
      <w:r>
        <w:t xml:space="preserve">  </w:t>
      </w:r>
      <w:smartTag w:uri="urn:schemas-microsoft-com:office:smarttags" w:element="metricconverter">
        <w:smartTagPr>
          <w:attr w:name="ProductID" w:val="20 kg"/>
        </w:smartTagPr>
        <w:r w:rsidRPr="009301F0">
          <w:t>20 kg</w:t>
        </w:r>
      </w:smartTag>
      <w:r w:rsidRPr="009301F0">
        <w:t xml:space="preserve"> pirinç ve </w:t>
      </w:r>
      <w:smartTag w:uri="urn:schemas-microsoft-com:office:smarttags" w:element="metricconverter">
        <w:smartTagPr>
          <w:attr w:name="ProductID" w:val="30 kg"/>
        </w:smartTagPr>
        <w:r w:rsidRPr="009301F0">
          <w:t>30 kg</w:t>
        </w:r>
      </w:smartTag>
      <w:r w:rsidRPr="009301F0">
        <w:t xml:space="preserve"> fasulye aynı büyüklükteki poşetlere hiç artmayacak ve birbirine karışmayacak şekilde </w:t>
      </w:r>
      <w:r w:rsidRPr="009301F0">
        <w:rPr>
          <w:u w:val="single"/>
        </w:rPr>
        <w:t>en az</w:t>
      </w:r>
      <w:r w:rsidRPr="009301F0">
        <w:t xml:space="preserve"> kaç kg poşete konabilir?</w:t>
      </w:r>
    </w:p>
    <w:p w:rsidR="00383527" w:rsidRDefault="00383527" w:rsidP="000941CF">
      <w:pPr>
        <w:ind w:left="-284"/>
        <w:rPr>
          <w:b/>
        </w:rPr>
      </w:pPr>
    </w:p>
    <w:p w:rsidR="00383527" w:rsidRPr="000941CF" w:rsidRDefault="00383527" w:rsidP="000941CF">
      <w:pPr>
        <w:ind w:left="-284"/>
        <w:rPr>
          <w:b/>
        </w:rPr>
      </w:pPr>
    </w:p>
    <w:p w:rsidR="00383527" w:rsidRDefault="00383527" w:rsidP="00DA0999">
      <w:pPr>
        <w:ind w:left="-284"/>
        <w:rPr>
          <w:b/>
        </w:rPr>
      </w:pPr>
    </w:p>
    <w:p w:rsidR="00383527" w:rsidRPr="006B5587" w:rsidRDefault="00383527" w:rsidP="00825077">
      <w:pPr>
        <w:ind w:left="284"/>
        <w:rPr>
          <w:b/>
        </w:rPr>
      </w:pPr>
      <w:r>
        <w:rPr>
          <w:noProof/>
          <w:lang w:eastAsia="tr-TR"/>
        </w:rPr>
        <w:pict>
          <v:shape id="_x0000_s1029" type="#_x0000_t202" style="position:absolute;left:0;text-align:left;margin-left:331.6pt;margin-top:110.25pt;width:115.45pt;height:152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">
            <v:textbox style="mso-fit-shape-to-text:t">
              <w:txbxContent>
                <w:p w:rsidR="00383527" w:rsidRDefault="00383527" w:rsidP="00825077">
                  <w:pPr>
                    <w:jc w:val="center"/>
                  </w:pPr>
                  <w:r>
                    <w:t>Good luck!</w:t>
                  </w:r>
                </w:p>
                <w:p w:rsidR="00383527" w:rsidRDefault="00383527" w:rsidP="00825077">
                  <w:pPr>
                    <w:jc w:val="center"/>
                  </w:pPr>
                  <w:r>
                    <w:t>ELT Özcan Ünlü</w:t>
                  </w:r>
                </w:p>
              </w:txbxContent>
            </v:textbox>
          </v:shape>
        </w:pict>
      </w:r>
      <w:hyperlink r:id="rId12" w:history="1">
        <w:r w:rsidRPr="009C7BB1">
          <w:rPr>
            <w:rStyle w:val="Hyperlink"/>
            <w:b/>
          </w:rPr>
          <w:t>www.sorubak.com</w:t>
        </w:r>
      </w:hyperlink>
      <w:r>
        <w:rPr>
          <w:b/>
        </w:rPr>
        <w:t xml:space="preserve"> </w:t>
      </w:r>
    </w:p>
    <w:p w:rsidR="00383527" w:rsidRDefault="00383527" w:rsidP="00DA0999">
      <w:pPr>
        <w:ind w:left="-284"/>
        <w:rPr>
          <w:b/>
        </w:rPr>
      </w:pPr>
    </w:p>
    <w:p w:rsidR="00383527" w:rsidRDefault="00383527" w:rsidP="00DA0999">
      <w:pPr>
        <w:ind w:left="-284"/>
        <w:rPr>
          <w:b/>
        </w:rPr>
      </w:pPr>
    </w:p>
    <w:p w:rsidR="00383527" w:rsidRDefault="00383527" w:rsidP="00DA0999">
      <w:pPr>
        <w:ind w:left="-284"/>
        <w:rPr>
          <w:b/>
        </w:rPr>
      </w:pPr>
    </w:p>
    <w:p w:rsidR="00383527" w:rsidRDefault="00383527" w:rsidP="00DA0999">
      <w:pPr>
        <w:ind w:left="-284"/>
        <w:rPr>
          <w:b/>
        </w:rPr>
      </w:pPr>
      <w:bookmarkStart w:id="0" w:name="_GoBack"/>
      <w:bookmarkEnd w:id="0"/>
    </w:p>
    <w:p w:rsidR="00383527" w:rsidRDefault="00383527" w:rsidP="00EB7142">
      <w:pPr>
        <w:ind w:left="-284"/>
        <w:jc w:val="center"/>
        <w:rPr>
          <w:b/>
        </w:rPr>
      </w:pPr>
      <w:r>
        <w:rPr>
          <w:b/>
        </w:rPr>
        <w:t xml:space="preserve">BAŞARILAR DİLERİM </w:t>
      </w:r>
      <w:r w:rsidRPr="00173BD7">
        <w:rPr>
          <w:b/>
        </w:rPr>
        <w:sym w:font="Wingdings" w:char="F04A"/>
      </w:r>
    </w:p>
    <w:p w:rsidR="00383527" w:rsidRDefault="00383527" w:rsidP="00EB7142">
      <w:pPr>
        <w:ind w:left="-284"/>
      </w:pPr>
      <w:r>
        <w:rPr>
          <w:b/>
        </w:rPr>
        <w:t>NOT</w:t>
      </w:r>
      <w:r w:rsidRPr="00B55899">
        <w:rPr>
          <w:b/>
        </w:rPr>
        <w:t>:</w:t>
      </w:r>
      <w:r>
        <w:t xml:space="preserve"> Her soru 10 puan değerinde olup, toplam 100 puandır. Süre 1 ders saati ( 40 dakikadır ) .</w:t>
      </w:r>
    </w:p>
    <w:p w:rsidR="00383527" w:rsidRDefault="00383527" w:rsidP="00EB7142">
      <w:pPr>
        <w:spacing w:after="0"/>
        <w:ind w:left="-284"/>
        <w:jc w:val="right"/>
        <w:rPr>
          <w:b/>
        </w:rPr>
      </w:pPr>
      <w:r>
        <w:rPr>
          <w:b/>
        </w:rPr>
        <w:t>Süleyman SOYDAŞ</w:t>
      </w:r>
    </w:p>
    <w:p w:rsidR="00383527" w:rsidRDefault="00383527" w:rsidP="00927766">
      <w:pPr>
        <w:ind w:left="-284"/>
        <w:jc w:val="right"/>
      </w:pPr>
      <w:r>
        <w:rPr>
          <w:b/>
        </w:rPr>
        <w:t>Matematik Öğretmeni</w:t>
      </w:r>
    </w:p>
    <w:sectPr w:rsidR="00383527" w:rsidSect="009705A5">
      <w:pgSz w:w="11906" w:h="16838"/>
      <w:pgMar w:top="567" w:right="567" w:bottom="567" w:left="56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777BB"/>
    <w:multiLevelType w:val="hybridMultilevel"/>
    <w:tmpl w:val="BD641C08"/>
    <w:lvl w:ilvl="0" w:tplc="D87220C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5D85339"/>
    <w:multiLevelType w:val="hybridMultilevel"/>
    <w:tmpl w:val="74D23E4C"/>
    <w:lvl w:ilvl="0" w:tplc="54221E1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A4E54D2"/>
    <w:multiLevelType w:val="hybridMultilevel"/>
    <w:tmpl w:val="ADB6C900"/>
    <w:lvl w:ilvl="0" w:tplc="26B43B58">
      <w:start w:val="1"/>
      <w:numFmt w:val="bullet"/>
      <w:lvlText w:val=""/>
      <w:lvlJc w:val="left"/>
      <w:pPr>
        <w:tabs>
          <w:tab w:val="num" w:pos="814"/>
        </w:tabs>
        <w:ind w:left="814" w:hanging="454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4505BE"/>
    <w:multiLevelType w:val="hybridMultilevel"/>
    <w:tmpl w:val="283A87D8"/>
    <w:lvl w:ilvl="0" w:tplc="DA8CDD28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4">
    <w:nsid w:val="2FA61D23"/>
    <w:multiLevelType w:val="hybridMultilevel"/>
    <w:tmpl w:val="AA200BD8"/>
    <w:lvl w:ilvl="0" w:tplc="AD96DF1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0613FF2"/>
    <w:multiLevelType w:val="hybridMultilevel"/>
    <w:tmpl w:val="DBB0989A"/>
    <w:lvl w:ilvl="0" w:tplc="EDC062EA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>
    <w:nsid w:val="311366BB"/>
    <w:multiLevelType w:val="hybridMultilevel"/>
    <w:tmpl w:val="A3381782"/>
    <w:lvl w:ilvl="0" w:tplc="3F507548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7">
    <w:nsid w:val="40E37D1E"/>
    <w:multiLevelType w:val="hybridMultilevel"/>
    <w:tmpl w:val="BDD05C68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5A16AE8"/>
    <w:multiLevelType w:val="hybridMultilevel"/>
    <w:tmpl w:val="090EDE5E"/>
    <w:lvl w:ilvl="0" w:tplc="7BBC46AE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9">
    <w:nsid w:val="4A6C4664"/>
    <w:multiLevelType w:val="hybridMultilevel"/>
    <w:tmpl w:val="4674492E"/>
    <w:lvl w:ilvl="0" w:tplc="C9CC1748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658D0CD6"/>
    <w:multiLevelType w:val="hybridMultilevel"/>
    <w:tmpl w:val="6A6E5944"/>
    <w:lvl w:ilvl="0" w:tplc="D9F4DE78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>
    <w:nsid w:val="6ECB4042"/>
    <w:multiLevelType w:val="hybridMultilevel"/>
    <w:tmpl w:val="51B8547C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3A26F52"/>
    <w:multiLevelType w:val="hybridMultilevel"/>
    <w:tmpl w:val="5DA032B0"/>
    <w:lvl w:ilvl="0" w:tplc="ECBED76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7"/>
  </w:num>
  <w:num w:numId="3">
    <w:abstractNumId w:val="5"/>
  </w:num>
  <w:num w:numId="4">
    <w:abstractNumId w:val="8"/>
  </w:num>
  <w:num w:numId="5">
    <w:abstractNumId w:val="9"/>
  </w:num>
  <w:num w:numId="6">
    <w:abstractNumId w:val="10"/>
  </w:num>
  <w:num w:numId="7">
    <w:abstractNumId w:val="12"/>
  </w:num>
  <w:num w:numId="8">
    <w:abstractNumId w:val="4"/>
  </w:num>
  <w:num w:numId="9">
    <w:abstractNumId w:val="1"/>
  </w:num>
  <w:num w:numId="10">
    <w:abstractNumId w:val="0"/>
  </w:num>
  <w:num w:numId="11">
    <w:abstractNumId w:val="6"/>
  </w:num>
  <w:num w:numId="12">
    <w:abstractNumId w:val="3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7C58"/>
    <w:rsid w:val="0005171C"/>
    <w:rsid w:val="00082148"/>
    <w:rsid w:val="000941CF"/>
    <w:rsid w:val="000D182C"/>
    <w:rsid w:val="001029DB"/>
    <w:rsid w:val="00123EF4"/>
    <w:rsid w:val="001528B0"/>
    <w:rsid w:val="00167C64"/>
    <w:rsid w:val="00173BD7"/>
    <w:rsid w:val="001A424B"/>
    <w:rsid w:val="001D6E1A"/>
    <w:rsid w:val="00221ACB"/>
    <w:rsid w:val="00237ECC"/>
    <w:rsid w:val="002832B3"/>
    <w:rsid w:val="002C7A55"/>
    <w:rsid w:val="002D2DCB"/>
    <w:rsid w:val="002F40F1"/>
    <w:rsid w:val="003107C4"/>
    <w:rsid w:val="00383527"/>
    <w:rsid w:val="003C2209"/>
    <w:rsid w:val="00403766"/>
    <w:rsid w:val="00456700"/>
    <w:rsid w:val="004E6C1E"/>
    <w:rsid w:val="00555D56"/>
    <w:rsid w:val="005742F1"/>
    <w:rsid w:val="00582881"/>
    <w:rsid w:val="005E083D"/>
    <w:rsid w:val="005E5251"/>
    <w:rsid w:val="005F234C"/>
    <w:rsid w:val="00677FAE"/>
    <w:rsid w:val="006B5587"/>
    <w:rsid w:val="006C7EAE"/>
    <w:rsid w:val="006D0EA2"/>
    <w:rsid w:val="00732751"/>
    <w:rsid w:val="007740F0"/>
    <w:rsid w:val="007810FD"/>
    <w:rsid w:val="007907EE"/>
    <w:rsid w:val="007A7995"/>
    <w:rsid w:val="007C0F7E"/>
    <w:rsid w:val="007C6C06"/>
    <w:rsid w:val="007F40DB"/>
    <w:rsid w:val="00825077"/>
    <w:rsid w:val="008A1E24"/>
    <w:rsid w:val="008C7C58"/>
    <w:rsid w:val="008E30DE"/>
    <w:rsid w:val="008E5EE6"/>
    <w:rsid w:val="00927766"/>
    <w:rsid w:val="009301F0"/>
    <w:rsid w:val="009705A5"/>
    <w:rsid w:val="0098027B"/>
    <w:rsid w:val="009A40F0"/>
    <w:rsid w:val="009C7BB1"/>
    <w:rsid w:val="009D5334"/>
    <w:rsid w:val="00AA71B2"/>
    <w:rsid w:val="00AE3291"/>
    <w:rsid w:val="00AF2DBC"/>
    <w:rsid w:val="00B1363F"/>
    <w:rsid w:val="00B55899"/>
    <w:rsid w:val="00B71CDB"/>
    <w:rsid w:val="00BA4F71"/>
    <w:rsid w:val="00BE5554"/>
    <w:rsid w:val="00BE5555"/>
    <w:rsid w:val="00BF0FB4"/>
    <w:rsid w:val="00C24B46"/>
    <w:rsid w:val="00C3006B"/>
    <w:rsid w:val="00C50DF6"/>
    <w:rsid w:val="00C51349"/>
    <w:rsid w:val="00C67C27"/>
    <w:rsid w:val="00C87633"/>
    <w:rsid w:val="00CB6E2C"/>
    <w:rsid w:val="00CC00EB"/>
    <w:rsid w:val="00CC5FE0"/>
    <w:rsid w:val="00CD3B6E"/>
    <w:rsid w:val="00D06C8F"/>
    <w:rsid w:val="00D25F5C"/>
    <w:rsid w:val="00D448FA"/>
    <w:rsid w:val="00D8578A"/>
    <w:rsid w:val="00D926DE"/>
    <w:rsid w:val="00DA0999"/>
    <w:rsid w:val="00DB2CA8"/>
    <w:rsid w:val="00DC3A54"/>
    <w:rsid w:val="00DE06C5"/>
    <w:rsid w:val="00DE4622"/>
    <w:rsid w:val="00E01B58"/>
    <w:rsid w:val="00E20877"/>
    <w:rsid w:val="00E501D6"/>
    <w:rsid w:val="00E92217"/>
    <w:rsid w:val="00EA29AE"/>
    <w:rsid w:val="00EB7142"/>
    <w:rsid w:val="00EE06F7"/>
    <w:rsid w:val="00F86643"/>
    <w:rsid w:val="00F86888"/>
    <w:rsid w:val="00FD0BE6"/>
    <w:rsid w:val="00FD2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C5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8C7C58"/>
    <w:rPr>
      <w:lang w:eastAsia="en-US"/>
    </w:rPr>
  </w:style>
  <w:style w:type="paragraph" w:styleId="ListParagraph">
    <w:name w:val="List Paragraph"/>
    <w:basedOn w:val="Normal"/>
    <w:uiPriority w:val="99"/>
    <w:qFormat/>
    <w:rsid w:val="008C7C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9D53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D5334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86888"/>
    <w:rPr>
      <w:rFonts w:cs="Times New Roman"/>
      <w:color w:val="808080"/>
    </w:rPr>
  </w:style>
  <w:style w:type="table" w:styleId="TableGrid">
    <w:name w:val="Table Grid"/>
    <w:basedOn w:val="TableNormal"/>
    <w:uiPriority w:val="99"/>
    <w:rsid w:val="00677FAE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82507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86</TotalTime>
  <Pages>3</Pages>
  <Words>430</Words>
  <Characters>2457</Characters>
  <Application>Microsoft Office Outlook</Application>
  <DocSecurity>0</DocSecurity>
  <Lines>0</Lines>
  <Paragraphs>0</Paragraphs>
  <ScaleCrop>false</ScaleCrop>
  <Company>rocco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LENOVO</dc:creator>
  <cp:keywords>www.sorubak.com</cp:keywords>
  <dc:description/>
  <cp:lastModifiedBy>edanur</cp:lastModifiedBy>
  <cp:revision>71</cp:revision>
  <dcterms:created xsi:type="dcterms:W3CDTF">2014-11-16T18:35:00Z</dcterms:created>
  <dcterms:modified xsi:type="dcterms:W3CDTF">2014-12-15T14:33:00Z</dcterms:modified>
</cp:coreProperties>
</file>