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A8F" w:rsidRPr="00BF6A1D" w:rsidRDefault="00321A8F" w:rsidP="00BF6A1D">
      <w:pPr>
        <w:spacing w:line="240" w:lineRule="auto"/>
        <w:jc w:val="center"/>
        <w:rPr>
          <w:rFonts w:ascii="Comic Sans MS" w:hAnsi="Comic Sans MS" w:cs="Arial"/>
          <w:lang w:val="en-US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8" o:spid="_x0000_s1026" type="#_x0000_t75" alt="http://www.clipartpal.com/_thumbs/pd/holiday/stpatrick/Shamrock_Good_Luck.png" style="position:absolute;left:0;text-align:left;margin-left:400.9pt;margin-top:17.65pt;width:111.25pt;height:1in;z-index:251652608;visibility:visible">
            <v:imagedata r:id="rId5" o:title=""/>
          </v:shape>
        </w:pict>
      </w:r>
      <w:r>
        <w:rPr>
          <w:noProof/>
          <w:lang w:eastAsia="tr-TR"/>
        </w:rPr>
        <w:t xml:space="preserve">2013-2014 </w:t>
      </w:r>
      <w:r w:rsidRPr="00BF6A1D">
        <w:rPr>
          <w:rFonts w:ascii="Comic Sans MS" w:hAnsi="Comic Sans MS" w:cs="Arial"/>
          <w:lang w:val="en-US"/>
        </w:rPr>
        <w:t xml:space="preserve"> EDUCATIONAL YEAR ASLANBABA PRIMARY SCHOOL 2</w:t>
      </w:r>
      <w:r w:rsidRPr="00BF6A1D">
        <w:rPr>
          <w:rFonts w:ascii="Comic Sans MS" w:hAnsi="Comic Sans MS" w:cs="Arial"/>
          <w:vertAlign w:val="superscript"/>
          <w:lang w:val="en-US"/>
        </w:rPr>
        <w:t>nd</w:t>
      </w:r>
      <w:r w:rsidRPr="00BF6A1D">
        <w:rPr>
          <w:rFonts w:ascii="Comic Sans MS" w:hAnsi="Comic Sans MS" w:cs="Arial"/>
          <w:lang w:val="en-US"/>
        </w:rPr>
        <w:t xml:space="preserve"> TERM </w:t>
      </w:r>
      <w:r>
        <w:rPr>
          <w:rFonts w:ascii="Comic Sans MS" w:hAnsi="Comic Sans MS" w:cs="Arial"/>
          <w:lang w:val="en-US"/>
        </w:rPr>
        <w:t>3</w:t>
      </w:r>
      <w:r w:rsidRPr="005E15EE">
        <w:rPr>
          <w:rFonts w:ascii="Comic Sans MS" w:hAnsi="Comic Sans MS" w:cs="Arial"/>
          <w:vertAlign w:val="superscript"/>
          <w:lang w:val="en-US"/>
        </w:rPr>
        <w:t>rd</w:t>
      </w:r>
      <w:r w:rsidRPr="00BF6A1D">
        <w:rPr>
          <w:rFonts w:ascii="Comic Sans MS" w:hAnsi="Comic Sans MS" w:cs="Arial"/>
          <w:lang w:val="en-US"/>
        </w:rPr>
        <w:t xml:space="preserve"> WRİTTEN ENGLISH EXAM FOR 6</w:t>
      </w:r>
      <w:r w:rsidRPr="00BF6A1D">
        <w:rPr>
          <w:rFonts w:ascii="Comic Sans MS" w:hAnsi="Comic Sans MS" w:cs="Arial"/>
          <w:vertAlign w:val="superscript"/>
          <w:lang w:val="en-US"/>
        </w:rPr>
        <w:t>th</w:t>
      </w:r>
      <w:r w:rsidRPr="00BF6A1D">
        <w:rPr>
          <w:rFonts w:ascii="Comic Sans MS" w:hAnsi="Comic Sans MS" w:cs="Arial"/>
          <w:lang w:val="en-US"/>
        </w:rPr>
        <w:t xml:space="preserve"> GRADERS</w:t>
      </w:r>
    </w:p>
    <w:p w:rsidR="00321A8F" w:rsidRPr="00BF6A1D" w:rsidRDefault="00321A8F" w:rsidP="00BF6A1D">
      <w:pPr>
        <w:spacing w:line="240" w:lineRule="auto"/>
        <w:rPr>
          <w:rFonts w:ascii="Comic Sans MS" w:hAnsi="Comic Sans MS" w:cs="Arial"/>
          <w:lang w:val="en-US"/>
        </w:rPr>
      </w:pPr>
      <w:r>
        <w:rPr>
          <w:noProof/>
          <w:lang w:eastAsia="tr-TR"/>
        </w:rPr>
        <w:pict>
          <v:roundrect id="_x0000_s1027" style="position:absolute;margin-left:-2.25pt;margin-top:3.05pt;width:531.75pt;height:64.3pt;z-index:251651584" arcsize="10923f" strokeweight="2.25pt">
            <v:textbox>
              <w:txbxContent>
                <w:p w:rsidR="00321A8F" w:rsidRPr="00BF6A1D" w:rsidRDefault="00321A8F" w:rsidP="00BF6A1D">
                  <w:pPr>
                    <w:spacing w:after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F6A1D">
                    <w:rPr>
                      <w:rFonts w:ascii="Arial" w:hAnsi="Arial" w:cs="Arial"/>
                      <w:b/>
                      <w:sz w:val="20"/>
                      <w:szCs w:val="20"/>
                    </w:rPr>
                    <w:t>NAME:…………………………………………………</w:t>
                  </w:r>
                </w:p>
                <w:p w:rsidR="00321A8F" w:rsidRPr="00BF6A1D" w:rsidRDefault="00321A8F" w:rsidP="00BF6A1D">
                  <w:pPr>
                    <w:spacing w:after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F6A1D">
                    <w:rPr>
                      <w:rFonts w:ascii="Arial" w:hAnsi="Arial" w:cs="Arial"/>
                      <w:b/>
                      <w:sz w:val="20"/>
                      <w:szCs w:val="20"/>
                    </w:rPr>
                    <w:t>SURNAME: …………………………………………</w:t>
                  </w:r>
                </w:p>
                <w:p w:rsidR="00321A8F" w:rsidRPr="00BF6A1D" w:rsidRDefault="00321A8F" w:rsidP="00BF6A1D">
                  <w:pPr>
                    <w:spacing w:after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F6A1D">
                    <w:rPr>
                      <w:rFonts w:ascii="Arial" w:hAnsi="Arial" w:cs="Arial"/>
                      <w:b/>
                      <w:sz w:val="20"/>
                      <w:szCs w:val="20"/>
                    </w:rPr>
                    <w:t>CLASS: ……………………………………………….</w:t>
                  </w:r>
                </w:p>
                <w:p w:rsidR="00321A8F" w:rsidRPr="00BF6A1D" w:rsidRDefault="00321A8F" w:rsidP="00BF6A1D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F6A1D">
                    <w:rPr>
                      <w:rFonts w:ascii="Arial" w:hAnsi="Arial" w:cs="Arial"/>
                      <w:b/>
                      <w:sz w:val="20"/>
                      <w:szCs w:val="20"/>
                    </w:rPr>
                    <w:t>NUMBER: ………………………………………….</w:t>
                  </w:r>
                  <w:r w:rsidRPr="00BF6A1D"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</w:r>
                  <w:r w:rsidRPr="00BF6A1D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 w:rsidRPr="00BF6A1D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 w:rsidRPr="00BF6A1D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 w:rsidRPr="00BF6A1D">
                    <w:rPr>
                      <w:rFonts w:ascii="Arial" w:hAnsi="Arial" w:cs="Arial"/>
                      <w:b/>
                      <w:sz w:val="20"/>
                      <w:szCs w:val="20"/>
                    </w:rPr>
                    <w:t>MARK: ………………………….</w:t>
                  </w:r>
                </w:p>
              </w:txbxContent>
            </v:textbox>
          </v:roundrect>
        </w:pict>
      </w:r>
    </w:p>
    <w:p w:rsidR="00321A8F" w:rsidRPr="00126CC4" w:rsidRDefault="00321A8F" w:rsidP="00BF6A1D">
      <w:pPr>
        <w:rPr>
          <w:lang w:val="en-US"/>
        </w:rPr>
      </w:pPr>
    </w:p>
    <w:p w:rsidR="00321A8F" w:rsidRPr="00126CC4" w:rsidRDefault="00321A8F" w:rsidP="00BF6A1D">
      <w:pPr>
        <w:rPr>
          <w:lang w:val="en-US"/>
        </w:rPr>
      </w:pPr>
    </w:p>
    <w:p w:rsidR="00321A8F" w:rsidRDefault="00321A8F" w:rsidP="00BF6A1D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noProof/>
          <w:lang w:eastAsia="tr-TR"/>
        </w:rPr>
        <w:pict>
          <v:rect id="_x0000_s1028" style="position:absolute;left:0;text-align:left;margin-left:390.55pt;margin-top:27.15pt;width:124.3pt;height:50.25pt;z-index:251656704" fillcolor="#92cddc"/>
        </w:pict>
      </w:r>
      <w:r>
        <w:rPr>
          <w:noProof/>
          <w:lang w:eastAsia="tr-TR"/>
        </w:rPr>
        <w:pict>
          <v:oval id="_x0000_s1029" style="position:absolute;left:0;text-align:left;margin-left:269pt;margin-top:15.6pt;width:82.15pt;height:65.2pt;z-index:251654656" fillcolor="#943634"/>
        </w:pict>
      </w:r>
      <w:r>
        <w:rPr>
          <w:noProof/>
          <w:lang w:eastAsia="tr-TR"/>
        </w:rPr>
        <w:pict>
          <v:rect id="_x0000_s1030" style="position:absolute;left:0;text-align:left;margin-left:145.35pt;margin-top:19pt;width:66.6pt;height:58.4pt;z-index:251655680" fillcolor="#b2a1c7">
            <v:shadow on="t" type="perspective" opacity=".5" origin=".5,.5" offset="0,0" matrix=",-92680f,,,,-95367431641e-17"/>
          </v:rect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1" type="#_x0000_t5" style="position:absolute;left:0;text-align:left;margin-left:5.45pt;margin-top:15.6pt;width:87.6pt;height:65.2pt;z-index:251653632" fillcolor="#548dd4"/>
        </w:pict>
      </w:r>
      <w:r>
        <w:rPr>
          <w:rFonts w:ascii="Comic Sans MS" w:hAnsi="Comic Sans MS"/>
        </w:rPr>
        <w:t>Aşağıdaki geometrik şekillerin isimlerini yazınız. (5p)</w:t>
      </w:r>
    </w:p>
    <w:p w:rsidR="00321A8F" w:rsidRDefault="00321A8F" w:rsidP="00BF6A1D">
      <w:pPr>
        <w:ind w:left="360"/>
        <w:rPr>
          <w:rFonts w:ascii="Comic Sans MS" w:hAnsi="Comic Sans MS"/>
        </w:rPr>
      </w:pPr>
    </w:p>
    <w:p w:rsidR="00321A8F" w:rsidRDefault="00321A8F" w:rsidP="00BF6A1D">
      <w:pPr>
        <w:ind w:left="360"/>
        <w:rPr>
          <w:rFonts w:ascii="Comic Sans MS" w:hAnsi="Comic Sans MS"/>
        </w:rPr>
      </w:pPr>
    </w:p>
    <w:p w:rsidR="00321A8F" w:rsidRDefault="00321A8F" w:rsidP="00BF6A1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…………………………….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…………………………...</w:t>
      </w:r>
      <w:r>
        <w:rPr>
          <w:rFonts w:ascii="Comic Sans MS" w:hAnsi="Comic Sans MS"/>
        </w:rPr>
        <w:tab/>
        <w:t xml:space="preserve">      ………………………………...</w:t>
      </w:r>
      <w:r>
        <w:rPr>
          <w:rFonts w:ascii="Comic Sans MS" w:hAnsi="Comic Sans MS"/>
        </w:rPr>
        <w:tab/>
        <w:t>……………………………………………..</w:t>
      </w:r>
    </w:p>
    <w:p w:rsidR="00321A8F" w:rsidRDefault="00321A8F" w:rsidP="00BF6A1D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Aşağıdaki sayıların İngilizcelerini yaznız. (10p)</w:t>
      </w:r>
    </w:p>
    <w:p w:rsidR="00321A8F" w:rsidRDefault="00321A8F" w:rsidP="00BF6A1D">
      <w:pPr>
        <w:pStyle w:val="ListParagraph"/>
        <w:rPr>
          <w:rFonts w:ascii="Comic Sans MS" w:hAnsi="Comic Sans MS"/>
        </w:rPr>
      </w:pPr>
      <w:r>
        <w:rPr>
          <w:rFonts w:ascii="Comic Sans MS" w:hAnsi="Comic Sans MS"/>
        </w:rPr>
        <w:t>8…………………………….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36……………………………………………</w:t>
      </w:r>
    </w:p>
    <w:p w:rsidR="00321A8F" w:rsidRDefault="00321A8F" w:rsidP="00BF6A1D">
      <w:pPr>
        <w:pStyle w:val="ListParagraph"/>
        <w:rPr>
          <w:rFonts w:ascii="Comic Sans MS" w:hAnsi="Comic Sans MS"/>
        </w:rPr>
      </w:pPr>
      <w:r>
        <w:rPr>
          <w:rFonts w:ascii="Comic Sans MS" w:hAnsi="Comic Sans MS"/>
        </w:rPr>
        <w:t>12…………………………..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27…………………………………………..</w:t>
      </w:r>
    </w:p>
    <w:p w:rsidR="00321A8F" w:rsidRDefault="00321A8F" w:rsidP="00BF6A1D">
      <w:pPr>
        <w:pStyle w:val="ListParagraph"/>
        <w:rPr>
          <w:rFonts w:ascii="Comic Sans MS" w:hAnsi="Comic Sans MS"/>
        </w:rPr>
      </w:pPr>
      <w:r>
        <w:rPr>
          <w:rFonts w:ascii="Comic Sans MS" w:hAnsi="Comic Sans MS"/>
        </w:rPr>
        <w:t>285……………………………………………..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69………………………………………….</w:t>
      </w:r>
    </w:p>
    <w:p w:rsidR="00321A8F" w:rsidRDefault="00321A8F" w:rsidP="00BF6A1D">
      <w:pPr>
        <w:pStyle w:val="ListParagraph"/>
        <w:rPr>
          <w:rFonts w:ascii="Comic Sans MS" w:hAnsi="Comic Sans MS"/>
        </w:rPr>
      </w:pPr>
      <w:r>
        <w:rPr>
          <w:rFonts w:ascii="Comic Sans MS" w:hAnsi="Comic Sans MS"/>
        </w:rPr>
        <w:t>45……………………………………….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93……………………………………………</w:t>
      </w:r>
    </w:p>
    <w:p w:rsidR="00321A8F" w:rsidRDefault="00321A8F" w:rsidP="00BF6A1D">
      <w:pPr>
        <w:pStyle w:val="ListParagraph"/>
        <w:rPr>
          <w:rFonts w:ascii="Comic Sans MS" w:hAnsi="Comic Sans MS"/>
        </w:rPr>
      </w:pPr>
      <w:r>
        <w:rPr>
          <w:rFonts w:ascii="Comic Sans MS" w:hAnsi="Comic Sans MS"/>
        </w:rPr>
        <w:t>138………………………………………………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3………………………………………………</w:t>
      </w:r>
    </w:p>
    <w:p w:rsidR="00321A8F" w:rsidRDefault="00321A8F" w:rsidP="006A6A49">
      <w:pPr>
        <w:spacing w:after="0"/>
        <w:rPr>
          <w:rFonts w:ascii="Comic Sans MS" w:hAnsi="Comic Sans MS"/>
        </w:rPr>
      </w:pPr>
      <w:r w:rsidRPr="006A6A49">
        <w:rPr>
          <w:rFonts w:ascii="Comic Sans MS" w:hAnsi="Comic Sans MS"/>
          <w:b/>
        </w:rPr>
        <w:t>C.</w:t>
      </w:r>
      <w:r w:rsidRPr="00BF6A1D">
        <w:rPr>
          <w:rFonts w:ascii="Comic Sans MS" w:hAnsi="Comic Sans MS"/>
        </w:rPr>
        <w:t>Aşağıdaki işlemlerin matematiksel karşılıklarını yaznız.</w:t>
      </w:r>
      <w:r>
        <w:rPr>
          <w:rFonts w:ascii="Comic Sans MS" w:hAnsi="Comic Sans MS"/>
        </w:rPr>
        <w:t xml:space="preserve"> (2X4=8p)</w:t>
      </w:r>
    </w:p>
    <w:p w:rsidR="00321A8F" w:rsidRDefault="00321A8F" w:rsidP="00BF6A1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1. </w:t>
      </w:r>
      <w:r w:rsidRPr="00BF6A1D">
        <w:rPr>
          <w:rFonts w:ascii="Comic Sans MS" w:hAnsi="Comic Sans MS"/>
        </w:rPr>
        <w:t xml:space="preserve">Seventy-six minus fifty equals twenty-six </w:t>
      </w:r>
      <w:r w:rsidRPr="00BF6A1D">
        <w:sym w:font="Wingdings" w:char="F0E0"/>
      </w:r>
      <w:r w:rsidRPr="00BF6A1D">
        <w:rPr>
          <w:rFonts w:ascii="Comic Sans MS" w:hAnsi="Comic Sans MS"/>
        </w:rPr>
        <w:t xml:space="preserve"> …………………………………………………………………………………………</w:t>
      </w:r>
      <w:r>
        <w:rPr>
          <w:rFonts w:ascii="Comic Sans MS" w:hAnsi="Comic Sans MS"/>
        </w:rPr>
        <w:t>………..</w:t>
      </w:r>
    </w:p>
    <w:p w:rsidR="00321A8F" w:rsidRPr="00BF6A1D" w:rsidRDefault="00321A8F" w:rsidP="00BF6A1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2. </w:t>
      </w:r>
      <w:r w:rsidRPr="00BF6A1D">
        <w:rPr>
          <w:rFonts w:ascii="Comic Sans MS" w:hAnsi="Comic Sans MS"/>
        </w:rPr>
        <w:t xml:space="preserve">Fourteen divided by two equals seven </w:t>
      </w:r>
      <w:r w:rsidRPr="00BF6A1D">
        <w:sym w:font="Wingdings" w:char="F0E0"/>
      </w:r>
      <w:r w:rsidRPr="00BF6A1D">
        <w:rPr>
          <w:rFonts w:ascii="Comic Sans MS" w:hAnsi="Comic Sans MS"/>
        </w:rPr>
        <w:t xml:space="preserve"> …………………………………………………………………………………………………</w:t>
      </w:r>
      <w:r>
        <w:rPr>
          <w:rFonts w:ascii="Comic Sans MS" w:hAnsi="Comic Sans MS"/>
        </w:rPr>
        <w:t>………..</w:t>
      </w:r>
    </w:p>
    <w:p w:rsidR="00321A8F" w:rsidRDefault="00321A8F" w:rsidP="00BF6A1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3.</w:t>
      </w:r>
      <w:r w:rsidRPr="00BF6A1D">
        <w:rPr>
          <w:rFonts w:ascii="Comic Sans MS" w:hAnsi="Comic Sans MS"/>
        </w:rPr>
        <w:t xml:space="preserve">Fifty times four equals two hundred </w:t>
      </w:r>
      <w:r w:rsidRPr="00BF6A1D">
        <w:sym w:font="Wingdings" w:char="F0E0"/>
      </w:r>
      <w:r w:rsidRPr="00BF6A1D">
        <w:rPr>
          <w:rFonts w:ascii="Comic Sans MS" w:hAnsi="Comic Sans MS"/>
        </w:rPr>
        <w:t xml:space="preserve"> ……………………………………………………………………………………………………</w:t>
      </w:r>
      <w:r>
        <w:rPr>
          <w:rFonts w:ascii="Comic Sans MS" w:hAnsi="Comic Sans MS"/>
        </w:rPr>
        <w:t>………..</w:t>
      </w:r>
    </w:p>
    <w:p w:rsidR="00321A8F" w:rsidRPr="00BF6A1D" w:rsidRDefault="00321A8F" w:rsidP="00BF6A1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4. </w:t>
      </w:r>
      <w:r w:rsidRPr="00BF6A1D">
        <w:rPr>
          <w:rFonts w:ascii="Comic Sans MS" w:hAnsi="Comic Sans MS"/>
        </w:rPr>
        <w:t>One hundred twenty three plus seventeen equals one hundred fourty</w:t>
      </w:r>
      <w:r w:rsidRPr="00BF6A1D">
        <w:sym w:font="Wingdings" w:char="F0E0"/>
      </w:r>
      <w:r w:rsidRPr="00BF6A1D">
        <w:rPr>
          <w:rFonts w:ascii="Comic Sans MS" w:hAnsi="Comic Sans MS"/>
        </w:rPr>
        <w:t xml:space="preserve"> …………………………………………</w:t>
      </w:r>
      <w:r>
        <w:rPr>
          <w:rFonts w:ascii="Comic Sans MS" w:hAnsi="Comic Sans MS"/>
        </w:rPr>
        <w:t>……….</w:t>
      </w:r>
    </w:p>
    <w:p w:rsidR="00321A8F" w:rsidRPr="00BF6A1D" w:rsidRDefault="00321A8F" w:rsidP="006A6A49">
      <w:pPr>
        <w:spacing w:after="120"/>
        <w:rPr>
          <w:rFonts w:ascii="Comic Sans MS" w:hAnsi="Comic Sans MS"/>
        </w:rPr>
      </w:pPr>
      <w:r w:rsidRPr="006A6A49">
        <w:rPr>
          <w:rFonts w:ascii="Comic Sans MS" w:hAnsi="Comic Sans MS"/>
          <w:b/>
        </w:rPr>
        <w:t>D.</w:t>
      </w:r>
      <w:r w:rsidRPr="00BF6A1D">
        <w:rPr>
          <w:rFonts w:ascii="Comic Sans MS" w:hAnsi="Comic Sans MS"/>
        </w:rPr>
        <w:t xml:space="preserve">Aşağıdaki işlemleri İngilizce yazınız. </w:t>
      </w:r>
      <w:r>
        <w:rPr>
          <w:rFonts w:ascii="Comic Sans MS" w:hAnsi="Comic Sans MS"/>
        </w:rPr>
        <w:t>(2X4=8p)</w:t>
      </w:r>
    </w:p>
    <w:p w:rsidR="00321A8F" w:rsidRDefault="00321A8F" w:rsidP="006A6A4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1. 48 – 16 = 32 </w:t>
      </w:r>
      <w:r w:rsidRPr="006A6A49">
        <w:rPr>
          <w:rFonts w:ascii="Comic Sans MS" w:hAnsi="Comic Sans MS"/>
        </w:rPr>
        <w:sym w:font="Wingdings" w:char="F0E0"/>
      </w:r>
      <w:r>
        <w:rPr>
          <w:rFonts w:ascii="Comic Sans MS" w:hAnsi="Comic Sans MS"/>
        </w:rPr>
        <w:t xml:space="preserve"> ……………………………………………………………………………………………………………..............................</w:t>
      </w:r>
    </w:p>
    <w:p w:rsidR="00321A8F" w:rsidRDefault="00321A8F" w:rsidP="006A6A4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2. 4 + 5 = 9 </w:t>
      </w:r>
      <w:r w:rsidRPr="006A6A49">
        <w:rPr>
          <w:rFonts w:ascii="Comic Sans MS" w:hAnsi="Comic Sans MS"/>
        </w:rPr>
        <w:sym w:font="Wingdings" w:char="F0E0"/>
      </w:r>
      <w:r>
        <w:rPr>
          <w:rFonts w:ascii="Comic Sans MS" w:hAnsi="Comic Sans MS"/>
        </w:rPr>
        <w:t xml:space="preserve"> ………………………………………………………………………………………………………………………………………………</w:t>
      </w:r>
    </w:p>
    <w:p w:rsidR="00321A8F" w:rsidRDefault="00321A8F" w:rsidP="006A6A4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3. 150 / 2 = 75 </w:t>
      </w:r>
      <w:r w:rsidRPr="006A6A49">
        <w:rPr>
          <w:rFonts w:ascii="Comic Sans MS" w:hAnsi="Comic Sans MS"/>
        </w:rPr>
        <w:sym w:font="Wingdings" w:char="F0E0"/>
      </w:r>
      <w:r>
        <w:rPr>
          <w:rFonts w:ascii="Comic Sans MS" w:hAnsi="Comic Sans MS"/>
        </w:rPr>
        <w:t xml:space="preserve"> ………………………………………………………………………………………………………………………………………..</w:t>
      </w:r>
    </w:p>
    <w:p w:rsidR="00321A8F" w:rsidRDefault="00321A8F" w:rsidP="006A6A4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4. 48 X 4 = 192 </w:t>
      </w:r>
      <w:r w:rsidRPr="006A6A49">
        <w:rPr>
          <w:rFonts w:ascii="Comic Sans MS" w:hAnsi="Comic Sans MS"/>
        </w:rPr>
        <w:sym w:font="Wingdings" w:char="F0E0"/>
      </w:r>
      <w:r>
        <w:rPr>
          <w:rFonts w:ascii="Comic Sans MS" w:hAnsi="Comic Sans MS"/>
        </w:rPr>
        <w:t xml:space="preserve"> ……………………………………………………………………………………………………………………………………….</w:t>
      </w:r>
    </w:p>
    <w:p w:rsidR="00321A8F" w:rsidRDefault="00321A8F" w:rsidP="006A6A49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E. Aşağıdaki işlemleri </w:t>
      </w:r>
      <w:r w:rsidRPr="006A6A49">
        <w:rPr>
          <w:rFonts w:ascii="Comic Sans MS" w:hAnsi="Comic Sans MS"/>
          <w:b/>
          <w:u w:val="single"/>
        </w:rPr>
        <w:t xml:space="preserve">If </w:t>
      </w:r>
      <w:r w:rsidRPr="006A6A49">
        <w:rPr>
          <w:rFonts w:ascii="Comic Sans MS" w:hAnsi="Comic Sans MS"/>
        </w:rPr>
        <w:t>c</w:t>
      </w:r>
      <w:r>
        <w:rPr>
          <w:rFonts w:ascii="Comic Sans MS" w:hAnsi="Comic Sans MS"/>
        </w:rPr>
        <w:t>ümlesi şeklinde yazınız. (2X10=20p)</w:t>
      </w:r>
    </w:p>
    <w:p w:rsidR="00321A8F" w:rsidRDefault="00321A8F" w:rsidP="007F0E2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1. 12 + 5 = 17   If you………………………………………………………………..……………………………………………………..</w:t>
      </w:r>
    </w:p>
    <w:p w:rsidR="00321A8F" w:rsidRDefault="00321A8F" w:rsidP="007F0E2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2. 34 – 32 = 2 …………………………………………………………………………………………………………………………………..</w:t>
      </w:r>
    </w:p>
    <w:p w:rsidR="00321A8F" w:rsidRDefault="00321A8F" w:rsidP="007F0E2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3. 88 / 11 = 8 ……………………………………………………………………………………………………………………………………..</w:t>
      </w:r>
    </w:p>
    <w:p w:rsidR="00321A8F" w:rsidRDefault="00321A8F" w:rsidP="007F0E2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4. 102 x 2 = 204 …………………………………………………………………………………………………………………………………..</w:t>
      </w:r>
    </w:p>
    <w:p w:rsidR="00321A8F" w:rsidRDefault="00321A8F" w:rsidP="007F0E2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5. 48 – 18 = 30 ……………………………………………………………………………………………………………………………………</w:t>
      </w:r>
    </w:p>
    <w:p w:rsidR="00321A8F" w:rsidRDefault="00321A8F" w:rsidP="007F0E2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6. 97 + 97 = 194 ………………………………………………………………………………………………………………………………..</w:t>
      </w:r>
    </w:p>
    <w:p w:rsidR="00321A8F" w:rsidRDefault="00321A8F" w:rsidP="007F0E2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7. 2 x 2 = 4 …………………………………………………………………………………………………………………………………………</w:t>
      </w:r>
    </w:p>
    <w:p w:rsidR="00321A8F" w:rsidRDefault="00321A8F" w:rsidP="007F0E2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8. 300 / 10 = 30 ………………………………………………………………………………………………………………………………….</w:t>
      </w:r>
    </w:p>
    <w:p w:rsidR="00321A8F" w:rsidRDefault="00321A8F" w:rsidP="00D60D8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9. 46 x 3 = 138 …………………………………………………………………………………………………………………………………….</w:t>
      </w:r>
    </w:p>
    <w:p w:rsidR="00321A8F" w:rsidRDefault="00321A8F" w:rsidP="006A6A49">
      <w:pPr>
        <w:rPr>
          <w:rFonts w:ascii="Comic Sans MS" w:hAnsi="Comic Sans MS"/>
        </w:rPr>
      </w:pPr>
      <w:r>
        <w:rPr>
          <w:rFonts w:ascii="Comic Sans MS" w:hAnsi="Comic Sans MS"/>
        </w:rPr>
        <w:t>10. 10 + 100 = 110 ……………………………………………………………………………………………………………………………………</w:t>
      </w:r>
    </w:p>
    <w:p w:rsidR="00321A8F" w:rsidRDefault="00321A8F" w:rsidP="006A6A49">
      <w:pPr>
        <w:rPr>
          <w:rFonts w:ascii="Comic Sans MS" w:hAnsi="Comic Sans MS"/>
        </w:rPr>
      </w:pPr>
      <w:r>
        <w:rPr>
          <w:rFonts w:ascii="Comic Sans MS" w:hAnsi="Comic Sans MS"/>
        </w:rPr>
        <w:t>F.  Aşağıdaki problemin cevabını bulup çözümü İngilizce yazınız. (15 p)</w:t>
      </w:r>
    </w:p>
    <w:p w:rsidR="00321A8F" w:rsidRDefault="00321A8F" w:rsidP="006A6A49">
      <w:pPr>
        <w:rPr>
          <w:rFonts w:ascii="Comic Sans MS" w:hAnsi="Comic Sans MS"/>
        </w:rPr>
      </w:pPr>
      <w:r>
        <w:rPr>
          <w:rFonts w:ascii="Comic Sans MS" w:hAnsi="Comic Sans MS"/>
        </w:rPr>
        <w:t>1. Beyza has got 45 TL. She goes to the supermarket and buys two kilos of banana, five packets of milk, four bars of chocolate, ten gums and two lolipops. A kilo of banana is 2 TL. A packet of milk is 2 TL. A bar of chocolate is 3 TL. A gum is 1 TL. A lolipop is 1 TL. How much money has she got left ?</w:t>
      </w:r>
    </w:p>
    <w:p w:rsidR="00321A8F" w:rsidRDefault="00321A8F" w:rsidP="006A6A49">
      <w:pPr>
        <w:rPr>
          <w:rFonts w:ascii="Comic Sans MS" w:hAnsi="Comic Sans MS"/>
          <w:u w:val="single"/>
        </w:rPr>
      </w:pPr>
      <w:r>
        <w:rPr>
          <w:rFonts w:ascii="Comic Sans MS" w:hAnsi="Comic Sans MS"/>
          <w:u w:val="single"/>
        </w:rPr>
        <w:t>ANSWER: …………………………………………………………………………………………………………………………………………………………….</w:t>
      </w:r>
    </w:p>
    <w:p w:rsidR="00321A8F" w:rsidRDefault="00321A8F" w:rsidP="006A6A49">
      <w:pPr>
        <w:rPr>
          <w:rFonts w:ascii="Comic Sans MS" w:hAnsi="Comic Sans MS"/>
          <w:u w:val="single"/>
        </w:rPr>
      </w:pPr>
      <w:r>
        <w:rPr>
          <w:rFonts w:ascii="Comic Sans MS" w:hAnsi="Comic Sans MS"/>
          <w:u w:val="single"/>
        </w:rPr>
        <w:t>SOLUTION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21A8F" w:rsidRDefault="00321A8F" w:rsidP="006A6A49">
      <w:pPr>
        <w:rPr>
          <w:rFonts w:ascii="Comic Sans MS" w:hAnsi="Comic Sans MS"/>
        </w:rPr>
      </w:pPr>
      <w:r>
        <w:rPr>
          <w:rFonts w:ascii="Comic Sans MS" w:hAnsi="Comic Sans MS"/>
        </w:rPr>
        <w:t>G. Parçayı okuyup soruların doğru ya da yanlış (TRUE / FALSE) olduklarını yazınız. (2X5=10p)</w:t>
      </w:r>
    </w:p>
    <w:p w:rsidR="00321A8F" w:rsidRDefault="00321A8F" w:rsidP="006A6A49">
      <w:pPr>
        <w:rPr>
          <w:rFonts w:ascii="Comic Sans MS" w:hAnsi="Comic Sans MS"/>
        </w:rPr>
      </w:pPr>
      <w:r>
        <w:rPr>
          <w:rFonts w:ascii="Comic Sans MS" w:hAnsi="Comic Sans MS"/>
        </w:rPr>
        <w:tab/>
        <w:t>Aynur, Halil İbrahim, Vatha and Yonca will go to cinema. Aynur has got 20 TL, Halil İbrahim has got 30 TL. Vatha has got 5 TL but Yonca hasn’t got any money. Four cinema tickets are 40 TL. They will go to the cinema by bus. Return tickets are 6 liras for four people. They will buy coke and popcorns. Four coke is 4 TL. Four popcorns are 4 TL. They come home with 1 TL in their pocket.</w:t>
      </w:r>
    </w:p>
    <w:p w:rsidR="00321A8F" w:rsidRDefault="00321A8F" w:rsidP="0079438B">
      <w:pPr>
        <w:pStyle w:val="ListParagraph"/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A cinema ticket is 10 TL                                      (     ) </w:t>
      </w:r>
    </w:p>
    <w:p w:rsidR="00321A8F" w:rsidRDefault="00321A8F" w:rsidP="0079438B">
      <w:pPr>
        <w:pStyle w:val="ListParagraph"/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>One-way ticket is 6 TL                                        (     )</w:t>
      </w:r>
    </w:p>
    <w:p w:rsidR="00321A8F" w:rsidRDefault="00321A8F" w:rsidP="0079438B">
      <w:pPr>
        <w:pStyle w:val="ListParagraph"/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>All coke and popcorns are 8 TL                            (     )</w:t>
      </w:r>
    </w:p>
    <w:p w:rsidR="00321A8F" w:rsidRDefault="00321A8F" w:rsidP="0079438B">
      <w:pPr>
        <w:pStyle w:val="ListParagraph"/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One popcorn is 2 TL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                   (     )    </w:t>
      </w:r>
    </w:p>
    <w:p w:rsidR="00321A8F" w:rsidRDefault="00321A8F" w:rsidP="0079438B">
      <w:pPr>
        <w:pStyle w:val="ListParagraph"/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>They come home with 1 TL in their pocket           (     )</w:t>
      </w:r>
    </w:p>
    <w:p w:rsidR="00321A8F" w:rsidRPr="006F4C81" w:rsidRDefault="00321A8F" w:rsidP="00DE753B">
      <w:pPr>
        <w:tabs>
          <w:tab w:val="left" w:pos="2760"/>
          <w:tab w:val="left" w:pos="5505"/>
        </w:tabs>
        <w:rPr>
          <w:rFonts w:ascii="Comic Sans MS" w:hAnsi="Comic Sans MS"/>
          <w:b/>
        </w:rPr>
      </w:pPr>
      <w:r>
        <w:rPr>
          <w:noProof/>
          <w:lang w:eastAsia="tr-TR"/>
        </w:rPr>
        <w:pict>
          <v:shape id="il_fi" o:spid="_x0000_s1032" type="#_x0000_t75" alt="http://www.supercoloring.com/wp-content/main/2010_05/stop-sign-coloring-page.jpg" style="position:absolute;margin-left:299.65pt;margin-top:10.25pt;width:50.1pt;height:59.05pt;z-index:-251658752;visibility:visible" wrapcoords="-322 0 -322 21327 21600 21327 21600 0 -322 0" o:allowoverlap="f">
            <v:imagedata r:id="rId6" o:title=""/>
            <w10:wrap type="tight"/>
          </v:shape>
        </w:pict>
      </w:r>
      <w:r>
        <w:rPr>
          <w:rFonts w:ascii="Comic Sans MS" w:hAnsi="Comic Sans MS"/>
          <w:b/>
          <w:u w:val="single"/>
        </w:rPr>
        <w:t>H) Doğru Cevabı Seçin. (2X12= 24p)</w:t>
      </w:r>
    </w:p>
    <w:p w:rsidR="00321A8F" w:rsidRPr="00D4282B" w:rsidRDefault="00321A8F" w:rsidP="00DE753B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1.</w:t>
      </w:r>
      <w:r>
        <w:rPr>
          <w:rFonts w:ascii="Comic Sans MS" w:hAnsi="Comic Sans MS"/>
          <w:b/>
        </w:rPr>
        <w:tab/>
      </w:r>
      <w:r w:rsidRPr="009B2CBE">
        <w:rPr>
          <w:rFonts w:ascii="Comic Sans MS" w:hAnsi="Comic Sans MS"/>
          <w:b/>
          <w:sz w:val="18"/>
          <w:szCs w:val="18"/>
        </w:rPr>
        <w:t>A</w:t>
      </w:r>
      <w:r w:rsidRPr="00D4282B">
        <w:rPr>
          <w:rFonts w:ascii="Comic Sans MS" w:hAnsi="Comic Sans MS"/>
          <w:b/>
        </w:rPr>
        <w:t xml:space="preserve">) </w:t>
      </w:r>
      <w:r w:rsidRPr="00D4282B">
        <w:rPr>
          <w:rFonts w:ascii="Comic Sans MS" w:hAnsi="Comic Sans MS"/>
        </w:rPr>
        <w:t>You must park here</w:t>
      </w:r>
      <w:r w:rsidRPr="00DE753B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ab/>
      </w:r>
      <w:r w:rsidRPr="00D4282B">
        <w:rPr>
          <w:rFonts w:ascii="Comic Sans MS" w:hAnsi="Comic Sans MS"/>
          <w:b/>
        </w:rPr>
        <w:t xml:space="preserve">C) </w:t>
      </w:r>
      <w:r w:rsidRPr="00D4282B">
        <w:rPr>
          <w:rFonts w:ascii="Comic Sans MS" w:hAnsi="Comic Sans MS"/>
        </w:rPr>
        <w:t>You mustn’t stop</w:t>
      </w:r>
    </w:p>
    <w:p w:rsidR="00321A8F" w:rsidRPr="00DE753B" w:rsidRDefault="00321A8F" w:rsidP="00DE753B">
      <w:pPr>
        <w:spacing w:line="240" w:lineRule="auto"/>
        <w:rPr>
          <w:rFonts w:ascii="Comic Sans MS" w:hAnsi="Comic Sans MS"/>
        </w:rPr>
      </w:pPr>
      <w:r w:rsidRPr="00D4282B">
        <w:rPr>
          <w:rFonts w:ascii="Comic Sans MS" w:hAnsi="Comic Sans MS"/>
          <w:b/>
        </w:rPr>
        <w:t xml:space="preserve">      </w:t>
      </w:r>
      <w:r>
        <w:rPr>
          <w:rFonts w:ascii="Comic Sans MS" w:hAnsi="Comic Sans MS"/>
          <w:b/>
        </w:rPr>
        <w:t xml:space="preserve"> </w:t>
      </w:r>
      <w:r w:rsidRPr="00D4282B">
        <w:rPr>
          <w:rFonts w:ascii="Comic Sans MS" w:hAnsi="Comic Sans MS"/>
          <w:b/>
        </w:rPr>
        <w:t xml:space="preserve">D) </w:t>
      </w:r>
      <w:r w:rsidRPr="00D4282B">
        <w:rPr>
          <w:rFonts w:ascii="Comic Sans MS" w:hAnsi="Comic Sans MS"/>
        </w:rPr>
        <w:t>Don’t stop</w:t>
      </w:r>
      <w:r>
        <w:rPr>
          <w:rFonts w:ascii="Comic Sans MS" w:hAnsi="Comic Sans MS"/>
        </w:rPr>
        <w:t xml:space="preserve">                       </w:t>
      </w:r>
      <w:r w:rsidRPr="00D4282B">
        <w:rPr>
          <w:rFonts w:ascii="Comic Sans MS" w:hAnsi="Comic Sans MS"/>
          <w:b/>
        </w:rPr>
        <w:t xml:space="preserve">B) </w:t>
      </w:r>
      <w:r w:rsidRPr="00D4282B">
        <w:rPr>
          <w:rFonts w:ascii="Comic Sans MS" w:hAnsi="Comic Sans MS"/>
        </w:rPr>
        <w:t>You must stop</w:t>
      </w:r>
    </w:p>
    <w:p w:rsidR="00321A8F" w:rsidRDefault="00321A8F" w:rsidP="00DE753B">
      <w:pPr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pict>
          <v:shape id="Resim 4" o:spid="_x0000_s1033" type="#_x0000_t75" alt="http://tbn1.google.com/images?q=tbn:fduZPBrVL4vQuM:http://www.cekmekoysultan.com/files/74.gif" style="position:absolute;margin-left:271.85pt;margin-top:4.5pt;width:56.55pt;height:56.4pt;z-index:-251655680;visibility:visible">
            <v:imagedata r:id="rId7" r:href="rId8" grayscale="t"/>
          </v:shape>
        </w:pict>
      </w:r>
      <w:r w:rsidRPr="00D4282B">
        <w:rPr>
          <w:rFonts w:ascii="Comic Sans MS" w:hAnsi="Comic Sans MS"/>
          <w:b/>
        </w:rPr>
        <w:t xml:space="preserve">       </w:t>
      </w:r>
    </w:p>
    <w:p w:rsidR="00321A8F" w:rsidRPr="00DE753B" w:rsidRDefault="00321A8F" w:rsidP="00DE753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2. </w:t>
      </w:r>
      <w:r>
        <w:rPr>
          <w:rFonts w:ascii="Comic Sans MS" w:hAnsi="Comic Sans MS"/>
        </w:rPr>
        <w:tab/>
      </w:r>
      <w:r w:rsidRPr="00D4282B">
        <w:rPr>
          <w:rFonts w:ascii="Comic Sans MS" w:hAnsi="Comic Sans MS"/>
          <w:b/>
        </w:rPr>
        <w:t xml:space="preserve">A) </w:t>
      </w:r>
      <w:r w:rsidRPr="00D4282B">
        <w:rPr>
          <w:rFonts w:ascii="Comic Sans MS" w:hAnsi="Comic Sans MS"/>
        </w:rPr>
        <w:t>Turn left</w:t>
      </w:r>
      <w:r>
        <w:rPr>
          <w:rFonts w:ascii="Comic Sans MS" w:hAnsi="Comic Sans MS"/>
        </w:rPr>
        <w:tab/>
        <w:t xml:space="preserve">             </w:t>
      </w:r>
      <w:r w:rsidRPr="00D4282B">
        <w:rPr>
          <w:rFonts w:ascii="Comic Sans MS" w:hAnsi="Comic Sans MS"/>
          <w:b/>
        </w:rPr>
        <w:t xml:space="preserve">B) </w:t>
      </w:r>
      <w:r w:rsidRPr="00D4282B">
        <w:rPr>
          <w:rFonts w:ascii="Comic Sans MS" w:hAnsi="Comic Sans MS"/>
        </w:rPr>
        <w:t>Don’t turn left</w:t>
      </w:r>
    </w:p>
    <w:p w:rsidR="00321A8F" w:rsidRDefault="00321A8F" w:rsidP="00DE753B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</w:r>
      <w:r w:rsidRPr="00D4282B">
        <w:rPr>
          <w:rFonts w:ascii="Comic Sans MS" w:hAnsi="Comic Sans MS"/>
          <w:b/>
        </w:rPr>
        <w:t xml:space="preserve">C) </w:t>
      </w:r>
      <w:r w:rsidRPr="00D4282B">
        <w:rPr>
          <w:rFonts w:ascii="Comic Sans MS" w:hAnsi="Comic Sans MS"/>
        </w:rPr>
        <w:t>Don’t turn right</w:t>
      </w:r>
      <w:r>
        <w:rPr>
          <w:rFonts w:ascii="Comic Sans MS" w:hAnsi="Comic Sans MS"/>
        </w:rPr>
        <w:t xml:space="preserve">      </w:t>
      </w:r>
      <w:r w:rsidRPr="00D4282B">
        <w:rPr>
          <w:rFonts w:ascii="Comic Sans MS" w:hAnsi="Comic Sans MS"/>
          <w:b/>
        </w:rPr>
        <w:t xml:space="preserve">D) </w:t>
      </w:r>
      <w:r w:rsidRPr="00D4282B">
        <w:rPr>
          <w:rFonts w:ascii="Comic Sans MS" w:hAnsi="Comic Sans MS"/>
        </w:rPr>
        <w:t>Turn right</w:t>
      </w:r>
      <w:r w:rsidRPr="00D4282B">
        <w:rPr>
          <w:rFonts w:ascii="Comic Sans MS" w:hAnsi="Comic Sans MS"/>
          <w:b/>
        </w:rPr>
        <w:t xml:space="preserve">    </w:t>
      </w:r>
    </w:p>
    <w:p w:rsidR="00321A8F" w:rsidRDefault="00321A8F" w:rsidP="00DE753B">
      <w:pPr>
        <w:spacing w:after="0"/>
        <w:rPr>
          <w:rFonts w:ascii="Comic Sans MS" w:hAnsi="Comic Sans MS"/>
          <w:b/>
        </w:rPr>
      </w:pPr>
      <w:r>
        <w:rPr>
          <w:noProof/>
          <w:lang w:eastAsia="tr-TR"/>
        </w:rPr>
        <w:pict>
          <v:shape id="Resim 5" o:spid="_x0000_s1034" type="#_x0000_t75" alt="http://tbn1.google.com/images?q=tbn:c0b9s3V_K2DR6M:http://www.koctas.com.tr/imagearea/products/1000083635.jpg" style="position:absolute;margin-left:260.25pt;margin-top:10.3pt;width:62.45pt;height:71.3pt;z-index:-251657728;visibility:visible">
            <v:imagedata r:id="rId9" r:href="rId10" grayscale="t"/>
          </v:shape>
        </w:pict>
      </w:r>
    </w:p>
    <w:p w:rsidR="00321A8F" w:rsidRPr="009B2CBE" w:rsidRDefault="00321A8F" w:rsidP="00DE753B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3. </w:t>
      </w:r>
      <w:r>
        <w:rPr>
          <w:rFonts w:ascii="Comic Sans MS" w:hAnsi="Comic Sans MS"/>
          <w:b/>
        </w:rPr>
        <w:tab/>
      </w:r>
      <w:r w:rsidRPr="009B2CBE">
        <w:rPr>
          <w:rFonts w:ascii="Comic Sans MS" w:hAnsi="Comic Sans MS"/>
          <w:b/>
        </w:rPr>
        <w:t xml:space="preserve">A) </w:t>
      </w:r>
      <w:r w:rsidRPr="009B2CBE">
        <w:rPr>
          <w:rFonts w:ascii="Comic Sans MS" w:hAnsi="Comic Sans MS"/>
        </w:rPr>
        <w:t>Don’t drive car</w:t>
      </w:r>
      <w:r>
        <w:rPr>
          <w:rFonts w:ascii="Comic Sans MS" w:hAnsi="Comic Sans MS"/>
        </w:rPr>
        <w:t xml:space="preserve">   </w:t>
      </w:r>
      <w:r w:rsidRPr="009B2CBE">
        <w:rPr>
          <w:rFonts w:ascii="Comic Sans MS" w:hAnsi="Comic Sans MS"/>
          <w:b/>
        </w:rPr>
        <w:t>B)</w:t>
      </w:r>
      <w:r w:rsidRPr="009B2CBE">
        <w:rPr>
          <w:rFonts w:ascii="Comic Sans MS" w:hAnsi="Comic Sans MS"/>
        </w:rPr>
        <w:t xml:space="preserve"> park here</w:t>
      </w:r>
    </w:p>
    <w:p w:rsidR="00321A8F" w:rsidRDefault="00321A8F" w:rsidP="00DE753B">
      <w:pPr>
        <w:spacing w:after="0"/>
        <w:rPr>
          <w:rFonts w:ascii="Comic Sans MS" w:hAnsi="Comic Sans MS"/>
        </w:rPr>
      </w:pPr>
      <w:r w:rsidRPr="009B2CBE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ab/>
        <w:t xml:space="preserve">C) Turn Right         </w:t>
      </w:r>
      <w:r w:rsidRPr="009B2CBE">
        <w:rPr>
          <w:rFonts w:ascii="Comic Sans MS" w:hAnsi="Comic Sans MS"/>
          <w:b/>
        </w:rPr>
        <w:t>D)</w:t>
      </w:r>
      <w:r w:rsidRPr="009B2CBE">
        <w:rPr>
          <w:rFonts w:ascii="Comic Sans MS" w:hAnsi="Comic Sans MS"/>
        </w:rPr>
        <w:t xml:space="preserve"> Don’t park here</w:t>
      </w:r>
    </w:p>
    <w:p w:rsidR="00321A8F" w:rsidRDefault="00321A8F" w:rsidP="00DE753B">
      <w:pPr>
        <w:spacing w:after="0"/>
        <w:rPr>
          <w:rFonts w:ascii="Comic Sans MS" w:hAnsi="Comic Sans MS"/>
        </w:rPr>
      </w:pPr>
    </w:p>
    <w:p w:rsidR="00321A8F" w:rsidRPr="00400420" w:rsidRDefault="00321A8F" w:rsidP="00DE753B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4. </w:t>
      </w:r>
      <w:r w:rsidRPr="00400420">
        <w:rPr>
          <w:rFonts w:ascii="Comic Sans MS" w:hAnsi="Comic Sans MS"/>
          <w:b/>
        </w:rPr>
        <w:t>We  …………… go to Marmaris next summer.</w:t>
      </w:r>
    </w:p>
    <w:p w:rsidR="00321A8F" w:rsidRDefault="00321A8F" w:rsidP="00DE753B">
      <w:pPr>
        <w:rPr>
          <w:rFonts w:ascii="Comic Sans MS" w:hAnsi="Comic Sans MS"/>
        </w:rPr>
      </w:pPr>
      <w:r w:rsidRPr="00400420">
        <w:rPr>
          <w:rFonts w:ascii="Comic Sans MS" w:hAnsi="Comic Sans MS"/>
          <w:b/>
        </w:rPr>
        <w:t xml:space="preserve">        A)</w:t>
      </w:r>
      <w:r w:rsidRPr="00400420">
        <w:rPr>
          <w:rFonts w:ascii="Comic Sans MS" w:hAnsi="Comic Sans MS"/>
        </w:rPr>
        <w:t xml:space="preserve"> have               </w:t>
      </w:r>
      <w:r w:rsidRPr="00400420">
        <w:rPr>
          <w:rFonts w:ascii="Comic Sans MS" w:hAnsi="Comic Sans MS"/>
          <w:b/>
        </w:rPr>
        <w:t>B</w:t>
      </w:r>
      <w:r w:rsidRPr="00400420">
        <w:rPr>
          <w:rFonts w:ascii="Comic Sans MS" w:hAnsi="Comic Sans MS"/>
        </w:rPr>
        <w:t xml:space="preserve">) will              </w:t>
      </w:r>
      <w:r w:rsidRPr="00400420">
        <w:rPr>
          <w:rFonts w:ascii="Comic Sans MS" w:hAnsi="Comic Sans MS"/>
          <w:b/>
        </w:rPr>
        <w:t xml:space="preserve">C) </w:t>
      </w:r>
      <w:r w:rsidRPr="00400420">
        <w:rPr>
          <w:rFonts w:ascii="Comic Sans MS" w:hAnsi="Comic Sans MS"/>
        </w:rPr>
        <w:t>are</w:t>
      </w:r>
      <w:r w:rsidRPr="00400420">
        <w:rPr>
          <w:rFonts w:ascii="Comic Sans MS" w:hAnsi="Comic Sans MS"/>
        </w:rPr>
        <w:tab/>
        <w:t xml:space="preserve">        </w:t>
      </w:r>
      <w:r w:rsidRPr="00400420">
        <w:rPr>
          <w:rFonts w:ascii="Comic Sans MS" w:hAnsi="Comic Sans MS"/>
          <w:b/>
        </w:rPr>
        <w:t>D)</w:t>
      </w:r>
      <w:r w:rsidRPr="00400420">
        <w:rPr>
          <w:rFonts w:ascii="Comic Sans MS" w:hAnsi="Comic Sans MS"/>
        </w:rPr>
        <w:t xml:space="preserve"> is</w:t>
      </w:r>
    </w:p>
    <w:p w:rsidR="00321A8F" w:rsidRPr="00DE753B" w:rsidRDefault="00321A8F" w:rsidP="00DE753B">
      <w:pPr>
        <w:spacing w:after="0"/>
        <w:rPr>
          <w:rFonts w:ascii="Comic Sans MS" w:hAnsi="Comic Sans MS"/>
        </w:rPr>
      </w:pPr>
      <w:r>
        <w:rPr>
          <w:noProof/>
          <w:lang w:eastAsia="tr-TR"/>
        </w:rPr>
        <w:pict>
          <v:shape id="Resim 11" o:spid="_x0000_s1035" type="#_x0000_t75" style="position:absolute;margin-left:282.7pt;margin-top:-20.4pt;width:63pt;height:67.2pt;z-index:-251656704;visibility:visible" wrapcoords="-257 0 -257 21360 21600 21360 21600 0 -257 0">
            <v:imagedata r:id="rId11" o:title="" grayscale="t"/>
            <w10:wrap type="tight"/>
          </v:shape>
        </w:pict>
      </w:r>
      <w:r>
        <w:rPr>
          <w:rFonts w:ascii="Comic Sans MS" w:hAnsi="Comic Sans MS"/>
        </w:rPr>
        <w:t xml:space="preserve">5. </w:t>
      </w:r>
      <w:r>
        <w:rPr>
          <w:rFonts w:ascii="Comic Sans MS" w:hAnsi="Comic Sans MS"/>
        </w:rPr>
        <w:tab/>
      </w:r>
      <w:r w:rsidRPr="00400420">
        <w:rPr>
          <w:rFonts w:ascii="Comic Sans MS" w:hAnsi="Comic Sans MS"/>
          <w:b/>
        </w:rPr>
        <w:t xml:space="preserve">A)  </w:t>
      </w:r>
      <w:r w:rsidRPr="00400420">
        <w:rPr>
          <w:rFonts w:ascii="Comic Sans MS" w:hAnsi="Comic Sans MS"/>
        </w:rPr>
        <w:t>skiing</w:t>
      </w:r>
      <w:r>
        <w:rPr>
          <w:rFonts w:ascii="Comic Sans MS" w:hAnsi="Comic Sans MS"/>
        </w:rPr>
        <w:t xml:space="preserve">    </w:t>
      </w:r>
      <w:r w:rsidRPr="00400420">
        <w:rPr>
          <w:rFonts w:ascii="Comic Sans MS" w:hAnsi="Comic Sans MS"/>
          <w:b/>
        </w:rPr>
        <w:t xml:space="preserve">B)  </w:t>
      </w:r>
      <w:r w:rsidRPr="00400420">
        <w:rPr>
          <w:rFonts w:ascii="Comic Sans MS" w:hAnsi="Comic Sans MS"/>
        </w:rPr>
        <w:t xml:space="preserve">playing </w:t>
      </w:r>
    </w:p>
    <w:p w:rsidR="00321A8F" w:rsidRPr="00DE753B" w:rsidRDefault="00321A8F" w:rsidP="00DE753B">
      <w:pPr>
        <w:spacing w:after="0"/>
        <w:ind w:left="720"/>
        <w:rPr>
          <w:rFonts w:ascii="Comic Sans MS" w:hAnsi="Comic Sans MS"/>
          <w:b/>
        </w:rPr>
      </w:pPr>
      <w:r w:rsidRPr="00400420">
        <w:rPr>
          <w:rFonts w:ascii="Comic Sans MS" w:hAnsi="Comic Sans MS"/>
          <w:b/>
        </w:rPr>
        <w:t xml:space="preserve">C)  </w:t>
      </w:r>
      <w:r w:rsidRPr="00400420">
        <w:rPr>
          <w:rFonts w:ascii="Comic Sans MS" w:hAnsi="Comic Sans MS"/>
        </w:rPr>
        <w:t>playing chess</w:t>
      </w:r>
      <w:r>
        <w:rPr>
          <w:rFonts w:ascii="Comic Sans MS" w:hAnsi="Comic Sans MS"/>
          <w:b/>
        </w:rPr>
        <w:t xml:space="preserve">  </w:t>
      </w:r>
      <w:r w:rsidRPr="00400420">
        <w:rPr>
          <w:rFonts w:ascii="Comic Sans MS" w:hAnsi="Comic Sans MS"/>
          <w:b/>
        </w:rPr>
        <w:t xml:space="preserve">D)  </w:t>
      </w:r>
      <w:r w:rsidRPr="00400420">
        <w:rPr>
          <w:rFonts w:ascii="Comic Sans MS" w:hAnsi="Comic Sans MS"/>
        </w:rPr>
        <w:t>playing basketball</w:t>
      </w:r>
    </w:p>
    <w:p w:rsidR="00321A8F" w:rsidRDefault="00321A8F" w:rsidP="00DE753B">
      <w:pPr>
        <w:rPr>
          <w:rFonts w:ascii="Comic Sans MS" w:hAnsi="Comic Sans MS"/>
          <w:b/>
        </w:rPr>
      </w:pPr>
    </w:p>
    <w:p w:rsidR="00321A8F" w:rsidRPr="000E34B9" w:rsidRDefault="00321A8F" w:rsidP="00DE753B">
      <w:pPr>
        <w:spacing w:after="0"/>
        <w:ind w:left="-180" w:firstLine="180"/>
        <w:rPr>
          <w:rFonts w:ascii="Comic Sans MS" w:hAnsi="Comic Sans MS" w:cs="Arial"/>
          <w:b/>
          <w:color w:val="000000"/>
        </w:rPr>
      </w:pPr>
      <w:r>
        <w:rPr>
          <w:rFonts w:ascii="Comic Sans MS" w:hAnsi="Comic Sans MS"/>
          <w:b/>
        </w:rPr>
        <w:t>6.</w:t>
      </w:r>
      <w:r w:rsidRPr="00400420">
        <w:rPr>
          <w:rFonts w:ascii="Comic Sans MS" w:hAnsi="Comic Sans MS"/>
          <w:b/>
        </w:rPr>
        <w:t xml:space="preserve"> </w:t>
      </w:r>
      <w:r w:rsidRPr="000E34B9">
        <w:rPr>
          <w:rFonts w:ascii="Comic Sans MS" w:hAnsi="Comic Sans MS"/>
          <w:b/>
          <w:lang w:val="en-GB"/>
        </w:rPr>
        <w:t>The weather is nice. I think I .................for a picnic.</w:t>
      </w:r>
    </w:p>
    <w:p w:rsidR="00321A8F" w:rsidRDefault="00321A8F" w:rsidP="00DE753B">
      <w:pPr>
        <w:ind w:left="-180"/>
        <w:rPr>
          <w:rFonts w:ascii="Comic Sans MS" w:hAnsi="Comic Sans MS"/>
        </w:rPr>
      </w:pPr>
      <w:r w:rsidRPr="00A80760">
        <w:rPr>
          <w:rFonts w:ascii="Comic Sans MS" w:hAnsi="Comic Sans MS"/>
          <w:b/>
        </w:rPr>
        <w:t xml:space="preserve">     </w:t>
      </w:r>
      <w:r>
        <w:rPr>
          <w:rFonts w:ascii="Comic Sans MS" w:hAnsi="Comic Sans MS"/>
          <w:b/>
        </w:rPr>
        <w:tab/>
      </w:r>
      <w:r w:rsidRPr="000E34B9">
        <w:rPr>
          <w:rFonts w:ascii="Comic Sans MS" w:hAnsi="Comic Sans MS"/>
        </w:rPr>
        <w:t xml:space="preserve">A)go           B)will go              C)am going to go     </w:t>
      </w:r>
      <w:r w:rsidRPr="000E34B9">
        <w:rPr>
          <w:rFonts w:ascii="Comic Sans MS" w:hAnsi="Comic Sans MS"/>
        </w:rPr>
        <w:tab/>
      </w:r>
      <w:r w:rsidRPr="000E34B9">
        <w:rPr>
          <w:rFonts w:ascii="Comic Sans MS" w:hAnsi="Comic Sans MS"/>
        </w:rPr>
        <w:tab/>
        <w:t>D)is go</w:t>
      </w:r>
    </w:p>
    <w:p w:rsidR="00321A8F" w:rsidRPr="00A80760" w:rsidRDefault="00321A8F" w:rsidP="00DE753B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</w:rPr>
        <w:t xml:space="preserve">7. </w:t>
      </w:r>
      <w:r>
        <w:rPr>
          <w:rFonts w:ascii="Comic Sans MS" w:hAnsi="Comic Sans MS"/>
          <w:b/>
          <w:color w:val="000000"/>
        </w:rPr>
        <w:t xml:space="preserve">Which is </w:t>
      </w:r>
      <w:r w:rsidRPr="00A80760">
        <w:rPr>
          <w:rFonts w:ascii="Comic Sans MS" w:hAnsi="Comic Sans MS"/>
          <w:b/>
          <w:color w:val="000000"/>
        </w:rPr>
        <w:t xml:space="preserve"> “an indoor game”?</w:t>
      </w:r>
    </w:p>
    <w:p w:rsidR="00321A8F" w:rsidRPr="000E34B9" w:rsidRDefault="00321A8F" w:rsidP="00DE753B">
      <w:pPr>
        <w:pStyle w:val="ListeParagraf1"/>
        <w:numPr>
          <w:ilvl w:val="0"/>
          <w:numId w:val="8"/>
        </w:numPr>
        <w:rPr>
          <w:rFonts w:ascii="Comic Sans MS" w:hAnsi="Comic Sans MS" w:cs="Arial"/>
          <w:color w:val="000000"/>
        </w:rPr>
      </w:pPr>
      <w:hyperlink r:id="rId12" w:history="1">
        <w:r w:rsidRPr="0014464B">
          <w:rPr>
            <w:rFonts w:ascii="Comic Sans MS" w:hAnsi="Comic Sans MS" w:cs="Arial"/>
            <w:noProof/>
            <w:color w:val="0000FF"/>
            <w:lang w:val="tr-TR" w:eastAsia="tr-TR"/>
          </w:rPr>
          <w:pict>
            <v:shape id="Resim 39" o:spid="_x0000_i1025" type="#_x0000_t75" alt="http://tbn1.google.com/images?q=tbn:raF5WTgERWSomM:http://comps.fotosearch.com/comp/UNN/UNN322/children-playing-football_~u22697116.jpg" href="http://images.google.com.tr/imgres?imgurl=http://comps.fotosearch.com/comp/UNN/UNN322/children-playing-football_~u22697116.jpg&amp;imgrefurl=http://www.fotosearch.com/UNN322/u22697116/&amp;usg=__p_oZz1EqRBcKFbQrFLBu_kp4MI8=&amp;h=259&amp;w=300&amp;sz=28&amp;hl=tr&amp;start=33&amp;tbnid=raF5WTgERWSomM:&amp;tbnh=100&amp;tbnw=116&amp;prev=/images?q=playing+football&amp;gbv=2&amp;ndsp=18&amp;hl=tr&amp;sa=N&amp;start=" style="width:74.25pt;height:64.5pt;visibility:visible" o:button="t">
              <v:fill o:detectmouseclick="t"/>
              <v:imagedata r:id="rId13" o:title=""/>
            </v:shape>
          </w:pict>
        </w:r>
      </w:hyperlink>
      <w:r w:rsidRPr="00A80760">
        <w:rPr>
          <w:rFonts w:ascii="Comic Sans MS" w:hAnsi="Comic Sans MS"/>
          <w:b/>
          <w:noProof/>
          <w:color w:val="000000"/>
        </w:rPr>
        <w:t>B)</w:t>
      </w:r>
      <w:r w:rsidRPr="00A80760">
        <w:rPr>
          <w:rFonts w:ascii="Comic Sans MS" w:hAnsi="Comic Sans MS" w:cs="Arial"/>
          <w:color w:val="000000"/>
        </w:rPr>
        <w:t xml:space="preserve"> </w:t>
      </w:r>
      <w:hyperlink r:id="rId14" w:history="1">
        <w:r w:rsidRPr="0014464B">
          <w:rPr>
            <w:rFonts w:ascii="Comic Sans MS" w:hAnsi="Comic Sans MS"/>
            <w:noProof/>
            <w:color w:val="0000FF"/>
            <w:lang w:val="tr-TR" w:eastAsia="tr-TR"/>
          </w:rPr>
          <w:pict>
            <v:shape id="Resim 1" o:spid="_x0000_i1026" type="#_x0000_t75" alt="http://tbn0.google.com/images?q=tbn:ug5cXIiJGwZ03M:http://justanothermobilemonday.com/Wordpress/wp-content/uploads/2007/01/WindowsLiveWriter/TAGImIt_F56D/MCj0244087000012.png" href="http://images.google.com.tr/imgres?imgurl=http://justanothermobilemonday.com/Wordpress/wp-content/uploads/2007/01/WindowsLiveWriter/TAGImIt_F56D/MCj0244087000012.png&amp;imgrefurl=http://www.squidoo.com/graywolves&amp;usg=__bJlKyEVZteOBS_qc_Dhxd4Wf9ds=&amp;h=390&amp;w=640&amp;sz=79&amp;hl=tr&amp;start=3&amp;tbnid=ug5cXIiJGwZ03M:&amp;tbnh=83&amp;tbnw=137&amp;prev=/images?q=playing+tag&amp;gbv=2&amp;hl=" style="width:102pt;height:62.25pt;visibility:visible" o:button="t">
              <v:fill o:detectmouseclick="t"/>
              <v:imagedata r:id="rId15" o:title=""/>
            </v:shape>
          </w:pict>
        </w:r>
      </w:hyperlink>
      <w:r w:rsidRPr="00A80760">
        <w:rPr>
          <w:rFonts w:ascii="Comic Sans MS" w:hAnsi="Comic Sans MS" w:cs="Arial"/>
          <w:b/>
          <w:color w:val="000000"/>
        </w:rPr>
        <w:t>C)</w:t>
      </w:r>
      <w:r w:rsidRPr="00A80760">
        <w:rPr>
          <w:rFonts w:ascii="Comic Sans MS" w:hAnsi="Comic Sans MS" w:cs="Arial"/>
          <w:color w:val="000000"/>
        </w:rPr>
        <w:t xml:space="preserve"> </w:t>
      </w:r>
      <w:hyperlink r:id="rId16" w:history="1">
        <w:r w:rsidRPr="0014464B">
          <w:rPr>
            <w:rFonts w:ascii="Comic Sans MS" w:hAnsi="Comic Sans MS"/>
            <w:noProof/>
            <w:color w:val="0000FF"/>
            <w:lang w:val="tr-TR" w:eastAsia="tr-TR"/>
          </w:rPr>
          <w:pict>
            <v:shape id="Resim 4" o:spid="_x0000_i1027" type="#_x0000_t75" alt="http://tbn3.google.com/images?q=tbn:FUc7lpn7xflz0M:http://www.maggiebyersprinzeles.com/holli/hopscotch.jpg" href="http://images.google.com.tr/imgres?imgurl=http://www.maggiebyersprinzeles.com/holli/hopscotch.jpg&amp;imgrefurl=http://filipinomomblog.com/2008/09/helping-kids-develop-their-motor-skills/&amp;usg=__KfK0YiBFwUE2xm6ZF-0DVrnXC8M=&amp;h=390&amp;w=540&amp;sz=49&amp;hl=tr&amp;start=18&amp;tbnid=FUc7lpn7xflz0M:&amp;tbnh=95&amp;tbnw=132&amp;prev=/images?q=hopscotch&amp;gbv=2&amp;hl=" style="width:99pt;height:71.25pt;visibility:visible" o:button="t">
              <v:fill o:detectmouseclick="t"/>
              <v:imagedata r:id="rId17" o:title=""/>
            </v:shape>
          </w:pict>
        </w:r>
      </w:hyperlink>
      <w:r w:rsidRPr="00A80760">
        <w:rPr>
          <w:rFonts w:ascii="Comic Sans MS" w:hAnsi="Comic Sans MS" w:cs="Arial"/>
          <w:b/>
          <w:color w:val="000000"/>
        </w:rPr>
        <w:t>D)</w:t>
      </w:r>
      <w:r w:rsidRPr="00A80760">
        <w:rPr>
          <w:rFonts w:ascii="Comic Sans MS" w:hAnsi="Comic Sans MS" w:cs="Arial"/>
          <w:color w:val="000000"/>
        </w:rPr>
        <w:t xml:space="preserve"> </w:t>
      </w:r>
      <w:hyperlink r:id="rId18" w:history="1">
        <w:r w:rsidRPr="0014464B">
          <w:rPr>
            <w:rFonts w:ascii="Comic Sans MS" w:hAnsi="Comic Sans MS"/>
            <w:noProof/>
            <w:color w:val="0000FF"/>
            <w:lang w:val="tr-TR" w:eastAsia="tr-TR"/>
          </w:rPr>
          <w:pict>
            <v:shape id="Resim 7" o:spid="_x0000_i1028" type="#_x0000_t75" alt="http://tbn2.google.com/images?q=tbn:pueWm78rcS7_eM:http://www.public.asu.edu/~whansen/taboo.jpg" href="http://images.google.com.tr/imgres?imgurl=http://www.public.asu.edu/~whansen/taboo.jpg&amp;imgrefurl=http://www.public.asu.edu/~whansen/&amp;usg=__AGMI-Jayn3zYwgN7ylaFJXWYVhg=&amp;h=500&amp;w=379&amp;sz=43&amp;hl=tr&amp;start=3&amp;tbnid=pueWm78rcS7_eM:&amp;tbnh=130&amp;tbnw=99&amp;prev=/images?q=taboo&amp;gbv=2&amp;hl=" style="width:53.25pt;height:69pt;visibility:visible" o:button="t">
              <v:fill o:detectmouseclick="t"/>
              <v:imagedata r:id="rId19" o:title=""/>
            </v:shape>
          </w:pict>
        </w:r>
      </w:hyperlink>
    </w:p>
    <w:p w:rsidR="00321A8F" w:rsidRPr="00A80760" w:rsidRDefault="00321A8F" w:rsidP="00DE753B">
      <w:pPr>
        <w:ind w:left="-180" w:firstLine="18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8. Which sentence is WRONG</w:t>
      </w:r>
      <w:r w:rsidRPr="00A80760">
        <w:rPr>
          <w:rFonts w:ascii="Comic Sans MS" w:hAnsi="Comic Sans MS"/>
          <w:b/>
        </w:rPr>
        <w:t>?</w:t>
      </w:r>
    </w:p>
    <w:p w:rsidR="00321A8F" w:rsidRPr="002723DD" w:rsidRDefault="00321A8F" w:rsidP="00DE753B">
      <w:pPr>
        <w:numPr>
          <w:ilvl w:val="0"/>
          <w:numId w:val="9"/>
        </w:numPr>
        <w:spacing w:after="0" w:line="240" w:lineRule="auto"/>
        <w:rPr>
          <w:rFonts w:ascii="Comic Sans MS" w:hAnsi="Comic Sans MS"/>
        </w:rPr>
      </w:pPr>
      <w:r w:rsidRPr="002723DD">
        <w:rPr>
          <w:rFonts w:ascii="Comic Sans MS" w:hAnsi="Comic Sans MS"/>
        </w:rPr>
        <w:t>A parrot has a beak.</w:t>
      </w:r>
      <w:r w:rsidRPr="002723DD">
        <w:rPr>
          <w:rFonts w:ascii="Comic Sans MS" w:hAnsi="Comic Sans MS"/>
          <w:noProof/>
        </w:rPr>
        <w:t xml:space="preserve"> </w:t>
      </w:r>
      <w:r w:rsidRPr="002723DD">
        <w:rPr>
          <w:rFonts w:ascii="Comic Sans MS" w:hAnsi="Comic Sans MS"/>
          <w:noProof/>
        </w:rPr>
        <w:tab/>
      </w:r>
      <w:r w:rsidRPr="002723DD">
        <w:rPr>
          <w:rFonts w:ascii="Comic Sans MS" w:hAnsi="Comic Sans MS"/>
          <w:noProof/>
        </w:rPr>
        <w:tab/>
        <w:t xml:space="preserve">B) </w:t>
      </w:r>
      <w:r w:rsidRPr="002723DD">
        <w:rPr>
          <w:rFonts w:ascii="Comic Sans MS" w:hAnsi="Comic Sans MS"/>
        </w:rPr>
        <w:t>A parrot has wings.</w:t>
      </w:r>
    </w:p>
    <w:p w:rsidR="00321A8F" w:rsidRPr="002723DD" w:rsidRDefault="00321A8F" w:rsidP="00DE753B">
      <w:pPr>
        <w:ind w:left="360"/>
        <w:rPr>
          <w:rFonts w:ascii="Comic Sans MS" w:hAnsi="Comic Sans MS"/>
        </w:rPr>
      </w:pPr>
      <w:r w:rsidRPr="002723DD">
        <w:rPr>
          <w:rFonts w:ascii="Comic Sans MS" w:hAnsi="Comic Sans MS"/>
        </w:rPr>
        <w:t xml:space="preserve">C) A parrot is a bird. </w:t>
      </w:r>
      <w:r w:rsidRPr="002723DD">
        <w:rPr>
          <w:rFonts w:ascii="Comic Sans MS" w:hAnsi="Comic Sans MS"/>
        </w:rPr>
        <w:tab/>
      </w:r>
      <w:r w:rsidRPr="002723DD">
        <w:rPr>
          <w:rFonts w:ascii="Comic Sans MS" w:hAnsi="Comic Sans MS"/>
        </w:rPr>
        <w:tab/>
      </w:r>
      <w:r w:rsidRPr="002723DD">
        <w:rPr>
          <w:rFonts w:ascii="Comic Sans MS" w:hAnsi="Comic Sans MS"/>
        </w:rPr>
        <w:tab/>
        <w:t>D) A parrot has wool.</w:t>
      </w:r>
    </w:p>
    <w:p w:rsidR="00321A8F" w:rsidRPr="00A80760" w:rsidRDefault="00321A8F" w:rsidP="00DE753B">
      <w:pPr>
        <w:rPr>
          <w:rFonts w:ascii="Comic Sans MS" w:hAnsi="Comic Sans MS"/>
        </w:rPr>
      </w:pPr>
      <w:hyperlink r:id="rId20" w:history="1">
        <w:r w:rsidRPr="0014464B">
          <w:rPr>
            <w:rFonts w:ascii="Comic Sans MS" w:hAnsi="Comic Sans MS" w:cs="Arial"/>
            <w:noProof/>
            <w:color w:val="0000FF"/>
            <w:lang w:eastAsia="tr-TR"/>
          </w:rPr>
          <w:pict>
            <v:shape id="Resim 12" o:spid="_x0000_i1029" type="#_x0000_t75" alt="http://tbn0.google.com/images?q=tbn:FKQIcb0VP6CfYM:http://www.ci.sweeny.tx.us/images/no_smoking.gif" href="http://images.google.com.tr/imgres?imgurl=http://www.ci.sweeny.tx.us/images/no_smoking.gif&amp;imgrefurl=http://www.ci.sweeny.tx.us/&amp;usg=__OTRFdP4bwvM0M9BXEHpuDrrK_IE=&amp;h=305&amp;w=305&amp;sz=11&amp;hl=tr&amp;start=1&amp;tbnid=FKQIcb0VP6CfYM:&amp;tbnh=116&amp;tbnw=116&amp;prev=/images?q=no+smoking&amp;gbv=2&amp;hl=" style="width:49.5pt;height:49.5pt;visibility:visible" o:button="t">
              <v:fill o:detectmouseclick="t"/>
              <v:imagedata r:id="rId21" o:title=""/>
            </v:shape>
          </w:pict>
        </w:r>
      </w:hyperlink>
      <w:r>
        <w:rPr>
          <w:rFonts w:ascii="Comic Sans MS" w:hAnsi="Comic Sans MS"/>
          <w:b/>
        </w:rPr>
        <w:t xml:space="preserve">9. </w:t>
      </w:r>
      <w:r w:rsidRPr="00A80760">
        <w:rPr>
          <w:rFonts w:ascii="Comic Sans MS" w:hAnsi="Comic Sans MS"/>
          <w:b/>
        </w:rPr>
        <w:t>You …………………………………. Smoke.</w:t>
      </w:r>
    </w:p>
    <w:p w:rsidR="00321A8F" w:rsidRDefault="00321A8F" w:rsidP="00DE753B">
      <w:pPr>
        <w:numPr>
          <w:ilvl w:val="0"/>
          <w:numId w:val="10"/>
        </w:numPr>
        <w:spacing w:after="0" w:line="240" w:lineRule="auto"/>
        <w:rPr>
          <w:rFonts w:ascii="Comic Sans MS" w:hAnsi="Comic Sans MS"/>
        </w:rPr>
      </w:pPr>
      <w:r w:rsidRPr="002723DD">
        <w:rPr>
          <w:rFonts w:ascii="Comic Sans MS" w:hAnsi="Comic Sans MS"/>
        </w:rPr>
        <w:t xml:space="preserve">mustn’t </w:t>
      </w:r>
      <w:r w:rsidRPr="002723DD">
        <w:rPr>
          <w:rFonts w:ascii="Comic Sans MS" w:hAnsi="Comic Sans MS"/>
        </w:rPr>
        <w:tab/>
      </w:r>
      <w:r w:rsidRPr="002723DD">
        <w:rPr>
          <w:rFonts w:ascii="Comic Sans MS" w:hAnsi="Comic Sans MS"/>
        </w:rPr>
        <w:tab/>
        <w:t xml:space="preserve">B) must </w:t>
      </w:r>
      <w:r w:rsidRPr="002723DD">
        <w:rPr>
          <w:rFonts w:ascii="Comic Sans MS" w:hAnsi="Comic Sans MS"/>
        </w:rPr>
        <w:tab/>
        <w:t xml:space="preserve">   C) can </w:t>
      </w:r>
      <w:r w:rsidRPr="002723DD">
        <w:rPr>
          <w:rFonts w:ascii="Comic Sans MS" w:hAnsi="Comic Sans MS"/>
        </w:rPr>
        <w:tab/>
      </w:r>
      <w:r w:rsidRPr="002723DD">
        <w:rPr>
          <w:rFonts w:ascii="Comic Sans MS" w:hAnsi="Comic Sans MS"/>
        </w:rPr>
        <w:tab/>
        <w:t>D) can’t</w:t>
      </w:r>
    </w:p>
    <w:p w:rsidR="00321A8F" w:rsidRPr="00DE753B" w:rsidRDefault="00321A8F" w:rsidP="00DE753B">
      <w:pPr>
        <w:spacing w:after="0" w:line="240" w:lineRule="auto"/>
        <w:ind w:left="1068"/>
        <w:rPr>
          <w:rFonts w:ascii="Comic Sans MS" w:hAnsi="Comic Sans MS"/>
        </w:rPr>
      </w:pPr>
    </w:p>
    <w:p w:rsidR="00321A8F" w:rsidRPr="00A80760" w:rsidRDefault="00321A8F" w:rsidP="00DE753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10. </w:t>
      </w:r>
      <w:r w:rsidRPr="00A80760">
        <w:rPr>
          <w:rFonts w:ascii="Comic Sans MS" w:hAnsi="Comic Sans MS"/>
          <w:b/>
        </w:rPr>
        <w:t>You  mustn’t  enter.</w:t>
      </w:r>
    </w:p>
    <w:p w:rsidR="00321A8F" w:rsidRDefault="00321A8F" w:rsidP="00DE753B">
      <w:pPr>
        <w:ind w:firstLine="708"/>
        <w:rPr>
          <w:rFonts w:ascii="Comic Sans MS" w:hAnsi="Comic Sans MS"/>
        </w:rPr>
      </w:pPr>
      <w:r>
        <w:rPr>
          <w:noProof/>
          <w:lang w:eastAsia="tr-TR"/>
        </w:rPr>
        <w:pict>
          <v:shape id="Resim 12" o:spid="_x0000_s1036" type="#_x0000_t75" style="position:absolute;left:0;text-align:left;margin-left:256.9pt;margin-top:79.3pt;width:88.8pt;height:73.35pt;z-index:-251654656;visibility:visible" wrapcoords="-183 0 -183 21380 21600 21380 21600 0 -183 0">
            <v:imagedata r:id="rId22" o:title=""/>
            <w10:wrap type="tight"/>
          </v:shape>
        </w:pict>
      </w:r>
      <w:r w:rsidRPr="00A80760">
        <w:rPr>
          <w:rFonts w:ascii="Comic Sans MS" w:hAnsi="Comic Sans MS"/>
          <w:b/>
        </w:rPr>
        <w:t>A)</w:t>
      </w:r>
      <w:r w:rsidRPr="00A80760">
        <w:rPr>
          <w:rFonts w:ascii="Comic Sans MS" w:hAnsi="Comic Sans MS" w:cs="Arial"/>
          <w:color w:val="000000"/>
        </w:rPr>
        <w:t xml:space="preserve"> </w:t>
      </w:r>
      <w:hyperlink r:id="rId23" w:history="1">
        <w:r w:rsidRPr="0014464B">
          <w:rPr>
            <w:rFonts w:ascii="Comic Sans MS" w:hAnsi="Comic Sans MS" w:cs="Arial"/>
            <w:b/>
            <w:noProof/>
            <w:color w:val="0000FF"/>
            <w:lang w:eastAsia="tr-TR"/>
          </w:rPr>
          <w:pict>
            <v:shape id="Resim 15" o:spid="_x0000_i1030" type="#_x0000_t75" alt="http://tbn3.google.com/images?q=tbn:jzb3D2f8kuCMJM:http://www.talis.com/source/blog/http:/www.talis.com/source/blog/images/Stop.jpeg" href="http://images.google.com.tr/imgres?imgurl=http://www.talis.com/source/blog/http:/www.talis.com/source/blog/images/Stop.jpeg&amp;imgrefurl=http://www.talis.com/source/blog/&amp;usg=__4tff5cgbNnIEvx45CJOw-UUiXGI=&amp;h=346&amp;w=347&amp;sz=44&amp;hl=tr&amp;start=1&amp;tbnid=jzb3D2f8kuCMJM:&amp;tbnh=120&amp;tbnw=120&amp;prev=/images?q=stop&amp;gbv=2&amp;hl=" style="width:68.25pt;height:68.25pt;visibility:visible" o:button="t">
              <v:fill o:detectmouseclick="t"/>
              <v:imagedata r:id="rId24" o:title=""/>
            </v:shape>
          </w:pict>
        </w:r>
      </w:hyperlink>
      <w:r w:rsidRPr="00A80760">
        <w:rPr>
          <w:rFonts w:ascii="Comic Sans MS" w:hAnsi="Comic Sans MS" w:cs="Arial"/>
          <w:b/>
          <w:color w:val="000000"/>
        </w:rPr>
        <w:t xml:space="preserve">         B) </w:t>
      </w:r>
      <w:hyperlink r:id="rId25" w:history="1">
        <w:r w:rsidRPr="0014464B">
          <w:rPr>
            <w:rFonts w:ascii="Comic Sans MS" w:hAnsi="Comic Sans MS" w:cs="Arial"/>
            <w:b/>
            <w:noProof/>
            <w:color w:val="0000FF"/>
            <w:lang w:eastAsia="tr-TR"/>
          </w:rPr>
          <w:pict>
            <v:shape id="Resim 18" o:spid="_x0000_i1031" type="#_x0000_t75" alt="http://tbn2.google.com/images?q=tbn:7pROBe6UbjwhOM:http://www.obitet.gazi.edu.tr/trafik/trafik_isaretleri_dosyalar/image017.jpg" href="http://images.google.com.tr/imgres?imgurl=http://www.obitet.gazi.edu.tr/trafik/trafik_isaretleri_dosyalar/image017.jpg&amp;imgrefurl=http://www.obitet.gazi.edu.tr/trafik/trafik_isaretleri.htm&amp;usg=__cdX14RKJTKmWm-A6LEmGVxNaZVQ=&amp;h=80&amp;w=90&amp;sz=4&amp;hl=tr&amp;start=5&amp;tbnid=7pROBe6UbjwhOM:&amp;tbnh=69&amp;tbnw=78&amp;prev=/images?q=yaya+ge%C3%A7idi&amp;gbv=2&amp;hl=" style="width:57.75pt;height:51pt;visibility:visible" o:button="t">
              <v:fill o:detectmouseclick="t"/>
              <v:imagedata r:id="rId26" o:title=""/>
            </v:shape>
          </w:pict>
        </w:r>
      </w:hyperlink>
      <w:r w:rsidRPr="00A80760">
        <w:rPr>
          <w:rFonts w:ascii="Comic Sans MS" w:hAnsi="Comic Sans MS" w:cs="Arial"/>
          <w:b/>
          <w:color w:val="000000"/>
        </w:rPr>
        <w:t xml:space="preserve">           C) </w:t>
      </w:r>
      <w:hyperlink r:id="rId27" w:history="1">
        <w:r w:rsidRPr="0014464B">
          <w:rPr>
            <w:rFonts w:ascii="Comic Sans MS" w:hAnsi="Comic Sans MS" w:cs="Arial"/>
            <w:b/>
            <w:noProof/>
            <w:color w:val="0000FF"/>
            <w:lang w:eastAsia="tr-TR"/>
          </w:rPr>
          <w:pict>
            <v:shape id="Resim 21" o:spid="_x0000_i1032" type="#_x0000_t75" alt="http://tbn2.google.com/images?q=tbn:zm3CgshqbFup3M:http://www.gonuldengonule.com/images/girilmez.gif" href="http://images.google.com.tr/imgres?imgurl=http://www.gonuldengonule.com/images/girilmez.gif&amp;imgrefurl=http://www.gonuldengonule.com/uye/hesabim.asp&amp;usg=__lIUwdMch83qti_w0u4bDkU_Hozc=&amp;h=68&amp;w=67&amp;sz=2&amp;hl=tr&amp;start=7&amp;tbnid=zm3CgshqbFup3M:&amp;tbnh=67&amp;tbnw=66&amp;prev=/images?q=girilmez&amp;gbv=2&amp;hl=" style="width:54.75pt;height:55.5pt;visibility:visible" o:button="t">
              <v:fill o:detectmouseclick="t"/>
              <v:imagedata r:id="rId28" o:title=""/>
            </v:shape>
          </w:pict>
        </w:r>
      </w:hyperlink>
      <w:r w:rsidRPr="00A80760">
        <w:rPr>
          <w:rFonts w:ascii="Comic Sans MS" w:hAnsi="Comic Sans MS" w:cs="Arial"/>
          <w:b/>
          <w:color w:val="000000"/>
        </w:rPr>
        <w:t xml:space="preserve">       D) </w:t>
      </w:r>
      <w:hyperlink r:id="rId29" w:history="1">
        <w:r w:rsidRPr="0014464B">
          <w:rPr>
            <w:rFonts w:ascii="Comic Sans MS" w:hAnsi="Comic Sans MS" w:cs="Arial"/>
            <w:b/>
            <w:noProof/>
            <w:color w:val="0000FF"/>
            <w:lang w:eastAsia="tr-TR"/>
          </w:rPr>
          <w:pict>
            <v:shape id="Resim 24" o:spid="_x0000_i1033" type="#_x0000_t75" alt="http://tbn3.google.com/images?q=tbn:Xhu7jRWegvVz_M:http://www.caglayansurucukursu.com/resim/test/ilk/ilk2s2.gif" href="http://images.google.com.tr/imgres?imgurl=http://www.caglayansurucukursu.com/resim/test/ilk/ilk2s2.gif&amp;imgrefurl=http://www.caglayansurucukursu.com/teste_basla.asp?konu=trafik&amp;no=2&amp;sonuc=0&amp;usg=__SHP2crgx2PtVspXPqizGDU585pw=&amp;h=76&amp;w=91&amp;sz=2&amp;hl=tr&amp;start=1&amp;tbnid=Xhu7jRWegvVz_M:&amp;tbnh=66&amp;tbnw=79&amp;prev=/images?q=bisikletliler+giremez&amp;gbv=2&amp;hl=" style="width:58.5pt;height:49.5pt;visibility:visible" o:button="t">
              <v:fill o:detectmouseclick="t"/>
              <v:imagedata r:id="rId30" o:title=""/>
            </v:shape>
          </w:pict>
        </w:r>
      </w:hyperlink>
    </w:p>
    <w:p w:rsidR="00321A8F" w:rsidRPr="00453E6D" w:rsidRDefault="00321A8F" w:rsidP="00453E6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</w:rPr>
        <w:t xml:space="preserve">11. </w:t>
      </w:r>
      <w:r w:rsidRPr="00453E6D">
        <w:rPr>
          <w:rFonts w:ascii="Comic Sans MS" w:hAnsi="Comic Sans MS"/>
          <w:b/>
          <w:sz w:val="20"/>
          <w:szCs w:val="20"/>
        </w:rPr>
        <w:t xml:space="preserve">What’s the weather like today? </w:t>
      </w:r>
    </w:p>
    <w:p w:rsidR="00321A8F" w:rsidRPr="00453E6D" w:rsidRDefault="00321A8F" w:rsidP="00453E6D">
      <w:pPr>
        <w:spacing w:line="288" w:lineRule="auto"/>
        <w:rPr>
          <w:rFonts w:ascii="Comic Sans MS" w:hAnsi="Comic Sans MS"/>
          <w:sz w:val="20"/>
          <w:szCs w:val="20"/>
        </w:rPr>
      </w:pPr>
      <w:r w:rsidRPr="00453E6D">
        <w:rPr>
          <w:rFonts w:ascii="Comic Sans MS" w:hAnsi="Comic Sans MS"/>
          <w:sz w:val="20"/>
          <w:szCs w:val="20"/>
        </w:rPr>
        <w:t xml:space="preserve">A) It’s foggy and snowy. </w:t>
      </w:r>
      <w:r>
        <w:rPr>
          <w:rFonts w:ascii="Comic Sans MS" w:hAnsi="Comic Sans MS"/>
          <w:sz w:val="20"/>
          <w:szCs w:val="20"/>
        </w:rPr>
        <w:t xml:space="preserve">    </w:t>
      </w:r>
      <w:r w:rsidRPr="00453E6D">
        <w:rPr>
          <w:rFonts w:ascii="Comic Sans MS" w:hAnsi="Comic Sans MS"/>
          <w:sz w:val="20"/>
          <w:szCs w:val="20"/>
        </w:rPr>
        <w:t xml:space="preserve">B) It’s sunny and hot. </w:t>
      </w:r>
    </w:p>
    <w:p w:rsidR="00321A8F" w:rsidRDefault="00321A8F" w:rsidP="00453E6D">
      <w:pPr>
        <w:spacing w:line="288" w:lineRule="auto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Resim 13" o:spid="_x0000_s1037" type="#_x0000_t75" style="position:absolute;margin-left:272pt;margin-top:25.85pt;width:92.2pt;height:76.05pt;z-index:-251653632;visibility:visible" wrapcoords="-176 0 -176 21386 21600 21386 21600 0 -176 0">
            <v:imagedata r:id="rId31" o:title=""/>
            <w10:wrap type="tight"/>
          </v:shape>
        </w:pict>
      </w:r>
      <w:r w:rsidRPr="00453E6D">
        <w:rPr>
          <w:rFonts w:ascii="Comic Sans MS" w:hAnsi="Comic Sans MS"/>
          <w:sz w:val="20"/>
          <w:szCs w:val="20"/>
        </w:rPr>
        <w:t xml:space="preserve">C) It’s snowy and cold. </w:t>
      </w:r>
      <w:r>
        <w:rPr>
          <w:rFonts w:ascii="Comic Sans MS" w:hAnsi="Comic Sans MS"/>
          <w:sz w:val="20"/>
          <w:szCs w:val="20"/>
        </w:rPr>
        <w:t xml:space="preserve">       </w:t>
      </w:r>
      <w:r w:rsidRPr="00453E6D">
        <w:rPr>
          <w:rFonts w:ascii="Comic Sans MS" w:hAnsi="Comic Sans MS"/>
          <w:sz w:val="20"/>
          <w:szCs w:val="20"/>
        </w:rPr>
        <w:t>D) It’s windy and rainy.</w:t>
      </w:r>
    </w:p>
    <w:p w:rsidR="00321A8F" w:rsidRPr="00453E6D" w:rsidRDefault="00321A8F" w:rsidP="00453E6D">
      <w:pPr>
        <w:ind w:right="-350"/>
        <w:rPr>
          <w:rFonts w:ascii="Verdana" w:hAnsi="Verdana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12. </w:t>
      </w:r>
      <w:r w:rsidRPr="00F37EA7">
        <w:rPr>
          <w:rFonts w:ascii="Verdana" w:hAnsi="Verdana"/>
          <w:b/>
          <w:sz w:val="20"/>
          <w:szCs w:val="20"/>
        </w:rPr>
        <w:t>Elephan</w:t>
      </w:r>
      <w:r>
        <w:rPr>
          <w:rFonts w:ascii="Verdana" w:hAnsi="Verdana"/>
          <w:b/>
          <w:sz w:val="20"/>
          <w:szCs w:val="20"/>
        </w:rPr>
        <w:t>ts have got __ legs and __ trunk.</w:t>
      </w:r>
    </w:p>
    <w:p w:rsidR="00321A8F" w:rsidRDefault="00321A8F" w:rsidP="00453E6D">
      <w:pPr>
        <w:spacing w:line="288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A) two / four    B) four / one</w:t>
      </w:r>
    </w:p>
    <w:p w:rsidR="00321A8F" w:rsidRDefault="00321A8F" w:rsidP="00453E6D">
      <w:pPr>
        <w:spacing w:line="288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C) four / two    D) two / one</w:t>
      </w:r>
    </w:p>
    <w:p w:rsidR="00321A8F" w:rsidRDefault="00321A8F" w:rsidP="00453E6D">
      <w:pPr>
        <w:rPr>
          <w:rFonts w:ascii="Verdana" w:hAnsi="Verdana"/>
          <w:sz w:val="20"/>
          <w:szCs w:val="20"/>
        </w:rPr>
      </w:pPr>
    </w:p>
    <w:p w:rsidR="00321A8F" w:rsidRDefault="00321A8F" w:rsidP="00453E6D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_x0000_s1038" type="#_x0000_t75" alt="http://www.clipartpal.com/_thumbs/pd/holiday/stpatrick/Shamrock_Good_Luck.png" style="position:absolute;margin-left:145.5pt;margin-top:1.75pt;width:155.4pt;height:1in;z-index:251663872;visibility:visible">
            <v:imagedata r:id="rId5" o:title=""/>
          </v:shape>
        </w:pic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ALİYE KAYMAK</w:t>
      </w:r>
    </w:p>
    <w:p w:rsidR="00321A8F" w:rsidRPr="00BF6A1D" w:rsidRDefault="00321A8F" w:rsidP="00453E6D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 ENGLISH LANGUAGE TEACHER</w:t>
      </w:r>
    </w:p>
    <w:sectPr w:rsidR="00321A8F" w:rsidRPr="00BF6A1D" w:rsidSect="00BF6A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50879"/>
    <w:multiLevelType w:val="hybridMultilevel"/>
    <w:tmpl w:val="B9C2BA0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3B13DB"/>
    <w:multiLevelType w:val="hybridMultilevel"/>
    <w:tmpl w:val="1B669604"/>
    <w:lvl w:ilvl="0" w:tplc="041F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C282CAC"/>
    <w:multiLevelType w:val="hybridMultilevel"/>
    <w:tmpl w:val="7026C12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D320100"/>
    <w:multiLevelType w:val="hybridMultilevel"/>
    <w:tmpl w:val="2604B51E"/>
    <w:lvl w:ilvl="0" w:tplc="DB4C918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2E8157F9"/>
    <w:multiLevelType w:val="hybridMultilevel"/>
    <w:tmpl w:val="C3DA211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3423572"/>
    <w:multiLevelType w:val="hybridMultilevel"/>
    <w:tmpl w:val="2D8CABD0"/>
    <w:lvl w:ilvl="0" w:tplc="22A6B75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6867EBD"/>
    <w:multiLevelType w:val="hybridMultilevel"/>
    <w:tmpl w:val="FCA61FBA"/>
    <w:lvl w:ilvl="0" w:tplc="64AE0700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7">
    <w:nsid w:val="7153402D"/>
    <w:multiLevelType w:val="hybridMultilevel"/>
    <w:tmpl w:val="A97435FC"/>
    <w:lvl w:ilvl="0" w:tplc="6A98CC7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3555EF6"/>
    <w:multiLevelType w:val="hybridMultilevel"/>
    <w:tmpl w:val="0B0E9586"/>
    <w:lvl w:ilvl="0" w:tplc="0AF82BA6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cs="Times New Roman" w:hint="default"/>
        <w:b/>
        <w:sz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7E2769A"/>
    <w:multiLevelType w:val="hybridMultilevel"/>
    <w:tmpl w:val="1FE62BF4"/>
    <w:lvl w:ilvl="0" w:tplc="7C1473E8">
      <w:start w:val="1"/>
      <w:numFmt w:val="upp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6"/>
  </w:num>
  <w:num w:numId="8">
    <w:abstractNumId w:val="8"/>
  </w:num>
  <w:num w:numId="9">
    <w:abstractNumId w:val="5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6A1D"/>
    <w:rsid w:val="000575ED"/>
    <w:rsid w:val="000B3953"/>
    <w:rsid w:val="000E34B9"/>
    <w:rsid w:val="00126CC4"/>
    <w:rsid w:val="0014464B"/>
    <w:rsid w:val="0017458E"/>
    <w:rsid w:val="0018114C"/>
    <w:rsid w:val="00193316"/>
    <w:rsid w:val="001A1E00"/>
    <w:rsid w:val="001E3FD3"/>
    <w:rsid w:val="002723DD"/>
    <w:rsid w:val="00302946"/>
    <w:rsid w:val="00321A8F"/>
    <w:rsid w:val="0038251D"/>
    <w:rsid w:val="00400420"/>
    <w:rsid w:val="00425DD2"/>
    <w:rsid w:val="00453E6D"/>
    <w:rsid w:val="004B5441"/>
    <w:rsid w:val="004D1E40"/>
    <w:rsid w:val="00566B16"/>
    <w:rsid w:val="00590BF3"/>
    <w:rsid w:val="005E15EE"/>
    <w:rsid w:val="00677A49"/>
    <w:rsid w:val="006A6A49"/>
    <w:rsid w:val="006D0452"/>
    <w:rsid w:val="006F4C81"/>
    <w:rsid w:val="0072070D"/>
    <w:rsid w:val="0079438B"/>
    <w:rsid w:val="007F0E2F"/>
    <w:rsid w:val="00871064"/>
    <w:rsid w:val="008C095A"/>
    <w:rsid w:val="008E1D39"/>
    <w:rsid w:val="009B2CBE"/>
    <w:rsid w:val="009D0829"/>
    <w:rsid w:val="00A01DEE"/>
    <w:rsid w:val="00A45BF2"/>
    <w:rsid w:val="00A80760"/>
    <w:rsid w:val="00AB64AF"/>
    <w:rsid w:val="00B11069"/>
    <w:rsid w:val="00BF6A1D"/>
    <w:rsid w:val="00D4282B"/>
    <w:rsid w:val="00D60D8C"/>
    <w:rsid w:val="00DE753B"/>
    <w:rsid w:val="00EA34B2"/>
    <w:rsid w:val="00F07988"/>
    <w:rsid w:val="00F37EA7"/>
    <w:rsid w:val="00F976A9"/>
    <w:rsid w:val="00FF4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6A1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F6A1D"/>
    <w:pPr>
      <w:ind w:left="720"/>
      <w:contextualSpacing/>
    </w:pPr>
  </w:style>
  <w:style w:type="paragraph" w:customStyle="1" w:styleId="ListeParagraf1">
    <w:name w:val="Liste Paragraf1"/>
    <w:basedOn w:val="Normal"/>
    <w:uiPriority w:val="99"/>
    <w:rsid w:val="00DE753B"/>
    <w:pPr>
      <w:ind w:left="720"/>
    </w:pPr>
    <w:rPr>
      <w:rFonts w:eastAsia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DE7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E75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tbn1.google.com/images?q=tbn:fduZPBrVL4vQuM:http://www.cekmekoysultan.com/files/74.gif" TargetMode="External"/><Relationship Id="rId13" Type="http://schemas.openxmlformats.org/officeDocument/2006/relationships/image" Target="media/image6.jpeg"/><Relationship Id="rId18" Type="http://schemas.openxmlformats.org/officeDocument/2006/relationships/hyperlink" Target="http://images.google.com.tr/imgres?imgurl=http://www.public.asu.edu/~whansen/taboo.jpg&amp;imgrefurl=http://www.public.asu.edu/~whansen/&amp;usg=__AGMI-Jayn3zYwgN7ylaFJXWYVhg=&amp;h=500&amp;w=379&amp;sz=43&amp;hl=tr&amp;start=3&amp;tbnid=pueWm78rcS7_eM:&amp;tbnh=130&amp;tbnw=99&amp;prev=/images?q=taboo&amp;gbv=2&amp;hl=tr" TargetMode="External"/><Relationship Id="rId26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image" Target="media/image10.jpeg"/><Relationship Id="rId7" Type="http://schemas.openxmlformats.org/officeDocument/2006/relationships/image" Target="media/image3.jpeg"/><Relationship Id="rId12" Type="http://schemas.openxmlformats.org/officeDocument/2006/relationships/hyperlink" Target="http://images.google.com.tr/imgres?imgurl=http://comps.fotosearch.com/comp/UNN/UNN322/children-playing-football_~u22697116.jpg&amp;imgrefurl=http://www.fotosearch.com/UNN322/u22697116/&amp;usg=__p_oZz1EqRBcKFbQrFLBu_kp4MI8=&amp;h=259&amp;w=300&amp;sz=28&amp;hl=tr&amp;start=33&amp;tbnid=raF5WTgERWSomM:&amp;tbnh=100&amp;tbnw=116&amp;prev=/images?q=playing+football&amp;gbv=2&amp;ndsp=18&amp;hl=tr&amp;sa=N&amp;start=18" TargetMode="External"/><Relationship Id="rId17" Type="http://schemas.openxmlformats.org/officeDocument/2006/relationships/image" Target="media/image8.jpeg"/><Relationship Id="rId25" Type="http://schemas.openxmlformats.org/officeDocument/2006/relationships/hyperlink" Target="http://images.google.com.tr/imgres?imgurl=http://www.obitet.gazi.edu.tr/trafik/trafik_isaretleri_dosyalar/image017.jpg&amp;imgrefurl=http://www.obitet.gazi.edu.tr/trafik/trafik_isaretleri.htm&amp;usg=__cdX14RKJTKmWm-A6LEmGVxNaZVQ=&amp;h=80&amp;w=90&amp;sz=4&amp;hl=tr&amp;start=5&amp;tbnid=7pROBe6UbjwhOM:&amp;tbnh=69&amp;tbnw=78&amp;prev=/images?q=yaya+ge%C3%A7idi&amp;gbv=2&amp;hl=tr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images.google.com.tr/imgres?imgurl=http://www.maggiebyersprinzeles.com/holli/hopscotch.jpg&amp;imgrefurl=http://filipinomomblog.com/2008/09/helping-kids-develop-their-motor-skills/&amp;usg=__KfK0YiBFwUE2xm6ZF-0DVrnXC8M=&amp;h=390&amp;w=540&amp;sz=49&amp;hl=tr&amp;start=18&amp;tbnid=FUc7lpn7xflz0M:&amp;tbnh=95&amp;tbnw=132&amp;prev=/images?q=hopscotch&amp;gbv=2&amp;hl=tr" TargetMode="External"/><Relationship Id="rId20" Type="http://schemas.openxmlformats.org/officeDocument/2006/relationships/hyperlink" Target="http://images.google.com.tr/imgres?imgurl=http://www.ci.sweeny.tx.us/images/no_smoking.gif&amp;imgrefurl=http://www.ci.sweeny.tx.us/&amp;usg=__OTRFdP4bwvM0M9BXEHpuDrrK_IE=&amp;h=305&amp;w=305&amp;sz=11&amp;hl=tr&amp;start=1&amp;tbnid=FKQIcb0VP6CfYM:&amp;tbnh=116&amp;tbnw=116&amp;prev=/images?q=no+smoking&amp;gbv=2&amp;hl=tr" TargetMode="External"/><Relationship Id="rId29" Type="http://schemas.openxmlformats.org/officeDocument/2006/relationships/hyperlink" Target="http://images.google.com.tr/imgres?imgurl=http://www.caglayansurucukursu.com/resim/test/ilk/ilk2s2.gif&amp;imgrefurl=http://www.caglayansurucukursu.com/teste_basla.asp?konu=trafik&amp;no=2&amp;sonuc=0&amp;usg=__SHP2crgx2PtVspXPqizGDU585pw=&amp;h=76&amp;w=91&amp;sz=2&amp;hl=tr&amp;start=1&amp;tbnid=Xhu7jRWegvVz_M:&amp;tbnh=66&amp;tbnw=79&amp;prev=/images?q=bisikletliler+giremez&amp;gbv=2&amp;hl=tr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5.png"/><Relationship Id="rId24" Type="http://schemas.openxmlformats.org/officeDocument/2006/relationships/image" Target="media/image12.jpe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7.jpeg"/><Relationship Id="rId23" Type="http://schemas.openxmlformats.org/officeDocument/2006/relationships/hyperlink" Target="http://images.google.com.tr/imgres?imgurl=http://www.talis.com/source/blog/http:/www.talis.com/source/blog/images/Stop.jpeg&amp;imgrefurl=http://www.talis.com/source/blog/&amp;usg=__4tff5cgbNnIEvx45CJOw-UUiXGI=&amp;h=346&amp;w=347&amp;sz=44&amp;hl=tr&amp;start=1&amp;tbnid=jzb3D2f8kuCMJM:&amp;tbnh=120&amp;tbnw=120&amp;prev=/images?q=stop&amp;gbv=2&amp;hl=tr" TargetMode="External"/><Relationship Id="rId28" Type="http://schemas.openxmlformats.org/officeDocument/2006/relationships/image" Target="media/image14.jpeg"/><Relationship Id="rId10" Type="http://schemas.openxmlformats.org/officeDocument/2006/relationships/image" Target="http://tbn1.google.com/images?q=tbn:c0b9s3V_K2DR6M:http://www.koctas.com.tr/imagearea/products/1000083635.jpg" TargetMode="External"/><Relationship Id="rId19" Type="http://schemas.openxmlformats.org/officeDocument/2006/relationships/image" Target="media/image9.jpeg"/><Relationship Id="rId31" Type="http://schemas.openxmlformats.org/officeDocument/2006/relationships/image" Target="media/image16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hyperlink" Target="http://images.google.com.tr/imgres?imgurl=http://justanothermobilemonday.com/Wordpress/wp-content/uploads/2007/01/WindowsLiveWriter/TAGImIt_F56D/MCj0244087000012.png&amp;imgrefurl=http://www.squidoo.com/graywolves&amp;usg=__bJlKyEVZteOBS_qc_Dhxd4Wf9ds=&amp;h=390&amp;w=640&amp;sz=79&amp;hl=tr&amp;start=3&amp;tbnid=ug5cXIiJGwZ03M:&amp;tbnh=83&amp;tbnw=137&amp;prev=/images?q=playing+tag&amp;gbv=2&amp;hl=tr" TargetMode="External"/><Relationship Id="rId22" Type="http://schemas.openxmlformats.org/officeDocument/2006/relationships/image" Target="media/image11.png"/><Relationship Id="rId27" Type="http://schemas.openxmlformats.org/officeDocument/2006/relationships/hyperlink" Target="http://images.google.com.tr/imgres?imgurl=http://www.gonuldengonule.com/images/girilmez.gif&amp;imgrefurl=http://www.gonuldengonule.com/uye/hesabim.asp&amp;usg=__lIUwdMch83qti_w0u4bDkU_Hozc=&amp;h=68&amp;w=67&amp;sz=2&amp;hl=tr&amp;start=7&amp;tbnid=zm3CgshqbFup3M:&amp;tbnh=67&amp;tbnw=66&amp;prev=/images?q=girilmez&amp;gbv=2&amp;hl=tr" TargetMode="External"/><Relationship Id="rId30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3</Pages>
  <Words>1243</Words>
  <Characters>7091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ALİYE</dc:creator>
  <cp:keywords/>
  <dc:description/>
  <cp:lastModifiedBy>edanur</cp:lastModifiedBy>
  <cp:revision>3</cp:revision>
  <dcterms:created xsi:type="dcterms:W3CDTF">2014-05-26T18:18:00Z</dcterms:created>
  <dcterms:modified xsi:type="dcterms:W3CDTF">2014-05-26T18:44:00Z</dcterms:modified>
</cp:coreProperties>
</file>