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32F" w:rsidRPr="006C476B" w:rsidRDefault="0035732F" w:rsidP="006C476B">
      <w:pPr>
        <w:jc w:val="center"/>
        <w:rPr>
          <w:b/>
          <w:sz w:val="24"/>
          <w:u w:val="single"/>
        </w:rPr>
      </w:pPr>
      <w:r w:rsidRPr="006C476B">
        <w:rPr>
          <w:b/>
          <w:sz w:val="24"/>
          <w:u w:val="single"/>
        </w:rPr>
        <w:t xml:space="preserve">2014-2015 EĞİTİM ÖĞRETİM YILI 6. SINIF </w:t>
      </w:r>
      <w:r>
        <w:rPr>
          <w:b/>
          <w:sz w:val="24"/>
          <w:u w:val="single"/>
        </w:rPr>
        <w:t>SEÇMELİ</w:t>
      </w:r>
      <w:r w:rsidRPr="006C476B">
        <w:rPr>
          <w:b/>
          <w:sz w:val="24"/>
          <w:u w:val="single"/>
        </w:rPr>
        <w:t xml:space="preserve"> 1.DÖNEM 3. MATEMATİK YAZILI SORULARI</w:t>
      </w:r>
    </w:p>
    <w:p w:rsidR="0035732F" w:rsidRPr="006C476B" w:rsidRDefault="0035732F" w:rsidP="006C476B">
      <w:pPr>
        <w:rPr>
          <w:b/>
          <w:color w:val="FFFFFF"/>
          <w:sz w:val="24"/>
          <w:u w:val="single"/>
        </w:rPr>
      </w:pPr>
      <w:r w:rsidRPr="006C476B">
        <w:rPr>
          <w:b/>
          <w:sz w:val="24"/>
          <w:u w:val="single"/>
        </w:rPr>
        <w:t xml:space="preserve">                                </w:t>
      </w:r>
      <w:r w:rsidRPr="006C476B">
        <w:rPr>
          <w:b/>
          <w:color w:val="FFFFFF"/>
          <w:sz w:val="24"/>
          <w:highlight w:val="red"/>
          <w:u w:val="single"/>
        </w:rPr>
        <w:t>İsim:</w:t>
      </w:r>
      <w:r w:rsidRPr="006C476B">
        <w:rPr>
          <w:b/>
          <w:color w:val="FFFFFF"/>
          <w:sz w:val="24"/>
          <w:highlight w:val="cyan"/>
          <w:u w:val="single"/>
        </w:rPr>
        <w:tab/>
      </w:r>
      <w:r w:rsidRPr="006C476B">
        <w:rPr>
          <w:b/>
          <w:color w:val="FFFFFF"/>
          <w:sz w:val="24"/>
          <w:highlight w:val="cyan"/>
          <w:u w:val="single"/>
        </w:rPr>
        <w:tab/>
      </w:r>
      <w:r w:rsidRPr="006C476B">
        <w:rPr>
          <w:b/>
          <w:color w:val="FFFFFF"/>
          <w:sz w:val="24"/>
          <w:highlight w:val="cyan"/>
          <w:u w:val="single"/>
        </w:rPr>
        <w:tab/>
      </w:r>
      <w:r w:rsidRPr="006C476B">
        <w:rPr>
          <w:b/>
          <w:color w:val="FFFFFF"/>
          <w:sz w:val="24"/>
          <w:highlight w:val="red"/>
          <w:u w:val="single"/>
        </w:rPr>
        <w:t>Soyisim:</w:t>
      </w:r>
      <w:r w:rsidRPr="006C476B">
        <w:rPr>
          <w:b/>
          <w:color w:val="FFFFFF"/>
          <w:sz w:val="24"/>
          <w:highlight w:val="cyan"/>
          <w:u w:val="single"/>
        </w:rPr>
        <w:tab/>
      </w:r>
      <w:r w:rsidRPr="006C476B">
        <w:rPr>
          <w:b/>
          <w:color w:val="FFFFFF"/>
          <w:sz w:val="24"/>
          <w:highlight w:val="cyan"/>
          <w:u w:val="single"/>
        </w:rPr>
        <w:tab/>
      </w:r>
      <w:r w:rsidRPr="006C476B">
        <w:rPr>
          <w:b/>
          <w:color w:val="FFFFFF"/>
          <w:sz w:val="24"/>
          <w:highlight w:val="red"/>
          <w:u w:val="single"/>
        </w:rPr>
        <w:t>No:</w:t>
      </w:r>
      <w:r w:rsidRPr="006C476B">
        <w:rPr>
          <w:b/>
          <w:color w:val="FFFFFF"/>
          <w:sz w:val="24"/>
          <w:highlight w:val="cyan"/>
          <w:u w:val="single"/>
        </w:rPr>
        <w:tab/>
      </w:r>
      <w:r w:rsidRPr="006C476B">
        <w:rPr>
          <w:b/>
          <w:color w:val="FFFFFF"/>
          <w:sz w:val="24"/>
          <w:highlight w:val="cyan"/>
          <w:u w:val="single"/>
        </w:rPr>
        <w:tab/>
      </w:r>
      <w:r w:rsidRPr="006C476B">
        <w:rPr>
          <w:b/>
          <w:color w:val="FFFFFF"/>
          <w:sz w:val="24"/>
          <w:highlight w:val="red"/>
          <w:u w:val="single"/>
        </w:rPr>
        <w:t>Sınıf</w:t>
      </w:r>
      <w:r w:rsidRPr="006C476B">
        <w:rPr>
          <w:b/>
          <w:color w:val="FFFFFF"/>
          <w:sz w:val="24"/>
          <w:u w:val="single"/>
        </w:rPr>
        <w:t xml:space="preserve">:                </w:t>
      </w:r>
    </w:p>
    <w:p w:rsidR="0035732F" w:rsidRPr="006C476B" w:rsidRDefault="0035732F">
      <w:pPr>
        <w:rPr>
          <w:u w:val="single"/>
        </w:rPr>
        <w:sectPr w:rsidR="0035732F" w:rsidRPr="006C476B" w:rsidSect="00361F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732F" w:rsidRPr="006C476B" w:rsidRDefault="0035732F">
      <w:pPr>
        <w:rPr>
          <w:u w:val="single"/>
        </w:rPr>
      </w:pPr>
      <w:r w:rsidRPr="00006124">
        <w:rPr>
          <w:noProof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3pt;height:147.75pt;visibility:visible">
            <v:imagedata r:id="rId4" o:title=""/>
          </v:shape>
        </w:pict>
      </w:r>
    </w:p>
    <w:p w:rsidR="0035732F" w:rsidRPr="006C476B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4" o:spid="_x0000_i1026" type="#_x0000_t75" style="width:260.25pt;height:78.75pt;visibility:visible">
            <v:imagedata r:id="rId5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7" o:spid="_x0000_i1027" type="#_x0000_t75" style="width:241.5pt;height:81.75pt;visibility:visible">
            <v:imagedata r:id="rId6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10" o:spid="_x0000_i1028" type="#_x0000_t75" style="width:243.75pt;height:164.25pt;visibility:visible">
            <v:imagedata r:id="rId7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13" o:spid="_x0000_i1029" type="#_x0000_t75" style="width:243.75pt;height:80.25pt;visibility:visible">
            <v:imagedata r:id="rId8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28" o:spid="_x0000_i1030" type="#_x0000_t75" style="width:243.75pt;height:76.5pt;visibility:visible">
            <v:imagedata r:id="rId9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16" o:spid="_x0000_i1031" type="#_x0000_t75" style="width:242.25pt;height:81.75pt;visibility:visible">
            <v:imagedata r:id="rId10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19" o:spid="_x0000_i1032" type="#_x0000_t75" style="width:241.5pt;height:124.5pt;visibility:visible">
            <v:imagedata r:id="rId11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22" o:spid="_x0000_i1033" type="#_x0000_t75" style="width:241.5pt;height:112.5pt;visibility:visible">
            <v:imagedata r:id="rId12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25" o:spid="_x0000_i1034" type="#_x0000_t75" style="width:243pt;height:89.25pt;visibility:visible">
            <v:imagedata r:id="rId13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31" o:spid="_x0000_i1035" type="#_x0000_t75" style="width:241.5pt;height:75pt;visibility:visible">
            <v:imagedata r:id="rId14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40" o:spid="_x0000_i1036" type="#_x0000_t75" style="width:243pt;height:74.25pt;visibility:visible">
            <v:imagedata r:id="rId15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58" o:spid="_x0000_i1037" type="#_x0000_t75" style="width:241.5pt;height:41.25pt;visibility:visible">
            <v:imagedata r:id="rId16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34" o:spid="_x0000_i1038" type="#_x0000_t75" style="width:242.25pt;height:55.5pt;visibility:visible">
            <v:imagedata r:id="rId17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37" o:spid="_x0000_i1039" type="#_x0000_t75" style="width:243pt;height:72.75pt;visibility:visible">
            <v:imagedata r:id="rId18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43" o:spid="_x0000_i1040" type="#_x0000_t75" style="width:241.5pt;height:100.5pt;visibility:visible">
            <v:imagedata r:id="rId19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46" o:spid="_x0000_i1041" type="#_x0000_t75" style="width:241.5pt;height:70.5pt;visibility:visible">
            <v:imagedata r:id="rId20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49" o:spid="_x0000_i1042" type="#_x0000_t75" style="width:241.5pt;height:70.5pt;visibility:visible">
            <v:imagedata r:id="rId21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52" o:spid="_x0000_i1043" type="#_x0000_t75" style="width:241.5pt;height:49.5pt;visibility:visible">
            <v:imagedata r:id="rId22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55" o:spid="_x0000_i1044" type="#_x0000_t75" style="width:242.25pt;height:48.75pt;visibility:visible">
            <v:imagedata r:id="rId23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61" o:spid="_x0000_i1045" type="#_x0000_t75" style="width:242.25pt;height:113.25pt;visibility:visible">
            <v:imagedata r:id="rId24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112" o:spid="_x0000_i1046" type="#_x0000_t75" style="width:243pt;height:102.75pt;visibility:visible">
            <v:imagedata r:id="rId25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64" o:spid="_x0000_i1047" type="#_x0000_t75" style="width:242.25pt;height:56.25pt;visibility:visible">
            <v:imagedata r:id="rId26" o:title=""/>
          </v:shape>
        </w:pict>
      </w: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67" o:spid="_x0000_i1048" type="#_x0000_t75" style="width:241.5pt;height:65.25pt;visibility:visible">
            <v:imagedata r:id="rId27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70" o:spid="_x0000_i1049" type="#_x0000_t75" style="width:242.25pt;height:60pt;visibility:visible">
            <v:imagedata r:id="rId28" o:title=""/>
          </v:shape>
        </w:pict>
      </w:r>
    </w:p>
    <w:p w:rsidR="0035732F" w:rsidRDefault="0035732F">
      <w:pPr>
        <w:rPr>
          <w:u w:val="single"/>
        </w:rPr>
      </w:pPr>
    </w:p>
    <w:p w:rsidR="0035732F" w:rsidRDefault="0035732F">
      <w:pPr>
        <w:rPr>
          <w:u w:val="single"/>
        </w:rPr>
      </w:pPr>
      <w:r w:rsidRPr="00006124">
        <w:rPr>
          <w:noProof/>
          <w:u w:val="single"/>
        </w:rPr>
        <w:pict>
          <v:shape id="Resim 73" o:spid="_x0000_i1050" type="#_x0000_t75" style="width:242.25pt;height:67.5pt;visibility:visible">
            <v:imagedata r:id="rId29" o:title=""/>
          </v:shape>
        </w:pict>
      </w:r>
    </w:p>
    <w:p w:rsidR="0035732F" w:rsidRDefault="0035732F">
      <w:pPr>
        <w:rPr>
          <w:u w:val="single"/>
        </w:rPr>
      </w:pPr>
      <w:hyperlink r:id="rId30" w:history="1">
        <w:r w:rsidRPr="00457C51">
          <w:rPr>
            <w:rStyle w:val="Hyperlink"/>
          </w:rPr>
          <w:t>www.sorubak.com</w:t>
        </w:r>
      </w:hyperlink>
      <w:r>
        <w:rPr>
          <w:u w:val="single"/>
        </w:rPr>
        <w:t xml:space="preserve"> </w:t>
      </w:r>
    </w:p>
    <w:p w:rsidR="0035732F" w:rsidRDefault="0035732F">
      <w:pPr>
        <w:rPr>
          <w:u w:val="single"/>
        </w:rPr>
      </w:pPr>
    </w:p>
    <w:p w:rsidR="0035732F" w:rsidRPr="006C476B" w:rsidRDefault="0035732F">
      <w:pPr>
        <w:rPr>
          <w:u w:val="single"/>
        </w:rPr>
      </w:pPr>
      <w:r>
        <w:rPr>
          <w:u w:val="single"/>
        </w:rPr>
        <w:t>NOT: HER SORU 4 PUANDIR.</w:t>
      </w:r>
    </w:p>
    <w:sectPr w:rsidR="0035732F" w:rsidRPr="006C476B" w:rsidSect="006C476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F52"/>
    <w:rsid w:val="00006124"/>
    <w:rsid w:val="00343978"/>
    <w:rsid w:val="0035732F"/>
    <w:rsid w:val="00361F52"/>
    <w:rsid w:val="003D43B9"/>
    <w:rsid w:val="00457C51"/>
    <w:rsid w:val="00581389"/>
    <w:rsid w:val="005F4767"/>
    <w:rsid w:val="0063249C"/>
    <w:rsid w:val="00662199"/>
    <w:rsid w:val="006C476B"/>
    <w:rsid w:val="00B675BB"/>
    <w:rsid w:val="00B93A40"/>
    <w:rsid w:val="00C81F70"/>
    <w:rsid w:val="00D4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5B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C4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47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324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46</Words>
  <Characters>263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edanur</cp:lastModifiedBy>
  <cp:revision>9</cp:revision>
  <dcterms:created xsi:type="dcterms:W3CDTF">2015-01-08T11:08:00Z</dcterms:created>
  <dcterms:modified xsi:type="dcterms:W3CDTF">2015-01-15T16:38:00Z</dcterms:modified>
</cp:coreProperties>
</file>