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BD" w:rsidRDefault="00253BBD" w:rsidP="00CC6DF3">
      <w:pPr>
        <w:spacing w:after="0" w:line="240" w:lineRule="auto"/>
        <w:rPr>
          <w:rFonts w:ascii="Goudy Stout" w:hAnsi="Goudy Stout"/>
        </w:rPr>
      </w:pP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8" o:spid="_x0000_i1025" type="#_x0000_t75" style="width:218.25pt;height:116.25pt;visibility:visible">
            <v:imagedata r:id="rId7" o:title=""/>
          </v:shape>
        </w:pict>
      </w: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2: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29" o:spid="_x0000_i1026" type="#_x0000_t75" style="width:216.75pt;height:38.25pt;visibility:visible">
            <v:imagedata r:id="rId8" o:title=""/>
          </v:shape>
        </w:pict>
      </w: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3: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30" o:spid="_x0000_i1027" type="#_x0000_t75" style="width:219pt;height:30.75pt;visibility:visible">
            <v:imagedata r:id="rId9" o:title=""/>
          </v:shape>
        </w:pict>
      </w: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4:</w:t>
      </w: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31" o:spid="_x0000_i1028" type="#_x0000_t75" style="width:219pt;height:99pt;visibility:visible">
            <v:imagedata r:id="rId10" o:title=""/>
          </v:shape>
        </w:pict>
      </w: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5: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32" o:spid="_x0000_i1029" type="#_x0000_t75" style="width:217.5pt;height:39.75pt;visibility:visible">
            <v:imagedata r:id="rId11" o:title=""/>
          </v:shape>
        </w:pict>
      </w: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6: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33" o:spid="_x0000_i1030" type="#_x0000_t75" style="width:218.25pt;height:171.75pt;visibility:visible">
            <v:imagedata r:id="rId12" o:title=""/>
          </v:shape>
        </w:pict>
      </w: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  <w:bookmarkStart w:id="0" w:name="_GoBack"/>
      <w:bookmarkEnd w:id="0"/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7: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34" o:spid="_x0000_i1031" type="#_x0000_t75" style="width:218.25pt;height:48.75pt;visibility:visible">
            <v:imagedata r:id="rId13" o:title=""/>
          </v:shape>
        </w:pict>
      </w: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8: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35" o:spid="_x0000_i1032" type="#_x0000_t75" style="width:218.25pt;height:67.5pt;visibility:visible">
            <v:imagedata r:id="rId14" o:title=""/>
          </v:shape>
        </w:pict>
      </w: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9:</w:t>
      </w:r>
    </w:p>
    <w:p w:rsidR="00253BBD" w:rsidRDefault="00253BBD" w:rsidP="00D2373C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36" o:spid="_x0000_i1033" type="#_x0000_t75" style="width:218.25pt;height:62.25pt;visibility:visible">
            <v:imagedata r:id="rId15" o:title=""/>
          </v:shape>
        </w:pict>
      </w:r>
    </w:p>
    <w:p w:rsidR="00253BBD" w:rsidRDefault="00253BBD" w:rsidP="00CC6DF3">
      <w:pPr>
        <w:spacing w:after="0" w:line="240" w:lineRule="auto"/>
        <w:jc w:val="right"/>
        <w:rPr>
          <w:rFonts w:ascii="Arial Narrow" w:hAnsi="Arial Narrow"/>
          <w:b/>
        </w:rPr>
      </w:pP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10: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37" o:spid="_x0000_i1034" type="#_x0000_t75" style="width:219pt;height:83.25pt;visibility:visible">
            <v:imagedata r:id="rId16" o:title=""/>
          </v:shape>
        </w:pict>
      </w: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11: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38" o:spid="_x0000_i1035" type="#_x0000_t75" style="width:218.25pt;height:57pt;visibility:visible">
            <v:imagedata r:id="rId17" o:title=""/>
          </v:shape>
        </w:pict>
      </w: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12: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39" o:spid="_x0000_i1036" type="#_x0000_t75" style="width:217.5pt;height:57.75pt;visibility:visible">
            <v:imagedata r:id="rId18" o:title=""/>
          </v:shape>
        </w:pict>
      </w:r>
    </w:p>
    <w:p w:rsidR="00253BBD" w:rsidRDefault="00253BBD" w:rsidP="0003536E">
      <w:pPr>
        <w:spacing w:after="0" w:line="240" w:lineRule="auto"/>
        <w:rPr>
          <w:rFonts w:ascii="Goudy Stout" w:hAnsi="Goudy Stout"/>
        </w:rPr>
      </w:pPr>
    </w:p>
    <w:p w:rsidR="00253BBD" w:rsidRDefault="00253BBD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13: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40" o:spid="_x0000_i1037" type="#_x0000_t75" style="width:219.75pt;height:54.75pt;visibility:visible">
            <v:imagedata r:id="rId19" o:title=""/>
          </v:shape>
        </w:pict>
      </w:r>
    </w:p>
    <w:p w:rsidR="00253BBD" w:rsidRDefault="00253BBD" w:rsidP="00E26AA0">
      <w:pPr>
        <w:spacing w:after="0" w:line="240" w:lineRule="auto"/>
        <w:rPr>
          <w:rFonts w:ascii="Goudy Stout" w:hAnsi="Goudy Stout"/>
        </w:rPr>
      </w:pPr>
    </w:p>
    <w:p w:rsidR="00253BBD" w:rsidRDefault="00253BBD" w:rsidP="00E26AA0">
      <w:pPr>
        <w:spacing w:after="0" w:line="240" w:lineRule="auto"/>
        <w:rPr>
          <w:rFonts w:ascii="Goudy Stout" w:hAnsi="Goudy Stout"/>
        </w:rPr>
      </w:pPr>
    </w:p>
    <w:p w:rsidR="00253BBD" w:rsidRDefault="00253BBD" w:rsidP="00E26AA0">
      <w:pPr>
        <w:spacing w:after="0" w:line="240" w:lineRule="auto"/>
        <w:rPr>
          <w:rFonts w:ascii="Goudy Stout" w:hAnsi="Goudy Stout"/>
        </w:rPr>
      </w:pPr>
    </w:p>
    <w:p w:rsidR="00253BBD" w:rsidRDefault="00253BBD" w:rsidP="00E26AA0">
      <w:pPr>
        <w:spacing w:after="0" w:line="240" w:lineRule="auto"/>
        <w:rPr>
          <w:rFonts w:ascii="Goudy Stout" w:hAnsi="Goudy Stout"/>
        </w:rPr>
      </w:pPr>
    </w:p>
    <w:p w:rsidR="00253BBD" w:rsidRDefault="00253BBD" w:rsidP="00E26AA0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14: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41" o:spid="_x0000_i1038" type="#_x0000_t75" style="width:219pt;height:91.5pt;visibility:visible">
            <v:imagedata r:id="rId20" o:title=""/>
          </v:shape>
        </w:pict>
      </w:r>
    </w:p>
    <w:p w:rsidR="00253BBD" w:rsidRDefault="00253BBD" w:rsidP="00E26AA0">
      <w:pPr>
        <w:spacing w:after="0" w:line="240" w:lineRule="auto"/>
        <w:rPr>
          <w:rFonts w:ascii="Goudy Stout" w:hAnsi="Goudy Stout"/>
        </w:rPr>
      </w:pPr>
    </w:p>
    <w:p w:rsidR="00253BBD" w:rsidRDefault="00253BBD" w:rsidP="00E26AA0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15:</w:t>
      </w:r>
    </w:p>
    <w:p w:rsidR="00253BBD" w:rsidRDefault="00253BBD" w:rsidP="00CC6DF3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42" o:spid="_x0000_i1039" type="#_x0000_t75" style="width:219.75pt;height:41.25pt;visibility:visible">
            <v:imagedata r:id="rId21" o:title=""/>
          </v:shape>
        </w:pict>
      </w: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16:</w:t>
      </w: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  <w:r w:rsidRPr="00896D3E">
        <w:rPr>
          <w:rFonts w:ascii="Goudy Stout" w:hAnsi="Goudy Stout"/>
          <w:noProof/>
          <w:lang w:eastAsia="tr-TR"/>
        </w:rPr>
        <w:pict>
          <v:shape id="Picture 43" o:spid="_x0000_i1040" type="#_x0000_t75" style="width:210.75pt;height:51.75pt;visibility:visible">
            <v:imagedata r:id="rId22" o:title="" cropright="451f"/>
          </v:shape>
        </w:pict>
      </w: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17:</w:t>
      </w: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  <w:r w:rsidRPr="00896D3E">
        <w:rPr>
          <w:rFonts w:ascii="Goudy Stout" w:hAnsi="Goudy Stout"/>
          <w:noProof/>
          <w:lang w:eastAsia="tr-TR"/>
        </w:rPr>
        <w:pict>
          <v:shape id="Picture 45" o:spid="_x0000_i1041" type="#_x0000_t75" style="width:217.5pt;height:82.5pt;visibility:visible">
            <v:imagedata r:id="rId23" o:title=""/>
          </v:shape>
        </w:pict>
      </w: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18:</w:t>
      </w:r>
      <w:r w:rsidRPr="00896D3E">
        <w:rPr>
          <w:rFonts w:ascii="Goudy Stout" w:hAnsi="Goudy Stout"/>
          <w:noProof/>
          <w:lang w:eastAsia="tr-TR"/>
        </w:rPr>
        <w:pict>
          <v:shape id="Picture 44" o:spid="_x0000_i1042" type="#_x0000_t75" style="width:219.75pt;height:43.5pt;visibility:visible">
            <v:imagedata r:id="rId24" o:title=""/>
          </v:shape>
        </w:pict>
      </w: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19:</w:t>
      </w: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  <w:r w:rsidRPr="00896D3E">
        <w:rPr>
          <w:rFonts w:ascii="Goudy Stout" w:hAnsi="Goudy Stout"/>
          <w:noProof/>
          <w:lang w:eastAsia="tr-TR"/>
        </w:rPr>
        <w:pict>
          <v:shape id="Picture 46" o:spid="_x0000_i1043" type="#_x0000_t75" style="width:219.75pt;height:53.25pt;visibility:visible">
            <v:imagedata r:id="rId25" o:title=""/>
          </v:shape>
        </w:pict>
      </w: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</w:p>
    <w:p w:rsidR="00253BBD" w:rsidRDefault="00253BBD" w:rsidP="004F618E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20:</w:t>
      </w:r>
    </w:p>
    <w:p w:rsidR="00253BBD" w:rsidRDefault="00253BBD" w:rsidP="004F618E">
      <w:pPr>
        <w:spacing w:after="0" w:line="240" w:lineRule="auto"/>
        <w:rPr>
          <w:rFonts w:ascii="Arial Narrow" w:hAnsi="Arial Narrow"/>
          <w:b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47" o:spid="_x0000_i1044" type="#_x0000_t75" style="width:218.25pt;height:110.25pt;visibility:visible">
            <v:imagedata r:id="rId26" o:title=""/>
          </v:shape>
        </w:pict>
      </w: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21:</w:t>
      </w: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  <w:r w:rsidRPr="00896D3E">
        <w:rPr>
          <w:rFonts w:ascii="Goudy Stout" w:hAnsi="Goudy Stout"/>
          <w:noProof/>
          <w:lang w:eastAsia="tr-TR"/>
        </w:rPr>
        <w:pict>
          <v:shape id="Picture 48" o:spid="_x0000_i1045" type="#_x0000_t75" style="width:190.5pt;height:162pt;visibility:visible">
            <v:imagedata r:id="rId27" o:title=""/>
          </v:shape>
        </w:pict>
      </w: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22:</w:t>
      </w: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  <w:r w:rsidRPr="00896D3E">
        <w:rPr>
          <w:rFonts w:ascii="Goudy Stout" w:hAnsi="Goudy Stout"/>
          <w:noProof/>
          <w:lang w:eastAsia="tr-TR"/>
        </w:rPr>
        <w:pict>
          <v:shape id="Picture 49" o:spid="_x0000_i1046" type="#_x0000_t75" style="width:195pt;height:49.5pt;visibility:visible">
            <v:imagedata r:id="rId28" o:title=""/>
          </v:shape>
        </w:pict>
      </w: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23:</w:t>
      </w: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  <w:r w:rsidRPr="00896D3E">
        <w:rPr>
          <w:rFonts w:ascii="Goudy Stout" w:hAnsi="Goudy Stout"/>
          <w:noProof/>
          <w:lang w:eastAsia="tr-TR"/>
        </w:rPr>
        <w:pict>
          <v:shape id="Picture 50" o:spid="_x0000_i1047" type="#_x0000_t75" style="width:193.5pt;height:60.75pt;visibility:visible">
            <v:imagedata r:id="rId29" o:title=""/>
          </v:shape>
        </w:pict>
      </w: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24:</w:t>
      </w: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  <w:r w:rsidRPr="00896D3E">
        <w:rPr>
          <w:rFonts w:ascii="Goudy Stout" w:hAnsi="Goudy Stout"/>
          <w:noProof/>
          <w:lang w:eastAsia="tr-TR"/>
        </w:rPr>
        <w:pict>
          <v:shape id="Picture 51" o:spid="_x0000_i1048" type="#_x0000_t75" style="width:205.5pt;height:62.25pt;visibility:visible">
            <v:imagedata r:id="rId30" o:title=""/>
          </v:shape>
        </w:pict>
      </w: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</w:p>
    <w:p w:rsidR="00253BBD" w:rsidRDefault="00253BBD" w:rsidP="00DD4FB0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25:</w:t>
      </w:r>
    </w:p>
    <w:p w:rsidR="00253BBD" w:rsidRDefault="00253BBD" w:rsidP="00E01F89">
      <w:pPr>
        <w:spacing w:after="0" w:line="240" w:lineRule="auto"/>
        <w:rPr>
          <w:rFonts w:ascii="Arial Narrow" w:hAnsi="Arial Narrow"/>
          <w:b/>
          <w:noProof/>
          <w:lang w:eastAsia="tr-TR"/>
        </w:rPr>
      </w:pPr>
      <w:r w:rsidRPr="00896D3E">
        <w:rPr>
          <w:rFonts w:ascii="Arial Narrow" w:hAnsi="Arial Narrow"/>
          <w:b/>
          <w:noProof/>
          <w:lang w:eastAsia="tr-TR"/>
        </w:rPr>
        <w:pict>
          <v:shape id="Picture 52" o:spid="_x0000_i1049" type="#_x0000_t75" style="width:201pt;height:44.25pt;visibility:visible">
            <v:imagedata r:id="rId31" o:title=""/>
          </v:shape>
        </w:pict>
      </w:r>
    </w:p>
    <w:p w:rsidR="00253BBD" w:rsidRDefault="00253BBD" w:rsidP="00E01F89">
      <w:pPr>
        <w:spacing w:after="0" w:line="240" w:lineRule="auto"/>
        <w:rPr>
          <w:rFonts w:ascii="Arial Narrow" w:hAnsi="Arial Narrow"/>
          <w:b/>
        </w:rPr>
      </w:pPr>
      <w:r>
        <w:rPr>
          <w:noProof/>
          <w:lang w:eastAsia="tr-TR"/>
        </w:rPr>
        <w:pict>
          <v:shape id="Picture 27" o:spid="_x0000_s1026" type="#_x0000_t75" style="position:absolute;margin-left:140.9pt;margin-top:24.85pt;width:114.75pt;height:157.5pt;z-index:251658240;visibility:visible">
            <v:imagedata r:id="rId32" o:title="" croptop="26180f" cropbottom="22150f" cropleft="12994f" cropright="14208f"/>
            <w10:wrap type="square"/>
          </v:shape>
        </w:pict>
      </w:r>
      <w:r>
        <w:rPr>
          <w:noProof/>
          <w:lang w:eastAsia="tr-TR"/>
        </w:rPr>
        <w:pict>
          <v:shape id="Picture 26" o:spid="_x0000_s1027" type="#_x0000_t75" style="position:absolute;margin-left:14.9pt;margin-top:24.85pt;width:123pt;height:161.2pt;z-index:251657216;visibility:visible">
            <v:imagedata r:id="rId32" o:title="" croptop="9784f" cropbottom="39288f" cropleft="11718f" cropright="13455f"/>
            <w10:wrap type="square"/>
          </v:shape>
        </w:pict>
      </w:r>
      <w:hyperlink r:id="rId33" w:history="1">
        <w:r w:rsidRPr="00B66233">
          <w:rPr>
            <w:rStyle w:val="Hyperlink"/>
            <w:rFonts w:ascii="Arial Narrow" w:hAnsi="Arial Narrow"/>
            <w:b/>
          </w:rPr>
          <w:t>www.sorubak.com</w:t>
        </w:r>
      </w:hyperlink>
      <w:r>
        <w:rPr>
          <w:rFonts w:ascii="Arial Narrow" w:hAnsi="Arial Narrow"/>
          <w:b/>
        </w:rPr>
        <w:t xml:space="preserve"> </w:t>
      </w:r>
    </w:p>
    <w:sectPr w:rsidR="00253BBD" w:rsidSect="007C4622">
      <w:headerReference w:type="default" r:id="rId34"/>
      <w:footerReference w:type="default" r:id="rId35"/>
      <w:pgSz w:w="11906" w:h="16838" w:code="9"/>
      <w:pgMar w:top="1418" w:right="992" w:bottom="851" w:left="1418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BBD" w:rsidRDefault="00253BBD" w:rsidP="009C2CBC">
      <w:pPr>
        <w:spacing w:after="0" w:line="240" w:lineRule="auto"/>
      </w:pPr>
      <w:r>
        <w:separator/>
      </w:r>
    </w:p>
  </w:endnote>
  <w:endnote w:type="continuationSeparator" w:id="0">
    <w:p w:rsidR="00253BBD" w:rsidRDefault="00253BBD" w:rsidP="009C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Regular">
    <w:altName w:val="Helvetica 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BBD" w:rsidRDefault="00253BBD" w:rsidP="00896D3E">
    <w:pPr>
      <w:pStyle w:val="Footer"/>
      <w:pBdr>
        <w:top w:val="thinThickSmallGap" w:sz="24" w:space="1" w:color="622423"/>
      </w:pBdr>
      <w:tabs>
        <w:tab w:val="clear" w:pos="4536"/>
        <w:tab w:val="clear" w:pos="9072"/>
        <w:tab w:val="right" w:pos="9496"/>
      </w:tabs>
      <w:rPr>
        <w:rFonts w:ascii="Cambria" w:hAnsi="Cambria"/>
      </w:rPr>
    </w:pPr>
    <w:r>
      <w:rPr>
        <w:rFonts w:ascii="Cambria" w:hAnsi="Cambria"/>
      </w:rPr>
      <w:t>I. DÖNEM II. SINAVI – BURAK ZEKİ GÜNEŞ MATEMATİK ÖĞRETMENİ – BAŞARILAR</w:t>
    </w:r>
    <w:r>
      <w:rPr>
        <w:rFonts w:ascii="Cambria" w:hAnsi="Cambria"/>
      </w:rPr>
      <w:tab/>
      <w:t xml:space="preserve">Sayfa </w:t>
    </w:r>
    <w:fldSimple w:instr="PAGE   \* MERGEFORMAT">
      <w:r w:rsidRPr="004A38B4">
        <w:rPr>
          <w:rFonts w:ascii="Cambria" w:hAnsi="Cambria"/>
          <w:noProof/>
        </w:rPr>
        <w:t>1</w:t>
      </w:r>
    </w:fldSimple>
  </w:p>
  <w:p w:rsidR="00253BBD" w:rsidRDefault="00253B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BBD" w:rsidRDefault="00253BBD" w:rsidP="009C2CBC">
      <w:pPr>
        <w:spacing w:after="0" w:line="240" w:lineRule="auto"/>
      </w:pPr>
      <w:r>
        <w:separator/>
      </w:r>
    </w:p>
  </w:footnote>
  <w:footnote w:type="continuationSeparator" w:id="0">
    <w:p w:rsidR="00253BBD" w:rsidRDefault="00253BBD" w:rsidP="009C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BBD" w:rsidRPr="009C2CBC" w:rsidRDefault="00253BBD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29"/>
        <w:szCs w:val="29"/>
      </w:rPr>
    </w:pPr>
  </w:p>
  <w:p w:rsidR="00253BBD" w:rsidRPr="009C2CBC" w:rsidRDefault="00253BBD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29"/>
        <w:szCs w:val="29"/>
      </w:rPr>
    </w:pPr>
    <w:r>
      <w:rPr>
        <w:rFonts w:ascii="Cambria" w:hAnsi="Cambria"/>
        <w:sz w:val="29"/>
        <w:szCs w:val="29"/>
      </w:rPr>
      <w:t xml:space="preserve">ZEKAİ DEDE </w:t>
    </w:r>
    <w:r w:rsidRPr="009C2CBC">
      <w:rPr>
        <w:rFonts w:ascii="Cambria" w:hAnsi="Cambria"/>
        <w:sz w:val="29"/>
        <w:szCs w:val="29"/>
      </w:rPr>
      <w:t>ORTAOKULU</w:t>
    </w:r>
    <w:r>
      <w:rPr>
        <w:rFonts w:ascii="Cambria" w:hAnsi="Cambria"/>
        <w:sz w:val="29"/>
        <w:szCs w:val="29"/>
      </w:rPr>
      <w:t xml:space="preserve"> 2014/2015 EĞİTİM-ÖĞRETİM YILI 6 B/D </w:t>
    </w:r>
    <w:r w:rsidRPr="009C2CBC">
      <w:rPr>
        <w:rFonts w:ascii="Cambria" w:hAnsi="Cambria"/>
        <w:sz w:val="29"/>
        <w:szCs w:val="29"/>
      </w:rPr>
      <w:t>MATEMATİK</w:t>
    </w:r>
    <w:r>
      <w:rPr>
        <w:rFonts w:ascii="Cambria" w:hAnsi="Cambria"/>
        <w:sz w:val="29"/>
        <w:szCs w:val="29"/>
      </w:rPr>
      <w:t xml:space="preserve"> UYGALAMALARI</w:t>
    </w:r>
    <w:r w:rsidRPr="009C2CBC">
      <w:rPr>
        <w:rFonts w:ascii="Cambria" w:hAnsi="Cambria"/>
        <w:sz w:val="29"/>
        <w:szCs w:val="29"/>
      </w:rPr>
      <w:t xml:space="preserve"> DERSİ </w:t>
    </w:r>
    <w:r>
      <w:rPr>
        <w:rFonts w:ascii="Cambria" w:hAnsi="Cambria"/>
        <w:sz w:val="29"/>
        <w:szCs w:val="29"/>
      </w:rPr>
      <w:t>I.</w:t>
    </w:r>
    <w:r w:rsidRPr="009C2CBC">
      <w:rPr>
        <w:rFonts w:ascii="Cambria" w:hAnsi="Cambria"/>
        <w:sz w:val="29"/>
        <w:szCs w:val="29"/>
      </w:rPr>
      <w:t xml:space="preserve"> DÖNEM </w:t>
    </w:r>
    <w:r>
      <w:rPr>
        <w:rFonts w:ascii="Cambria" w:hAnsi="Cambria"/>
        <w:sz w:val="29"/>
        <w:szCs w:val="29"/>
      </w:rPr>
      <w:t>II</w:t>
    </w:r>
    <w:r w:rsidRPr="009C2CBC">
      <w:rPr>
        <w:rFonts w:ascii="Cambria" w:hAnsi="Cambria"/>
        <w:sz w:val="29"/>
        <w:szCs w:val="29"/>
      </w:rPr>
      <w:t>. SINAVI</w:t>
    </w:r>
  </w:p>
  <w:p w:rsidR="00253BBD" w:rsidRDefault="00253BBD">
    <w:pPr>
      <w:pStyle w:val="Header"/>
      <w:rPr>
        <w:rFonts w:ascii="Cambria" w:hAnsi="Cambria"/>
      </w:rPr>
    </w:pPr>
    <w:r>
      <w:rPr>
        <w:rFonts w:ascii="Cambria" w:hAnsi="Cambria"/>
      </w:rPr>
      <w:t>ADI/SOYADI:</w:t>
    </w:r>
    <w:r>
      <w:rPr>
        <w:rFonts w:ascii="Cambria" w:hAnsi="Cambria"/>
      </w:rPr>
      <w:tab/>
      <w:t>SINIFI:</w:t>
    </w:r>
    <w:r>
      <w:rPr>
        <w:rFonts w:ascii="Cambria" w:hAnsi="Cambria"/>
      </w:rPr>
      <w:tab/>
      <w:t>NO:</w:t>
    </w:r>
  </w:p>
  <w:p w:rsidR="00253BBD" w:rsidRPr="009C2CBC" w:rsidRDefault="00253BBD">
    <w:pPr>
      <w:pStyle w:val="Header"/>
      <w:rPr>
        <w:rFonts w:ascii="Cambria" w:hAnsi="Cambria"/>
      </w:rPr>
    </w:pPr>
    <w:r w:rsidRPr="009C2CBC">
      <w:rPr>
        <w:rFonts w:ascii="Cambria" w:hAnsi="Cambria"/>
        <w:b/>
        <w:u w:val="single"/>
      </w:rPr>
      <w:t>YÖNERGE</w:t>
    </w:r>
    <w:r>
      <w:rPr>
        <w:rFonts w:ascii="Cambria" w:hAnsi="Cambria"/>
      </w:rPr>
      <w:t>: Sınav 25 sorudan oluşmaktadır. Her soru 4 puandır. Süre 40 dakikadır.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344F"/>
    <w:multiLevelType w:val="hybridMultilevel"/>
    <w:tmpl w:val="46106900"/>
    <w:lvl w:ilvl="0" w:tplc="EF86884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FB0BB7"/>
    <w:multiLevelType w:val="hybridMultilevel"/>
    <w:tmpl w:val="8F369202"/>
    <w:lvl w:ilvl="0" w:tplc="625AB46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370D01"/>
    <w:multiLevelType w:val="hybridMultilevel"/>
    <w:tmpl w:val="6A00D9C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8071A5"/>
    <w:multiLevelType w:val="hybridMultilevel"/>
    <w:tmpl w:val="A9360FCC"/>
    <w:lvl w:ilvl="0" w:tplc="E882845E">
      <w:start w:val="1"/>
      <w:numFmt w:val="upperLetter"/>
      <w:lvlText w:val="%1.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61F95CA9"/>
    <w:multiLevelType w:val="hybridMultilevel"/>
    <w:tmpl w:val="723863C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555471B"/>
    <w:multiLevelType w:val="hybridMultilevel"/>
    <w:tmpl w:val="9C0017BE"/>
    <w:lvl w:ilvl="0" w:tplc="C0DC5E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7C5008"/>
    <w:multiLevelType w:val="hybridMultilevel"/>
    <w:tmpl w:val="C0C28700"/>
    <w:lvl w:ilvl="0" w:tplc="5D70E5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CBC"/>
    <w:rsid w:val="0003536E"/>
    <w:rsid w:val="00036858"/>
    <w:rsid w:val="00046F71"/>
    <w:rsid w:val="00056BBB"/>
    <w:rsid w:val="000E2030"/>
    <w:rsid w:val="00120720"/>
    <w:rsid w:val="001236A1"/>
    <w:rsid w:val="001F582A"/>
    <w:rsid w:val="0020498B"/>
    <w:rsid w:val="00253BBD"/>
    <w:rsid w:val="00262652"/>
    <w:rsid w:val="00271571"/>
    <w:rsid w:val="002D76F6"/>
    <w:rsid w:val="002D796A"/>
    <w:rsid w:val="002E0366"/>
    <w:rsid w:val="002F1DFC"/>
    <w:rsid w:val="003160BC"/>
    <w:rsid w:val="00324C46"/>
    <w:rsid w:val="00334934"/>
    <w:rsid w:val="00365CDA"/>
    <w:rsid w:val="003A7C08"/>
    <w:rsid w:val="003F290A"/>
    <w:rsid w:val="00440AAD"/>
    <w:rsid w:val="004565C7"/>
    <w:rsid w:val="0047279B"/>
    <w:rsid w:val="004A38B4"/>
    <w:rsid w:val="004F618E"/>
    <w:rsid w:val="0050711B"/>
    <w:rsid w:val="005218AA"/>
    <w:rsid w:val="005427A2"/>
    <w:rsid w:val="0055181A"/>
    <w:rsid w:val="005E2FC8"/>
    <w:rsid w:val="005E33CF"/>
    <w:rsid w:val="006307A9"/>
    <w:rsid w:val="00646D9B"/>
    <w:rsid w:val="006565D1"/>
    <w:rsid w:val="006B2BA4"/>
    <w:rsid w:val="00724972"/>
    <w:rsid w:val="00747C18"/>
    <w:rsid w:val="00752BFF"/>
    <w:rsid w:val="007B282E"/>
    <w:rsid w:val="007C4622"/>
    <w:rsid w:val="00847BE6"/>
    <w:rsid w:val="00880239"/>
    <w:rsid w:val="0089081B"/>
    <w:rsid w:val="0089483A"/>
    <w:rsid w:val="00896D3E"/>
    <w:rsid w:val="008A277A"/>
    <w:rsid w:val="008A3E4F"/>
    <w:rsid w:val="008A47FD"/>
    <w:rsid w:val="008C5902"/>
    <w:rsid w:val="00925FCD"/>
    <w:rsid w:val="00943F66"/>
    <w:rsid w:val="00945A95"/>
    <w:rsid w:val="009511E1"/>
    <w:rsid w:val="0096752D"/>
    <w:rsid w:val="00980836"/>
    <w:rsid w:val="009B1BB4"/>
    <w:rsid w:val="009C0709"/>
    <w:rsid w:val="009C2CBC"/>
    <w:rsid w:val="009F240D"/>
    <w:rsid w:val="009F7A3A"/>
    <w:rsid w:val="00A005A6"/>
    <w:rsid w:val="00A02079"/>
    <w:rsid w:val="00A27257"/>
    <w:rsid w:val="00A36848"/>
    <w:rsid w:val="00A67AAE"/>
    <w:rsid w:val="00A83AF6"/>
    <w:rsid w:val="00A90A28"/>
    <w:rsid w:val="00AC04FE"/>
    <w:rsid w:val="00AD5806"/>
    <w:rsid w:val="00AE4BE1"/>
    <w:rsid w:val="00B0386B"/>
    <w:rsid w:val="00B12685"/>
    <w:rsid w:val="00B66233"/>
    <w:rsid w:val="00B81CCB"/>
    <w:rsid w:val="00B93D73"/>
    <w:rsid w:val="00BA0EFA"/>
    <w:rsid w:val="00BD594B"/>
    <w:rsid w:val="00C02902"/>
    <w:rsid w:val="00C07B3C"/>
    <w:rsid w:val="00C12746"/>
    <w:rsid w:val="00C309B9"/>
    <w:rsid w:val="00C52FB7"/>
    <w:rsid w:val="00C63996"/>
    <w:rsid w:val="00C83806"/>
    <w:rsid w:val="00CA1EAB"/>
    <w:rsid w:val="00CB7D27"/>
    <w:rsid w:val="00CC6DF3"/>
    <w:rsid w:val="00CF1178"/>
    <w:rsid w:val="00D03A1B"/>
    <w:rsid w:val="00D05F86"/>
    <w:rsid w:val="00D2373C"/>
    <w:rsid w:val="00D64A10"/>
    <w:rsid w:val="00D8606D"/>
    <w:rsid w:val="00D961EB"/>
    <w:rsid w:val="00D964AB"/>
    <w:rsid w:val="00DD4FB0"/>
    <w:rsid w:val="00E01F89"/>
    <w:rsid w:val="00E26AA0"/>
    <w:rsid w:val="00E35588"/>
    <w:rsid w:val="00E459AF"/>
    <w:rsid w:val="00E70DF9"/>
    <w:rsid w:val="00E767E3"/>
    <w:rsid w:val="00F314F8"/>
    <w:rsid w:val="00F42C15"/>
    <w:rsid w:val="00F47BCF"/>
    <w:rsid w:val="00F870AC"/>
    <w:rsid w:val="00FB37AD"/>
    <w:rsid w:val="00FC6801"/>
    <w:rsid w:val="00FE624F"/>
    <w:rsid w:val="00FE77AE"/>
    <w:rsid w:val="00FF453B"/>
    <w:rsid w:val="00FF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B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C2C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C2CB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CBC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B1BB4"/>
    <w:rPr>
      <w:lang w:eastAsia="en-US"/>
    </w:rPr>
  </w:style>
  <w:style w:type="paragraph" w:styleId="ListParagraph">
    <w:name w:val="List Paragraph"/>
    <w:basedOn w:val="Normal"/>
    <w:uiPriority w:val="99"/>
    <w:qFormat/>
    <w:rsid w:val="008C5902"/>
    <w:pPr>
      <w:ind w:left="720"/>
      <w:contextualSpacing/>
    </w:pPr>
  </w:style>
  <w:style w:type="character" w:customStyle="1" w:styleId="A12">
    <w:name w:val="A1+2"/>
    <w:uiPriority w:val="99"/>
    <w:rsid w:val="00C02902"/>
    <w:rPr>
      <w:color w:val="000000"/>
      <w:sz w:val="20"/>
    </w:rPr>
  </w:style>
  <w:style w:type="paragraph" w:customStyle="1" w:styleId="Pa261">
    <w:name w:val="Pa26+1"/>
    <w:basedOn w:val="Normal"/>
    <w:next w:val="Normal"/>
    <w:uiPriority w:val="99"/>
    <w:rsid w:val="00C0290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31">
    <w:name w:val="Pa23+1"/>
    <w:basedOn w:val="Normal"/>
    <w:next w:val="Normal"/>
    <w:uiPriority w:val="99"/>
    <w:rsid w:val="00C0290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51">
    <w:name w:val="Pa15+1"/>
    <w:basedOn w:val="Normal"/>
    <w:next w:val="Normal"/>
    <w:uiPriority w:val="99"/>
    <w:rsid w:val="00C02902"/>
    <w:pPr>
      <w:autoSpaceDE w:val="0"/>
      <w:autoSpaceDN w:val="0"/>
      <w:adjustRightInd w:val="0"/>
      <w:spacing w:after="0" w:line="241" w:lineRule="atLeast"/>
    </w:pPr>
    <w:rPr>
      <w:rFonts w:ascii="Helvetica Regular" w:hAnsi="Helvetica Regular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02902"/>
    <w:rPr>
      <w:rFonts w:cs="Times New Roman"/>
      <w:color w:val="808080"/>
    </w:rPr>
  </w:style>
  <w:style w:type="paragraph" w:customStyle="1" w:styleId="Pa14">
    <w:name w:val="Pa14"/>
    <w:basedOn w:val="Normal"/>
    <w:next w:val="Normal"/>
    <w:uiPriority w:val="99"/>
    <w:rsid w:val="00C0290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21">
    <w:name w:val="A2+1"/>
    <w:uiPriority w:val="99"/>
    <w:rsid w:val="00C02902"/>
    <w:rPr>
      <w:color w:val="000000"/>
      <w:sz w:val="20"/>
    </w:rPr>
  </w:style>
  <w:style w:type="paragraph" w:customStyle="1" w:styleId="Pa17">
    <w:name w:val="Pa17"/>
    <w:basedOn w:val="Normal"/>
    <w:next w:val="Normal"/>
    <w:uiPriority w:val="99"/>
    <w:rsid w:val="00C0290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Hyperlink">
    <w:name w:val="Hyperlink"/>
    <w:basedOn w:val="DefaultParagraphFont"/>
    <w:uiPriority w:val="99"/>
    <w:rsid w:val="004A38B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52</Words>
  <Characters>300</Characters>
  <Application>Microsoft Office Outlook</Application>
  <DocSecurity>0</DocSecurity>
  <Lines>0</Lines>
  <Paragraphs>0</Paragraphs>
  <ScaleCrop>false</ScaleCrop>
  <Company>eMachines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ZEKAİ DEDE ORTAOKULU 2014/2015 EĞİTİM-ÖĞRETİM YILI 6 B/D MATEMATİK UYGALAMALARI DERSİ I. DÖNEM II. SINAVI</dc:title>
  <dc:subject>www.sorubak.com</dc:subject>
  <dc:creator>www.sorubak.com; Valued eMachines Customer</dc:creator>
  <cp:keywords>www.sorubak.com</cp:keywords>
  <dc:description>www.sorubak.com</dc:description>
  <cp:lastModifiedBy>edanur</cp:lastModifiedBy>
  <cp:revision>8</cp:revision>
  <cp:lastPrinted>2014-10-23T18:18:00Z</cp:lastPrinted>
  <dcterms:created xsi:type="dcterms:W3CDTF">2015-01-08T10:42:00Z</dcterms:created>
  <dcterms:modified xsi:type="dcterms:W3CDTF">2015-01-08T16:27:00Z</dcterms:modified>
  <cp:category>www.sorubak.com</cp:category>
</cp:coreProperties>
</file>