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555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2160"/>
        <w:gridCol w:w="6300"/>
        <w:gridCol w:w="2700"/>
      </w:tblGrid>
      <w:tr w:rsidR="00C91E73" w:rsidRPr="00521157" w:rsidTr="00487D36">
        <w:trPr>
          <w:trHeight w:val="1254"/>
        </w:trPr>
        <w:tc>
          <w:tcPr>
            <w:tcW w:w="2160" w:type="dxa"/>
          </w:tcPr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Adı:</w:t>
            </w:r>
          </w:p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Soyadı:</w:t>
            </w:r>
          </w:p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Sınıf:</w:t>
            </w:r>
          </w:p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Numara:</w:t>
            </w:r>
          </w:p>
        </w:tc>
        <w:tc>
          <w:tcPr>
            <w:tcW w:w="6300" w:type="dxa"/>
          </w:tcPr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2014-2015  Eğitim Öğretim Yılı</w:t>
            </w:r>
          </w:p>
          <w:p w:rsidR="00C91E73" w:rsidRDefault="00C91E73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Kurtuluş İmam-Hatip Ortaokulu</w:t>
            </w:r>
          </w:p>
          <w:p w:rsidR="00C91E73" w:rsidRDefault="00C91E73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Hz Muhammed Hayatı  Dersi</w:t>
            </w:r>
          </w:p>
          <w:p w:rsidR="00C91E73" w:rsidRDefault="00C91E73" w:rsidP="00487D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6. Sınıf 1.Dönem 2.Yazılı Soruları</w:t>
            </w:r>
          </w:p>
        </w:tc>
        <w:tc>
          <w:tcPr>
            <w:tcW w:w="2700" w:type="dxa"/>
          </w:tcPr>
          <w:p w:rsidR="00C91E73" w:rsidRDefault="00C91E73" w:rsidP="00487D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Aldığı Puan</w:t>
            </w:r>
          </w:p>
        </w:tc>
      </w:tr>
    </w:tbl>
    <w:p w:rsidR="00C91E73" w:rsidRDefault="00C91E73" w:rsidP="006A7013">
      <w:pPr>
        <w:pStyle w:val="Default"/>
        <w:spacing w:before="100" w:after="40" w:line="221" w:lineRule="atLeast"/>
        <w:jc w:val="both"/>
        <w:rPr>
          <w:rFonts w:ascii="Calibri" w:hAnsi="Calibri" w:cs="Arial"/>
          <w:color w:val="auto"/>
          <w:sz w:val="22"/>
          <w:szCs w:val="22"/>
        </w:rPr>
      </w:pPr>
    </w:p>
    <w:p w:rsidR="00C91E73" w:rsidRDefault="00C91E73" w:rsidP="006A7013">
      <w:pPr>
        <w:pStyle w:val="Default"/>
        <w:spacing w:before="100" w:after="40" w:line="221" w:lineRule="atLeast"/>
        <w:jc w:val="both"/>
        <w:rPr>
          <w:color w:val="auto"/>
          <w:sz w:val="22"/>
          <w:szCs w:val="22"/>
        </w:rPr>
      </w:pPr>
      <w:r w:rsidRPr="006A7013">
        <w:rPr>
          <w:rFonts w:ascii="Calibri" w:hAnsi="Calibri" w:cs="Arial"/>
          <w:b/>
          <w:color w:val="auto"/>
          <w:sz w:val="22"/>
          <w:szCs w:val="22"/>
        </w:rPr>
        <w:t xml:space="preserve">A. </w:t>
      </w:r>
      <w:r>
        <w:rPr>
          <w:rFonts w:ascii="Calibri" w:hAnsi="Calibri" w:cs="Arial"/>
          <w:color w:val="auto"/>
          <w:sz w:val="22"/>
          <w:szCs w:val="22"/>
        </w:rPr>
        <w:t xml:space="preserve"> </w:t>
      </w:r>
      <w:r>
        <w:rPr>
          <w:rFonts w:ascii="Helvetica World Tur" w:hAnsi="Helvetica World Tur" w:cs="Arial"/>
          <w:b/>
          <w:bCs/>
          <w:color w:val="auto"/>
          <w:sz w:val="22"/>
          <w:szCs w:val="22"/>
        </w:rPr>
        <w:t xml:space="preserve">Aşağıdaki cümlelerdeki boşluklara çerçeve içinde verilen </w:t>
      </w:r>
      <w:r>
        <w:rPr>
          <w:rFonts w:cs="Arial"/>
          <w:b/>
          <w:bCs/>
          <w:color w:val="auto"/>
          <w:sz w:val="22"/>
          <w:szCs w:val="22"/>
        </w:rPr>
        <w:t>kelimelerden uygun ola</w:t>
      </w:r>
      <w:r>
        <w:rPr>
          <w:rFonts w:ascii="Helvetica World Tur" w:hAnsi="Helvetica World Tur" w:cs="Helvetica World Tur"/>
          <w:b/>
          <w:bCs/>
          <w:color w:val="auto"/>
          <w:sz w:val="22"/>
          <w:szCs w:val="22"/>
        </w:rPr>
        <w:softHyphen/>
        <w:t xml:space="preserve">nı yazınız. </w:t>
      </w:r>
      <w:r>
        <w:rPr>
          <w:b/>
          <w:bCs/>
          <w:color w:val="auto"/>
          <w:sz w:val="22"/>
          <w:szCs w:val="22"/>
        </w:rPr>
        <w:t>(5x4= 20 puan )</w:t>
      </w:r>
    </w:p>
    <w:p w:rsidR="00C91E73" w:rsidRDefault="00C91E73" w:rsidP="006A7013">
      <w:pPr>
        <w:pStyle w:val="Pa39"/>
        <w:spacing w:after="40"/>
        <w:ind w:firstLine="380"/>
        <w:jc w:val="both"/>
        <w:rPr>
          <w:rFonts w:cs="Helvetica World"/>
          <w:sz w:val="22"/>
          <w:szCs w:val="22"/>
        </w:rPr>
      </w:pPr>
      <w:r>
        <w:rPr>
          <w:rFonts w:ascii="Helvetica World Tur" w:hAnsi="Helvetica World Tur" w:cs="Helvetica World Tur"/>
          <w:b/>
          <w:bCs/>
          <w:sz w:val="22"/>
          <w:szCs w:val="22"/>
        </w:rPr>
        <w:t>(Âdâb, İsraf, Besmele, İnfak, Bereket, Misvak, Dua, Fayda, Diş Fırçası, Karakter )</w:t>
      </w:r>
    </w:p>
    <w:p w:rsidR="00C91E73" w:rsidRDefault="00C91E73" w:rsidP="006A7013">
      <w:pPr>
        <w:pStyle w:val="Pa39"/>
        <w:spacing w:after="40"/>
        <w:ind w:firstLine="380"/>
        <w:jc w:val="both"/>
        <w:rPr>
          <w:rFonts w:cs="Helvetica World"/>
          <w:b/>
          <w:bCs/>
          <w:sz w:val="22"/>
          <w:szCs w:val="22"/>
        </w:rPr>
      </w:pPr>
    </w:p>
    <w:p w:rsidR="00C91E73" w:rsidRDefault="00C91E7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1. </w:t>
      </w:r>
      <w:r>
        <w:rPr>
          <w:rFonts w:ascii="Myriad Pro" w:hAnsi="Myriad Pro" w:cs="Myriad Pro"/>
          <w:sz w:val="22"/>
          <w:szCs w:val="22"/>
        </w:rPr>
        <w:t xml:space="preserve">Peygamber Efendimiz bir şey yemeden ve içmeden önce ………………………… çekerdi. </w:t>
      </w:r>
    </w:p>
    <w:p w:rsidR="00C91E73" w:rsidRDefault="00C91E7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2. </w:t>
      </w:r>
      <w:r>
        <w:rPr>
          <w:rFonts w:ascii="Myriad Pro" w:hAnsi="Myriad Pro" w:cs="Myriad Pro"/>
          <w:sz w:val="22"/>
          <w:szCs w:val="22"/>
        </w:rPr>
        <w:t xml:space="preserve">Erak denilen ağaçtan yapılan ve diş temizliği için kullanılan fırçaya …………..……. denir. </w:t>
      </w:r>
    </w:p>
    <w:p w:rsidR="00C91E73" w:rsidRDefault="00C91E7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3. </w:t>
      </w:r>
      <w:r>
        <w:rPr>
          <w:rFonts w:ascii="Myriad Pro" w:hAnsi="Myriad Pro" w:cs="Myriad Pro"/>
          <w:sz w:val="22"/>
          <w:szCs w:val="22"/>
        </w:rPr>
        <w:t xml:space="preserve">Yiyiniz, içiniz fakat ……………… etmeyiniz, çünkü Allah ………………… edenleri sevmez. </w:t>
      </w:r>
    </w:p>
    <w:p w:rsidR="00C91E73" w:rsidRDefault="00C91E73" w:rsidP="006A7013">
      <w:pPr>
        <w:pStyle w:val="Pa39"/>
        <w:spacing w:after="40"/>
        <w:ind w:firstLine="380"/>
        <w:jc w:val="both"/>
        <w:rPr>
          <w:rFonts w:ascii="Myriad Pro" w:hAnsi="Myriad Pro" w:cs="Myriad Pro"/>
          <w:sz w:val="22"/>
          <w:szCs w:val="22"/>
        </w:rPr>
      </w:pPr>
      <w:r>
        <w:rPr>
          <w:rFonts w:cs="Helvetica World"/>
          <w:b/>
          <w:bCs/>
          <w:sz w:val="22"/>
          <w:szCs w:val="22"/>
        </w:rPr>
        <w:t xml:space="preserve">4. </w:t>
      </w:r>
      <w:r>
        <w:rPr>
          <w:rFonts w:ascii="Myriad Pro" w:hAnsi="Myriad Pro" w:cs="Myriad Pro"/>
          <w:sz w:val="22"/>
          <w:szCs w:val="22"/>
        </w:rPr>
        <w:t xml:space="preserve">Yemeğin ……………….. yemekten önce elleri, yemekten sonra elleri ve ağzı yıkamaktadır. </w:t>
      </w:r>
    </w:p>
    <w:p w:rsidR="00C91E73" w:rsidRPr="00E905B7" w:rsidRDefault="00C91E73" w:rsidP="00423343">
      <w:pPr>
        <w:rPr>
          <w:rFonts w:ascii="Myriad Pro" w:hAnsi="Myriad Pro" w:cs="Myriad Pro"/>
        </w:rPr>
      </w:pPr>
      <w:r>
        <w:rPr>
          <w:rFonts w:cs="Helvetica World"/>
          <w:b/>
          <w:bCs/>
        </w:rPr>
        <w:t xml:space="preserve">        5. </w:t>
      </w:r>
      <w:r>
        <w:rPr>
          <w:rFonts w:ascii="Myriad Pro" w:hAnsi="Myriad Pro" w:cs="Myriad Pro"/>
        </w:rPr>
        <w:t xml:space="preserve">Dinimiz İslâm’a göre yemek sırasında uyulması gereken ahlâk kurallarına “yemek ……….” </w:t>
      </w:r>
      <w:r w:rsidRPr="00E905B7">
        <w:rPr>
          <w:rFonts w:ascii="Myriad Pro" w:hAnsi="Myriad Pro" w:cs="Myriad Pro"/>
        </w:rPr>
        <w:t>denir.</w:t>
      </w:r>
    </w:p>
    <w:tbl>
      <w:tblPr>
        <w:tblpPr w:leftFromText="141" w:rightFromText="141" w:vertAnchor="text" w:horzAnchor="page" w:tblpX="4483" w:tblpY="6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</w:tblGrid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</w:rPr>
              <w:t>…. Kişinin sahip olduklarıyla yetinmesi</w:t>
            </w:r>
          </w:p>
        </w:tc>
      </w:tr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  <w:sz w:val="20"/>
                <w:szCs w:val="20"/>
              </w:rPr>
            </w:pPr>
            <w:r w:rsidRPr="00521157">
              <w:rPr>
                <w:rFonts w:ascii="Myriad Pro" w:hAnsi="Myriad Pro" w:cs="Myriad Pro"/>
                <w:sz w:val="20"/>
                <w:szCs w:val="20"/>
              </w:rPr>
              <w:t>….  Allahın verdiği yiyecek,içecek ve faydanılan şeyler</w:t>
            </w:r>
          </w:p>
        </w:tc>
      </w:tr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</w:rPr>
              <w:t>…  İhtiyaçtan fazla tüketim ve boş yere harcama</w:t>
            </w:r>
          </w:p>
        </w:tc>
      </w:tr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</w:rPr>
              <w:t>…  Peygamberimizin güzel davranışları</w:t>
            </w:r>
          </w:p>
        </w:tc>
      </w:tr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</w:rPr>
              <w:t>….  Nimetlerdeki bolluk ve artış</w:t>
            </w:r>
          </w:p>
        </w:tc>
      </w:tr>
      <w:tr w:rsidR="00C91E73" w:rsidRPr="00521157" w:rsidTr="00521157">
        <w:tc>
          <w:tcPr>
            <w:tcW w:w="5070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</w:rPr>
              <w:t>….  Ölçüsüz beslenme sonucu fazla kilo alma hali</w:t>
            </w:r>
          </w:p>
        </w:tc>
      </w:tr>
    </w:tbl>
    <w:p w:rsidR="00C91E73" w:rsidRDefault="00C91E73" w:rsidP="00423343">
      <w:pPr>
        <w:rPr>
          <w:rFonts w:ascii="Myriad Pro" w:hAnsi="Myriad Pro" w:cs="Myriad Pro"/>
        </w:rPr>
      </w:pPr>
      <w:r w:rsidRPr="00F60681">
        <w:rPr>
          <w:rFonts w:ascii="Myriad Pro" w:hAnsi="Myriad Pro" w:cs="Myriad Pro"/>
          <w:b/>
          <w:bCs/>
        </w:rPr>
        <w:t>B. Aşağıdaki kelimeleri eşleştiriniz.</w:t>
      </w:r>
      <w:r>
        <w:rPr>
          <w:rFonts w:ascii="Myriad Pro" w:hAnsi="Myriad Pro" w:cs="Myriad Pro"/>
          <w:b/>
          <w:bCs/>
        </w:rPr>
        <w:t xml:space="preserve"> (İkinci kutuya karşılık gelen rakamı yazınız.)(6</w:t>
      </w:r>
      <w:r w:rsidRPr="00CF2C7D">
        <w:t xml:space="preserve"> </w:t>
      </w:r>
      <w:r w:rsidRPr="00CF2C7D">
        <w:rPr>
          <w:rFonts w:ascii="Myriad Pro" w:hAnsi="Myriad Pro" w:cs="Myriad Pro"/>
          <w:b/>
          <w:bCs/>
        </w:rPr>
        <w:t>x</w:t>
      </w:r>
      <w:r>
        <w:rPr>
          <w:rFonts w:ascii="Myriad Pro" w:hAnsi="Myriad Pro" w:cs="Myriad Pro"/>
          <w:b/>
          <w:bCs/>
        </w:rPr>
        <w:t>3=18)</w:t>
      </w:r>
    </w:p>
    <w:tbl>
      <w:tblPr>
        <w:tblpPr w:leftFromText="141" w:rightFromText="141" w:vertAnchor="text" w:horzAnchor="margin" w:tblpY="2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</w:tblGrid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1</w:t>
            </w:r>
            <w:r w:rsidRPr="00521157">
              <w:rPr>
                <w:rFonts w:ascii="Myriad Pro" w:hAnsi="Myriad Pro" w:cs="Myriad Pro"/>
              </w:rPr>
              <w:t>. israf</w:t>
            </w:r>
          </w:p>
        </w:tc>
      </w:tr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2</w:t>
            </w:r>
            <w:r w:rsidRPr="00521157">
              <w:rPr>
                <w:rFonts w:ascii="Myriad Pro" w:hAnsi="Myriad Pro" w:cs="Myriad Pro"/>
              </w:rPr>
              <w:t>.Sünnet</w:t>
            </w:r>
          </w:p>
        </w:tc>
      </w:tr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3</w:t>
            </w:r>
            <w:r w:rsidRPr="00521157">
              <w:rPr>
                <w:rFonts w:ascii="Myriad Pro" w:hAnsi="Myriad Pro" w:cs="Myriad Pro"/>
              </w:rPr>
              <w:t>.obezite</w:t>
            </w:r>
          </w:p>
        </w:tc>
      </w:tr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4</w:t>
            </w:r>
            <w:r w:rsidRPr="00521157">
              <w:rPr>
                <w:rFonts w:ascii="Myriad Pro" w:hAnsi="Myriad Pro" w:cs="Myriad Pro"/>
              </w:rPr>
              <w:t>.bereket</w:t>
            </w:r>
          </w:p>
        </w:tc>
      </w:tr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5</w:t>
            </w:r>
            <w:r w:rsidRPr="00521157">
              <w:rPr>
                <w:rFonts w:ascii="Myriad Pro" w:hAnsi="Myriad Pro" w:cs="Myriad Pro"/>
              </w:rPr>
              <w:t>.kanaat</w:t>
            </w:r>
          </w:p>
        </w:tc>
      </w:tr>
      <w:tr w:rsidR="00C91E73" w:rsidRPr="00521157" w:rsidTr="00521157">
        <w:tc>
          <w:tcPr>
            <w:tcW w:w="2518" w:type="dxa"/>
          </w:tcPr>
          <w:p w:rsidR="00C91E73" w:rsidRPr="00521157" w:rsidRDefault="00C91E73" w:rsidP="00521157">
            <w:pPr>
              <w:rPr>
                <w:rFonts w:ascii="Myriad Pro" w:hAnsi="Myriad Pro" w:cs="Myriad Pro"/>
              </w:rPr>
            </w:pPr>
            <w:r w:rsidRPr="00521157">
              <w:rPr>
                <w:rFonts w:ascii="Myriad Pro" w:hAnsi="Myriad Pro" w:cs="Myriad Pro"/>
                <w:b/>
                <w:bCs/>
              </w:rPr>
              <w:t>6</w:t>
            </w:r>
            <w:r w:rsidRPr="00521157">
              <w:rPr>
                <w:rFonts w:ascii="Myriad Pro" w:hAnsi="Myriad Pro" w:cs="Myriad Pro"/>
              </w:rPr>
              <w:t>.rızık</w:t>
            </w:r>
          </w:p>
        </w:tc>
      </w:tr>
    </w:tbl>
    <w:p w:rsidR="00C91E73" w:rsidRPr="00E905B7" w:rsidRDefault="00C91E73" w:rsidP="00F60681">
      <w:pPr>
        <w:ind w:firstLine="708"/>
        <w:rPr>
          <w:rFonts w:ascii="Myriad Pro" w:hAnsi="Myriad Pro" w:cs="Myriad Pro"/>
        </w:rPr>
      </w:pPr>
      <w:r w:rsidRPr="00E905B7">
        <w:rPr>
          <w:rFonts w:ascii="Myriad Pro" w:hAnsi="Myriad Pro" w:cs="Myriad Pro"/>
        </w:rPr>
        <w:br w:type="textWrapping" w:clear="all"/>
      </w:r>
    </w:p>
    <w:p w:rsidR="00C91E73" w:rsidRDefault="00C91E73" w:rsidP="00E905B7">
      <w:pPr>
        <w:ind w:firstLine="142"/>
        <w:rPr>
          <w:rFonts w:ascii="Myriad Pro" w:hAnsi="Myriad Pro" w:cs="Myriad Pro"/>
          <w:b/>
          <w:bCs/>
        </w:rPr>
      </w:pPr>
      <w:r w:rsidRPr="00E905B7">
        <w:rPr>
          <w:rFonts w:ascii="Myriad Pro" w:hAnsi="Myriad Pro" w:cs="Myriad Pro"/>
          <w:b/>
          <w:bCs/>
        </w:rPr>
        <w:t>C. Aşağıdaki boşlukları doldurunuz.</w:t>
      </w:r>
      <w:r>
        <w:rPr>
          <w:rFonts w:ascii="Myriad Pro" w:hAnsi="Myriad Pro" w:cs="Myriad Pro"/>
          <w:b/>
          <w:bCs/>
        </w:rPr>
        <w:t>(10</w:t>
      </w:r>
      <w:r w:rsidRPr="00E905B7">
        <w:t xml:space="preserve"> </w:t>
      </w:r>
      <w:r w:rsidRPr="00E905B7">
        <w:rPr>
          <w:rFonts w:ascii="Myriad Pro" w:hAnsi="Myriad Pro" w:cs="Myriad Pro"/>
          <w:b/>
          <w:bCs/>
        </w:rPr>
        <w:t>x3=</w:t>
      </w:r>
      <w:r>
        <w:rPr>
          <w:rFonts w:ascii="Myriad Pro" w:hAnsi="Myriad Pro" w:cs="Myriad Pro"/>
          <w:b/>
          <w:bCs/>
        </w:rPr>
        <w:t>30</w:t>
      </w:r>
      <w:r w:rsidRPr="00E905B7">
        <w:rPr>
          <w:rFonts w:ascii="Myriad Pro" w:hAnsi="Myriad Pro" w:cs="Myriad Pro"/>
          <w:b/>
          <w:bCs/>
        </w:rPr>
        <w:t>)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1.</w:t>
      </w:r>
      <w:r>
        <w:rPr>
          <w:rFonts w:ascii="Myriad Pro" w:hAnsi="Myriad Pro" w:cs="Myriad Pro"/>
        </w:rPr>
        <w:t>Hz.Hatice ve Ebu Talibin vefat ettiği yıla ………………………………denir.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 w:rsidRPr="00E905B7">
        <w:rPr>
          <w:rFonts w:ascii="Myriad Pro" w:hAnsi="Myriad Pro" w:cs="Myriad Pro"/>
          <w:b/>
          <w:bCs/>
        </w:rPr>
        <w:t>2.</w:t>
      </w:r>
      <w:r>
        <w:rPr>
          <w:rFonts w:ascii="Myriad Pro" w:hAnsi="Myriad Pro" w:cs="Myriad Pro"/>
        </w:rPr>
        <w:t>Müslümanlara kucak açan Habeşistan kralının adı …………………..dir.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3.</w:t>
      </w:r>
      <w:r>
        <w:rPr>
          <w:rFonts w:ascii="Myriad Pro" w:hAnsi="Myriad Pro" w:cs="Myriad Pro"/>
        </w:rPr>
        <w:t>Peygamberimize ilk vahiy …………….dağında ………………mağarasında gelmiştir.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4.</w:t>
      </w:r>
      <w:r>
        <w:rPr>
          <w:rFonts w:ascii="Myriad Pro" w:hAnsi="Myriad Pro" w:cs="Myriad Pro"/>
        </w:rPr>
        <w:t>Hicret edenlere yardım eden Medineli Müslümanlara ………………………..denir.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>
        <w:rPr>
          <w:rFonts w:ascii="Myriad Pro" w:hAnsi="Myriad Pro" w:cs="Myriad Pro"/>
          <w:b/>
          <w:bCs/>
        </w:rPr>
        <w:t>5.</w:t>
      </w:r>
      <w:r>
        <w:rPr>
          <w:rFonts w:ascii="Myriad Pro" w:hAnsi="Myriad Pro" w:cs="Myriad Pro"/>
        </w:rPr>
        <w:t>Mescidi Nebevinin yanındaki küçük odalarda eğitim görenlere …………………… ………………..denir.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6.</w:t>
      </w:r>
      <w:r>
        <w:rPr>
          <w:rFonts w:ascii="Myriad Pro" w:hAnsi="Myriad Pro" w:cs="Myriad Pro"/>
        </w:rPr>
        <w:t>İlk defa ezan okuyan sahabe …………………………………..dir.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7.</w:t>
      </w:r>
      <w:r>
        <w:rPr>
          <w:rFonts w:ascii="Myriad Pro" w:hAnsi="Myriad Pro" w:cs="Myriad Pro"/>
        </w:rPr>
        <w:t>Peygamberimizden önce Arapların yaşadığıdöneme …………………………………………denir.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8.</w:t>
      </w:r>
      <w:r>
        <w:rPr>
          <w:rFonts w:ascii="Myriad Pro" w:hAnsi="Myriad Pro" w:cs="Myriad Pro"/>
        </w:rPr>
        <w:t>Peygamberimizin İslamı anlatmak için gittiği ve taşlandığı şehir …………………………..tir.</w:t>
      </w:r>
    </w:p>
    <w:p w:rsidR="00C91E73" w:rsidRDefault="00C91E73" w:rsidP="00E905B7">
      <w:pPr>
        <w:ind w:firstLine="142"/>
        <w:rPr>
          <w:rFonts w:ascii="Myriad Pro" w:hAnsi="Myriad Pro" w:cs="Myriad Pro"/>
        </w:rPr>
      </w:pPr>
      <w:r w:rsidRPr="000D2E77">
        <w:rPr>
          <w:rFonts w:ascii="Myriad Pro" w:hAnsi="Myriad Pro" w:cs="Myriad Pro"/>
          <w:b/>
          <w:bCs/>
        </w:rPr>
        <w:t>9.</w:t>
      </w:r>
      <w:r>
        <w:rPr>
          <w:rFonts w:ascii="Myriad Pro" w:hAnsi="Myriad Pro" w:cs="Myriad Pro"/>
        </w:rPr>
        <w:t>ilk defa Cuma namazı ……………………vadisinde kılınmıştır.</w:t>
      </w:r>
    </w:p>
    <w:p w:rsidR="00C91E73" w:rsidRPr="000D2E77" w:rsidRDefault="00C91E73" w:rsidP="000D2E77">
      <w:pPr>
        <w:ind w:firstLine="142"/>
        <w:rPr>
          <w:rFonts w:ascii="Myriad Pro" w:hAnsi="Myriad Pro" w:cs="Myriad Pro"/>
        </w:rPr>
        <w:sectPr w:rsidR="00C91E73" w:rsidRPr="000D2E77" w:rsidSect="00487D36">
          <w:footerReference w:type="default" r:id="rId6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0D2E77">
        <w:rPr>
          <w:rFonts w:ascii="Myriad Pro" w:hAnsi="Myriad Pro" w:cs="Myriad Pro"/>
          <w:b/>
          <w:bCs/>
        </w:rPr>
        <w:t>10.</w:t>
      </w:r>
      <w:r>
        <w:rPr>
          <w:rFonts w:ascii="Myriad Pro" w:hAnsi="Myriad Pro" w:cs="Myriad Pro"/>
        </w:rPr>
        <w:t>Hicrette peygamberimiz ………………………mağarasına gizlenmiştir.</w:t>
      </w:r>
    </w:p>
    <w:p w:rsidR="00C91E73" w:rsidRDefault="00C91E73" w:rsidP="00CF2C7D">
      <w:pPr>
        <w:rPr>
          <w:b/>
        </w:rPr>
      </w:pPr>
    </w:p>
    <w:p w:rsidR="00C91E73" w:rsidRPr="00E8060E" w:rsidRDefault="00C91E73" w:rsidP="00CF2C7D">
      <w:pPr>
        <w:rPr>
          <w:b/>
        </w:rPr>
      </w:pPr>
      <w:r>
        <w:rPr>
          <w:b/>
        </w:rPr>
        <w:t>D-</w:t>
      </w:r>
      <w:r w:rsidRPr="00E853F8">
        <w:rPr>
          <w:b/>
        </w:rPr>
        <w:t xml:space="preserve"> Aşağıdaki çoktan seçmeli soruları cevaplayınız ( </w:t>
      </w:r>
      <w:r>
        <w:rPr>
          <w:b/>
        </w:rPr>
        <w:t>6x4=24puan)</w:t>
      </w:r>
    </w:p>
    <w:p w:rsidR="00C91E73" w:rsidRPr="00F931F9" w:rsidRDefault="00C91E73" w:rsidP="00F931F9">
      <w:pPr>
        <w:spacing w:after="0" w:line="240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1</w:t>
      </w:r>
      <w:r w:rsidRPr="00F931F9">
        <w:rPr>
          <w:rFonts w:ascii="Calibri Light" w:hAnsi="Calibri Light"/>
          <w:b/>
        </w:rPr>
        <w:t>. Yemeğin başında besmele çekmeyi unutan kişi peygamberimizin hadisine göre  ne yapmalıdır?</w:t>
      </w:r>
    </w:p>
    <w:p w:rsidR="00C91E73" w:rsidRDefault="00C91E73" w:rsidP="00F931F9">
      <w:pPr>
        <w:spacing w:after="0" w:line="240" w:lineRule="auto"/>
        <w:rPr>
          <w:rFonts w:ascii="Calibri Light" w:hAnsi="Calibri Light"/>
          <w:sz w:val="20"/>
          <w:szCs w:val="20"/>
        </w:rPr>
      </w:pPr>
    </w:p>
    <w:p w:rsidR="00C91E73" w:rsidRPr="00F931F9" w:rsidRDefault="00C91E73" w:rsidP="00E8060E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</w:rPr>
        <w:t>a)Başı içinde sonu içinde bismillah</w:t>
      </w:r>
      <w:r w:rsidRPr="00F931F9">
        <w:rPr>
          <w:rFonts w:ascii="Calibri Light" w:hAnsi="Calibri Light"/>
        </w:rPr>
        <w:t xml:space="preserve"> demelidir.</w:t>
      </w:r>
    </w:p>
    <w:p w:rsidR="00C91E73" w:rsidRPr="00F931F9" w:rsidRDefault="00C91E73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b)Elhamdülillah demelidir.</w:t>
      </w:r>
    </w:p>
    <w:p w:rsidR="00C91E73" w:rsidRPr="00F931F9" w:rsidRDefault="00C91E73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c)Bir şey demesine gerek yoktur.</w:t>
      </w:r>
    </w:p>
    <w:p w:rsidR="00C91E73" w:rsidRPr="00F931F9" w:rsidRDefault="00C91E73" w:rsidP="00F931F9">
      <w:pPr>
        <w:spacing w:after="0" w:line="240" w:lineRule="auto"/>
        <w:rPr>
          <w:rFonts w:ascii="Calibri Light" w:hAnsi="Calibri Light"/>
        </w:rPr>
      </w:pPr>
      <w:r w:rsidRPr="00F931F9">
        <w:rPr>
          <w:rFonts w:ascii="Calibri Light" w:hAnsi="Calibri Light"/>
        </w:rPr>
        <w:t>d)Euzu çekmelidir.</w:t>
      </w:r>
    </w:p>
    <w:p w:rsidR="00C91E73" w:rsidRPr="00F931F9" w:rsidRDefault="00C91E73" w:rsidP="00F931F9">
      <w:pPr>
        <w:spacing w:after="0" w:line="240" w:lineRule="auto"/>
        <w:rPr>
          <w:rFonts w:ascii="Calibri Light" w:hAnsi="Calibri Light"/>
        </w:rPr>
      </w:pPr>
    </w:p>
    <w:p w:rsidR="00C91E73" w:rsidRPr="00700158" w:rsidRDefault="00C91E73" w:rsidP="00F931F9">
      <w:pPr>
        <w:spacing w:after="0" w:line="240" w:lineRule="auto"/>
        <w:rPr>
          <w:rFonts w:ascii="Calibri Light" w:hAnsi="Calibri Light"/>
        </w:rPr>
      </w:pPr>
      <w:r>
        <w:rPr>
          <w:rFonts w:ascii="Calibri Light" w:hAnsi="Calibri Light"/>
          <w:b/>
        </w:rPr>
        <w:t>2</w:t>
      </w:r>
      <w:r w:rsidRPr="00700158">
        <w:rPr>
          <w:rFonts w:ascii="Calibri Light" w:hAnsi="Calibri Light"/>
          <w:b/>
        </w:rPr>
        <w:t>. .”Sizden biri yemek yediği zaman midesinin 3’te birini yemeğe,3’te birini içmeye,3’te birini de nefes almaya ayırsın.”hadisinde peygamberimiz hangi konuya dikkat çekmiştir?</w:t>
      </w:r>
    </w:p>
    <w:p w:rsidR="00C91E73" w:rsidRDefault="00C91E73" w:rsidP="00F931F9">
      <w:pPr>
        <w:spacing w:after="0" w:line="240" w:lineRule="auto"/>
        <w:rPr>
          <w:rFonts w:ascii="Calibri Light" w:hAnsi="Calibri Light"/>
        </w:rPr>
      </w:pPr>
    </w:p>
    <w:p w:rsidR="00C91E73" w:rsidRPr="00700158" w:rsidRDefault="00C91E73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a)Ağız temizliğine</w:t>
      </w:r>
      <w:r w:rsidRPr="00700158">
        <w:rPr>
          <w:rFonts w:ascii="Calibri Light" w:hAnsi="Calibri Light"/>
        </w:rPr>
        <w:tab/>
        <w:t>b)Ölçülü beslenmeye</w:t>
      </w:r>
    </w:p>
    <w:p w:rsidR="00C91E73" w:rsidRDefault="00C91E73" w:rsidP="00F931F9">
      <w:pPr>
        <w:spacing w:after="0" w:line="240" w:lineRule="auto"/>
        <w:rPr>
          <w:rFonts w:ascii="Calibri Light" w:hAnsi="Calibri Light"/>
        </w:rPr>
      </w:pPr>
      <w:r w:rsidRPr="00700158">
        <w:rPr>
          <w:rFonts w:ascii="Calibri Light" w:hAnsi="Calibri Light"/>
        </w:rPr>
        <w:t>c)İsraf etmemeye</w:t>
      </w:r>
      <w:r w:rsidRPr="00700158">
        <w:rPr>
          <w:rFonts w:ascii="Calibri Light" w:hAnsi="Calibri Light"/>
        </w:rPr>
        <w:tab/>
        <w:t>d)Nimete şükretmeye</w:t>
      </w:r>
    </w:p>
    <w:p w:rsidR="00C91E73" w:rsidRPr="00700158" w:rsidRDefault="00C91E73" w:rsidP="00F931F9">
      <w:pPr>
        <w:spacing w:after="0" w:line="240" w:lineRule="auto"/>
        <w:rPr>
          <w:rFonts w:ascii="Calibri Light" w:hAnsi="Calibri Light"/>
        </w:rPr>
      </w:pPr>
    </w:p>
    <w:p w:rsidR="00C91E73" w:rsidRPr="002B730D" w:rsidRDefault="00C91E73" w:rsidP="002B730D">
      <w:pPr>
        <w:spacing w:after="0" w:line="240" w:lineRule="auto"/>
        <w:rPr>
          <w:rFonts w:ascii="Calibri Light" w:hAnsi="Calibri Light"/>
          <w:b/>
        </w:rPr>
      </w:pPr>
      <w:r>
        <w:rPr>
          <w:rFonts w:ascii="Calibri Light" w:hAnsi="Calibri Light"/>
          <w:b/>
        </w:rPr>
        <w:t>3</w:t>
      </w:r>
      <w:r w:rsidRPr="002B730D">
        <w:rPr>
          <w:rFonts w:ascii="Calibri Light" w:hAnsi="Calibri Light"/>
          <w:b/>
        </w:rPr>
        <w:t>. A</w:t>
      </w:r>
      <w:r>
        <w:rPr>
          <w:rFonts w:ascii="Calibri Light" w:hAnsi="Calibri Light"/>
          <w:b/>
        </w:rPr>
        <w:t>şağıdakilerden hangisi doğru değildir</w:t>
      </w:r>
      <w:r w:rsidRPr="002B730D">
        <w:rPr>
          <w:rFonts w:ascii="Calibri Light" w:hAnsi="Calibri Light"/>
          <w:b/>
        </w:rPr>
        <w:t>?</w:t>
      </w:r>
    </w:p>
    <w:p w:rsidR="00C91E73" w:rsidRPr="002B730D" w:rsidRDefault="00C91E73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a)Karnımız acıkmadan yemek yiyebiliriz.</w:t>
      </w:r>
    </w:p>
    <w:p w:rsidR="00C91E73" w:rsidRPr="002B730D" w:rsidRDefault="00C91E73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b)Yemekten önce ve sonra ellerimizi yıkamalıyız.</w:t>
      </w:r>
    </w:p>
    <w:p w:rsidR="00C91E73" w:rsidRPr="002B730D" w:rsidRDefault="00C91E73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c)Yemeğe besmele ile başlamalıyız.</w:t>
      </w:r>
    </w:p>
    <w:p w:rsidR="00C91E73" w:rsidRPr="002B730D" w:rsidRDefault="00C91E73" w:rsidP="002B730D">
      <w:pPr>
        <w:spacing w:after="0" w:line="240" w:lineRule="auto"/>
        <w:rPr>
          <w:rFonts w:ascii="Calibri Light" w:hAnsi="Calibri Light"/>
        </w:rPr>
      </w:pPr>
      <w:r w:rsidRPr="002B730D">
        <w:rPr>
          <w:rFonts w:ascii="Calibri Light" w:hAnsi="Calibri Light"/>
        </w:rPr>
        <w:t>d)Yemek bittikten sonra Allah’a hamd etmeliyiz.</w:t>
      </w:r>
    </w:p>
    <w:p w:rsidR="00C91E73" w:rsidRPr="002B730D" w:rsidRDefault="00C91E73" w:rsidP="00F931F9">
      <w:pPr>
        <w:spacing w:after="0" w:line="240" w:lineRule="auto"/>
        <w:rPr>
          <w:rFonts w:ascii="Calibri Light" w:hAnsi="Calibri Light"/>
          <w:b/>
        </w:rPr>
      </w:pPr>
    </w:p>
    <w:p w:rsidR="00C91E73" w:rsidRPr="00FA5C58" w:rsidRDefault="00C91E73" w:rsidP="00FA5C58">
      <w:pPr>
        <w:rPr>
          <w:b/>
        </w:rPr>
      </w:pPr>
      <w:r>
        <w:rPr>
          <w:b/>
        </w:rPr>
        <w:t>4.</w:t>
      </w:r>
      <w:r w:rsidRPr="00FA5C58">
        <w:t xml:space="preserve"> </w:t>
      </w:r>
      <w:r w:rsidRPr="00FA5C58">
        <w:rPr>
          <w:b/>
        </w:rPr>
        <w:t>Aşağıdakilerden hangisi Veda Hutbesi’nde değinilen bir konu değildir?</w:t>
      </w:r>
    </w:p>
    <w:p w:rsidR="00C91E73" w:rsidRDefault="00C91E73" w:rsidP="00FA5C58">
      <w:r w:rsidRPr="00FA5C58">
        <w:rPr>
          <w:b/>
        </w:rPr>
        <w:t>a</w:t>
      </w:r>
      <w:r>
        <w:t>) Can ve mal güvenliği</w:t>
      </w:r>
    </w:p>
    <w:p w:rsidR="00C91E73" w:rsidRDefault="00C91E73" w:rsidP="00FA5C58">
      <w:r>
        <w:t>b) Haccın yapılış şekli</w:t>
      </w:r>
    </w:p>
    <w:p w:rsidR="00C91E73" w:rsidRDefault="00C91E73" w:rsidP="00FA5C58">
      <w:r w:rsidRPr="00FA5C58">
        <w:t xml:space="preserve">c) Bütün insanların eşit olması </w:t>
      </w:r>
      <w:r>
        <w:t xml:space="preserve">                                 </w:t>
      </w:r>
    </w:p>
    <w:p w:rsidR="00C91E73" w:rsidRDefault="00C91E73" w:rsidP="00FA5C58">
      <w:r w:rsidRPr="00FA5C58">
        <w:t>d) Kan davalarının kaldırılması</w:t>
      </w:r>
    </w:p>
    <w:p w:rsidR="00C91E73" w:rsidRPr="00FA5C58" w:rsidRDefault="00C91E73" w:rsidP="00FA5C58">
      <w:pPr>
        <w:rPr>
          <w:b/>
        </w:rPr>
      </w:pPr>
      <w:r>
        <w:rPr>
          <w:b/>
        </w:rPr>
        <w:t>5.</w:t>
      </w:r>
      <w:r w:rsidRPr="00FA5C58">
        <w:t xml:space="preserve"> </w:t>
      </w:r>
      <w:r w:rsidRPr="00FA5C58">
        <w:rPr>
          <w:b/>
        </w:rPr>
        <w:t>Peygamberimizin beslenmeyle ilgili tavsiyelerine uyarak aşağıdakilerden hangisini yapmamalıyız?</w:t>
      </w:r>
    </w:p>
    <w:p w:rsidR="00C91E73" w:rsidRDefault="00C91E73" w:rsidP="00873FFA">
      <w:pPr>
        <w:pStyle w:val="NoSpacing"/>
      </w:pPr>
      <w:r w:rsidRPr="00FA5C58">
        <w:t xml:space="preserve">a) Canımızın çektiği her şeyi yemeliyiz. </w:t>
      </w:r>
    </w:p>
    <w:p w:rsidR="00C91E73" w:rsidRPr="00FA5C58" w:rsidRDefault="00C91E73" w:rsidP="00873FFA">
      <w:pPr>
        <w:pStyle w:val="NoSpacing"/>
      </w:pPr>
      <w:r w:rsidRPr="00FA5C58">
        <w:t>b) İsraftan kaçınmalıyız.</w:t>
      </w:r>
    </w:p>
    <w:p w:rsidR="00C91E73" w:rsidRDefault="00C91E73" w:rsidP="00873FFA">
      <w:pPr>
        <w:pStyle w:val="NoSpacing"/>
      </w:pPr>
      <w:r w:rsidRPr="00FA5C58">
        <w:t xml:space="preserve">c) Temiz ve sağlıklı gıdalarla beslenmeliyiz. </w:t>
      </w:r>
    </w:p>
    <w:p w:rsidR="00C91E73" w:rsidRDefault="00C91E73" w:rsidP="00873FFA">
      <w:pPr>
        <w:pStyle w:val="NoSpacing"/>
      </w:pPr>
      <w:r w:rsidRPr="00FA5C58">
        <w:t>d) Tıka basa yemek yememeliyiz.</w:t>
      </w: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873FFA">
      <w:pPr>
        <w:pStyle w:val="NoSpacing"/>
      </w:pPr>
    </w:p>
    <w:p w:rsidR="00C91E73" w:rsidRDefault="00C91E73" w:rsidP="00FA5C58">
      <w:pPr>
        <w:rPr>
          <w:b/>
          <w:bCs/>
        </w:rPr>
      </w:pPr>
      <w:r w:rsidRPr="0046042E">
        <w:rPr>
          <w:b/>
          <w:bCs/>
        </w:rPr>
        <w:t xml:space="preserve">  6.Aşağıdakilerden hangisi yanlış bir davranıştır?</w:t>
      </w:r>
    </w:p>
    <w:p w:rsidR="00C91E73" w:rsidRDefault="00C91E73" w:rsidP="00873FFA">
      <w:pPr>
        <w:pStyle w:val="NoSpacing"/>
      </w:pPr>
      <w:r>
        <w:t>a)Bayat ekmekleri değerlendirmeli, çöpe atmamalıyız.</w:t>
      </w:r>
    </w:p>
    <w:p w:rsidR="00C91E73" w:rsidRDefault="00C91E73" w:rsidP="00873FFA">
      <w:pPr>
        <w:pStyle w:val="NoSpacing"/>
      </w:pPr>
      <w:r>
        <w:t>b)Sağlıksız koşullarda satılan yiyeceklerden tüketmemeliyiz.</w:t>
      </w:r>
    </w:p>
    <w:p w:rsidR="00C91E73" w:rsidRDefault="00C91E73" w:rsidP="00873FFA">
      <w:pPr>
        <w:pStyle w:val="NoSpacing"/>
      </w:pPr>
      <w:r>
        <w:t>c)Yemek ihtiyacımızı sürekli ayaküstü atıştırmalarla gidermeliyiz.</w:t>
      </w:r>
    </w:p>
    <w:p w:rsidR="00C91E73" w:rsidRPr="0046042E" w:rsidRDefault="00C91E73" w:rsidP="00873FFA">
      <w:pPr>
        <w:pStyle w:val="NoSpacing"/>
      </w:pPr>
      <w:r>
        <w:t>d)Yemeğimizi arkadaşlarımızla paylaşmalı, ikramda bulunmalıyız.</w:t>
      </w:r>
    </w:p>
    <w:p w:rsidR="00C91E73" w:rsidRDefault="00C91E73" w:rsidP="00FA5C58"/>
    <w:p w:rsidR="00C91E73" w:rsidRDefault="00C91E73" w:rsidP="00CF2C7D">
      <w:pPr>
        <w:rPr>
          <w:b/>
          <w:bCs/>
        </w:rPr>
      </w:pPr>
      <w:r>
        <w:rPr>
          <w:b/>
          <w:bCs/>
        </w:rPr>
        <w:t>E</w:t>
      </w:r>
      <w:bookmarkStart w:id="0" w:name="_GoBack"/>
      <w:bookmarkEnd w:id="0"/>
      <w:r w:rsidRPr="00CF2C7D">
        <w:rPr>
          <w:b/>
          <w:bCs/>
        </w:rPr>
        <w:t>-Yemek yeme esnasında peygamberimizin örnek davranışlarından 8tane yazınız. (8x1=8</w:t>
      </w:r>
      <w:r>
        <w:rPr>
          <w:b/>
          <w:bCs/>
        </w:rPr>
        <w:t>p.</w:t>
      </w:r>
      <w:r w:rsidRPr="00CF2C7D">
        <w:rPr>
          <w:b/>
          <w:bCs/>
        </w:rPr>
        <w:t>)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1.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2.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3.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4.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5.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6.</w:t>
      </w:r>
    </w:p>
    <w:p w:rsidR="00C91E73" w:rsidRDefault="00C91E73" w:rsidP="00CF2C7D">
      <w:pPr>
        <w:rPr>
          <w:b/>
          <w:bCs/>
        </w:rPr>
      </w:pPr>
      <w:r>
        <w:rPr>
          <w:b/>
          <w:bCs/>
        </w:rPr>
        <w:t>7.</w:t>
      </w:r>
    </w:p>
    <w:p w:rsidR="00C91E73" w:rsidRPr="002F4DEA" w:rsidRDefault="00C91E73" w:rsidP="001D2B8D">
      <w:pPr>
        <w:rPr>
          <w:rFonts w:ascii="Tahoma" w:hAnsi="Tahoma" w:cs="Tahoma"/>
          <w:sz w:val="32"/>
          <w:szCs w:val="32"/>
          <w:rtl/>
        </w:rPr>
      </w:pPr>
      <w:r>
        <w:rPr>
          <w:b/>
          <w:bCs/>
        </w:rPr>
        <w:t>8.</w:t>
      </w:r>
      <w:r w:rsidRPr="001D2B8D">
        <w:rPr>
          <w:rFonts w:ascii="Tahoma" w:hAnsi="Tahoma" w:cs="Tahoma"/>
          <w:sz w:val="32"/>
          <w:szCs w:val="32"/>
        </w:rPr>
        <w:t xml:space="preserve"> </w:t>
      </w:r>
      <w:hyperlink r:id="rId7" w:history="1">
        <w:r w:rsidRPr="003F291B">
          <w:rPr>
            <w:rStyle w:val="Hyperlink"/>
            <w:rFonts w:ascii="Tahoma" w:hAnsi="Tahoma" w:cs="Tahoma"/>
            <w:sz w:val="32"/>
            <w:szCs w:val="32"/>
          </w:rPr>
          <w:t>www.sorubak.com</w:t>
        </w:r>
      </w:hyperlink>
      <w:r>
        <w:rPr>
          <w:rFonts w:ascii="Tahoma" w:hAnsi="Tahoma" w:cs="Tahoma"/>
          <w:sz w:val="32"/>
          <w:szCs w:val="32"/>
        </w:rPr>
        <w:t xml:space="preserve"> </w:t>
      </w:r>
    </w:p>
    <w:p w:rsidR="00C91E73" w:rsidRPr="00CF2C7D" w:rsidRDefault="00C91E73" w:rsidP="00CF2C7D">
      <w:pPr>
        <w:rPr>
          <w:b/>
          <w:bCs/>
        </w:rPr>
      </w:pPr>
    </w:p>
    <w:sectPr w:rsidR="00C91E73" w:rsidRPr="00CF2C7D" w:rsidSect="00700158">
      <w:type w:val="continuous"/>
      <w:pgSz w:w="11906" w:h="16838"/>
      <w:pgMar w:top="1134" w:right="1134" w:bottom="1134" w:left="113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E73" w:rsidRDefault="00C91E73" w:rsidP="00605DB0">
      <w:pPr>
        <w:spacing w:after="0" w:line="240" w:lineRule="auto"/>
      </w:pPr>
      <w:r>
        <w:separator/>
      </w:r>
    </w:p>
  </w:endnote>
  <w:endnote w:type="continuationSeparator" w:id="0">
    <w:p w:rsidR="00C91E73" w:rsidRDefault="00C91E73" w:rsidP="00605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Helvetica Wor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 Tur">
    <w:altName w:val="Helvetica Worl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elveticaWorld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E73" w:rsidRPr="00E853F8" w:rsidRDefault="00C91E73" w:rsidP="00E853F8">
    <w:pPr>
      <w:autoSpaceDE w:val="0"/>
      <w:autoSpaceDN w:val="0"/>
      <w:adjustRightInd w:val="0"/>
      <w:spacing w:after="0" w:line="240" w:lineRule="auto"/>
      <w:jc w:val="center"/>
      <w:rPr>
        <w:rFonts w:ascii="Monotype Corsiva" w:hAnsi="Monotype Corsiva" w:cs="HelveticaWorld-Bold"/>
        <w:b/>
        <w:bCs/>
        <w:sz w:val="48"/>
        <w:szCs w:val="48"/>
      </w:rPr>
    </w:pPr>
    <w:r w:rsidRPr="00E853F8">
      <w:rPr>
        <w:rFonts w:ascii="HelveticaWorld-Bold" w:hAnsi="HelveticaWorld-Bold" w:cs="HelveticaWorld-Bold"/>
        <w:b/>
        <w:bCs/>
        <w:sz w:val="48"/>
        <w:szCs w:val="48"/>
      </w:rPr>
      <w:t>“</w:t>
    </w:r>
    <w:r w:rsidRPr="00E853F8">
      <w:rPr>
        <w:rFonts w:ascii="Monotype Corsiva" w:hAnsi="Monotype Corsiva" w:cs="HelveticaWorld-Bold"/>
        <w:b/>
        <w:bCs/>
        <w:sz w:val="48"/>
        <w:szCs w:val="48"/>
      </w:rPr>
      <w:t>Yaratan Rabb’inin adıyla oku.”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E73" w:rsidRDefault="00C91E73" w:rsidP="00605DB0">
      <w:pPr>
        <w:spacing w:after="0" w:line="240" w:lineRule="auto"/>
      </w:pPr>
      <w:r>
        <w:separator/>
      </w:r>
    </w:p>
  </w:footnote>
  <w:footnote w:type="continuationSeparator" w:id="0">
    <w:p w:rsidR="00C91E73" w:rsidRDefault="00C91E73" w:rsidP="00605D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A29"/>
    <w:rsid w:val="000C4470"/>
    <w:rsid w:val="000D2E77"/>
    <w:rsid w:val="001769E0"/>
    <w:rsid w:val="001D2B8D"/>
    <w:rsid w:val="002B730D"/>
    <w:rsid w:val="002F4DEA"/>
    <w:rsid w:val="003D3257"/>
    <w:rsid w:val="003F291B"/>
    <w:rsid w:val="00423343"/>
    <w:rsid w:val="0046042E"/>
    <w:rsid w:val="00487D36"/>
    <w:rsid w:val="004C0BE0"/>
    <w:rsid w:val="00521157"/>
    <w:rsid w:val="00605262"/>
    <w:rsid w:val="00605DB0"/>
    <w:rsid w:val="006A7013"/>
    <w:rsid w:val="00700158"/>
    <w:rsid w:val="007B5561"/>
    <w:rsid w:val="007F05B5"/>
    <w:rsid w:val="00873FFA"/>
    <w:rsid w:val="009D5EEB"/>
    <w:rsid w:val="00AD07CB"/>
    <w:rsid w:val="00B20E16"/>
    <w:rsid w:val="00C33A29"/>
    <w:rsid w:val="00C729C9"/>
    <w:rsid w:val="00C91E73"/>
    <w:rsid w:val="00CF2C7D"/>
    <w:rsid w:val="00E8060E"/>
    <w:rsid w:val="00E853F8"/>
    <w:rsid w:val="00E905B7"/>
    <w:rsid w:val="00F60681"/>
    <w:rsid w:val="00F931F9"/>
    <w:rsid w:val="00FA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D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A7013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39">
    <w:name w:val="Pa39"/>
    <w:basedOn w:val="Default"/>
    <w:next w:val="Default"/>
    <w:uiPriority w:val="99"/>
    <w:rsid w:val="006A7013"/>
    <w:pPr>
      <w:spacing w:line="221" w:lineRule="atLeast"/>
    </w:pPr>
    <w:rPr>
      <w:rFonts w:cs="Arial"/>
      <w:color w:val="auto"/>
    </w:rPr>
  </w:style>
  <w:style w:type="paragraph" w:styleId="Header">
    <w:name w:val="header"/>
    <w:basedOn w:val="Normal"/>
    <w:link w:val="Head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5D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05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05DB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76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69E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73FFA"/>
    <w:rPr>
      <w:lang w:eastAsia="en-US"/>
    </w:rPr>
  </w:style>
  <w:style w:type="table" w:styleId="TableGrid">
    <w:name w:val="Table Grid"/>
    <w:basedOn w:val="TableNormal"/>
    <w:uiPriority w:val="99"/>
    <w:rsid w:val="00F606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D2B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5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544</Words>
  <Characters>3104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İbrahim</dc:creator>
  <cp:keywords>www.sorubak.com</cp:keywords>
  <dc:description>www.sorubak.com</dc:description>
  <cp:lastModifiedBy>edanur</cp:lastModifiedBy>
  <cp:revision>8</cp:revision>
  <dcterms:created xsi:type="dcterms:W3CDTF">2014-01-10T15:26:00Z</dcterms:created>
  <dcterms:modified xsi:type="dcterms:W3CDTF">2015-01-06T20:38:00Z</dcterms:modified>
  <cp:category>www.sorubak.com</cp:category>
</cp:coreProperties>
</file>