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0"/>
        <w:gridCol w:w="5580"/>
      </w:tblGrid>
      <w:tr w:rsidR="00C45533" w:rsidTr="00707526">
        <w:tc>
          <w:tcPr>
            <w:tcW w:w="10980" w:type="dxa"/>
            <w:gridSpan w:val="2"/>
            <w:shd w:val="clear" w:color="auto" w:fill="CCFFFF"/>
            <w:vAlign w:val="center"/>
          </w:tcPr>
          <w:tbl>
            <w:tblPr>
              <w:tblW w:w="10927" w:type="dxa"/>
              <w:tblBorders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  <w:insideH w:val="dashed" w:sz="2" w:space="0" w:color="FFFFFF"/>
                <w:insideV w:val="dashed" w:sz="2" w:space="0" w:color="FFFFFF"/>
              </w:tblBorders>
              <w:tblLayout w:type="fixed"/>
              <w:tblLook w:val="01E0"/>
            </w:tblPr>
            <w:tblGrid>
              <w:gridCol w:w="3948"/>
              <w:gridCol w:w="4639"/>
              <w:gridCol w:w="2340"/>
            </w:tblGrid>
            <w:tr w:rsidR="00C45533" w:rsidTr="00707526">
              <w:trPr>
                <w:trHeight w:val="1138"/>
              </w:trPr>
              <w:tc>
                <w:tcPr>
                  <w:tcW w:w="3948" w:type="dxa"/>
                  <w:tcBorders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tcBorders>
                  <w:shd w:val="clear" w:color="auto" w:fill="FFFFFF"/>
                  <w:vAlign w:val="center"/>
                </w:tcPr>
                <w:p w:rsidR="00C45533" w:rsidRPr="00707526" w:rsidRDefault="00C45533" w:rsidP="002D3244">
                  <w:pPr>
                    <w:rPr>
                      <w:rFonts w:ascii="Arial" w:hAnsi="Arial" w:cs="Arial"/>
                      <w:b/>
                    </w:rPr>
                  </w:pPr>
                  <w:r w:rsidRPr="00707526">
                    <w:rPr>
                      <w:rFonts w:ascii="Arial" w:hAnsi="Arial" w:cs="Arial"/>
                      <w:b/>
                    </w:rPr>
                    <w:t xml:space="preserve">AD        : </w:t>
                  </w:r>
                </w:p>
                <w:p w:rsidR="00C45533" w:rsidRPr="00707526" w:rsidRDefault="00C45533" w:rsidP="002D3244">
                  <w:pPr>
                    <w:rPr>
                      <w:rFonts w:ascii="Arial" w:hAnsi="Arial" w:cs="Arial"/>
                      <w:b/>
                    </w:rPr>
                  </w:pPr>
                  <w:r w:rsidRPr="00707526">
                    <w:rPr>
                      <w:rFonts w:ascii="Arial" w:hAnsi="Arial" w:cs="Arial"/>
                      <w:b/>
                    </w:rPr>
                    <w:t>SOYAD:</w:t>
                  </w:r>
                </w:p>
                <w:p w:rsidR="00C45533" w:rsidRPr="00707526" w:rsidRDefault="00C45533" w:rsidP="002D3244">
                  <w:pPr>
                    <w:rPr>
                      <w:rFonts w:ascii="Arial" w:hAnsi="Arial" w:cs="Arial"/>
                      <w:b/>
                    </w:rPr>
                  </w:pPr>
                  <w:r w:rsidRPr="00707526">
                    <w:rPr>
                      <w:rFonts w:ascii="Arial" w:hAnsi="Arial" w:cs="Arial"/>
                      <w:b/>
                    </w:rPr>
                    <w:t>NO       :</w:t>
                  </w:r>
                </w:p>
                <w:p w:rsidR="00C45533" w:rsidRPr="00707526" w:rsidRDefault="00C45533" w:rsidP="002D3244">
                  <w:pPr>
                    <w:rPr>
                      <w:rFonts w:ascii="Arial" w:hAnsi="Arial" w:cs="Arial"/>
                      <w:b/>
                    </w:rPr>
                  </w:pPr>
                  <w:r w:rsidRPr="00707526">
                    <w:rPr>
                      <w:rFonts w:ascii="Arial" w:hAnsi="Arial" w:cs="Arial"/>
                      <w:b/>
                    </w:rPr>
                    <w:t>SINIF   :</w:t>
                  </w:r>
                </w:p>
              </w:tc>
              <w:tc>
                <w:tcPr>
                  <w:tcW w:w="4639" w:type="dxa"/>
                  <w:tcBorders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tcBorders>
                  <w:shd w:val="clear" w:color="auto" w:fill="FFFFFF"/>
                  <w:vAlign w:val="center"/>
                </w:tcPr>
                <w:p w:rsidR="00C45533" w:rsidRPr="00707526" w:rsidRDefault="00C45533" w:rsidP="0070752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707526">
                    <w:rPr>
                      <w:b/>
                      <w:sz w:val="22"/>
                      <w:szCs w:val="22"/>
                    </w:rPr>
                    <w:t xml:space="preserve">2014-2015  EĞİTİM-ÖĞRETİM  YILI  </w:t>
                  </w:r>
                </w:p>
                <w:p w:rsidR="00C45533" w:rsidRPr="00707526" w:rsidRDefault="00C45533" w:rsidP="0070752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707526">
                    <w:rPr>
                      <w:b/>
                      <w:sz w:val="22"/>
                      <w:szCs w:val="22"/>
                    </w:rPr>
                    <w:t>…………………………..ORTAOKULU</w:t>
                  </w:r>
                </w:p>
                <w:p w:rsidR="00C45533" w:rsidRPr="00707526" w:rsidRDefault="00C45533" w:rsidP="0070752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707526">
                    <w:rPr>
                      <w:b/>
                      <w:i/>
                      <w:sz w:val="22"/>
                      <w:szCs w:val="22"/>
                    </w:rPr>
                    <w:t>6.SINIF</w:t>
                  </w:r>
                  <w:r w:rsidRPr="00707526">
                    <w:rPr>
                      <w:b/>
                      <w:sz w:val="22"/>
                      <w:szCs w:val="22"/>
                    </w:rPr>
                    <w:t xml:space="preserve"> MATEMATİK   DERSİ  </w:t>
                  </w:r>
                </w:p>
                <w:p w:rsidR="00C45533" w:rsidRPr="00707526" w:rsidRDefault="00C45533" w:rsidP="00707526">
                  <w:pPr>
                    <w:jc w:val="center"/>
                    <w:rPr>
                      <w:rFonts w:ascii="Monotype Corsiva" w:hAnsi="Monotype Corsiva" w:cs="Tahoma"/>
                      <w:b/>
                      <w:sz w:val="28"/>
                      <w:szCs w:val="28"/>
                    </w:rPr>
                  </w:pPr>
                  <w:r w:rsidRPr="00707526">
                    <w:rPr>
                      <w:b/>
                      <w:sz w:val="22"/>
                      <w:szCs w:val="22"/>
                    </w:rPr>
                    <w:t>1. DÖNEM   3. YAZILI   SORULARI</w:t>
                  </w:r>
                  <w:r w:rsidRPr="00707526">
                    <w:rPr>
                      <w:rFonts w:ascii="Algerian" w:hAnsi="Algerian" w:cs="Arial"/>
                      <w:b/>
                      <w:caps/>
                    </w:rPr>
                    <w:t xml:space="preserve">   </w:t>
                  </w:r>
                </w:p>
              </w:tc>
              <w:tc>
                <w:tcPr>
                  <w:tcW w:w="2340" w:type="dxa"/>
                  <w:tcBorders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tcBorders>
                  <w:shd w:val="clear" w:color="auto" w:fill="FFFFFF"/>
                </w:tcPr>
                <w:p w:rsidR="00C45533" w:rsidRDefault="00C45533" w:rsidP="00707526">
                  <w:pPr>
                    <w:jc w:val="center"/>
                  </w:pPr>
                </w:p>
              </w:tc>
            </w:tr>
          </w:tbl>
          <w:p w:rsidR="00C45533" w:rsidRPr="00707526" w:rsidRDefault="00C45533" w:rsidP="002E4F3D">
            <w:pPr>
              <w:rPr>
                <w:rFonts w:ascii="Comic Sans MS" w:hAnsi="Comic Sans MS"/>
                <w:b/>
                <w:noProof/>
                <w:sz w:val="20"/>
                <w:szCs w:val="20"/>
              </w:rPr>
            </w:pPr>
          </w:p>
        </w:tc>
      </w:tr>
      <w:tr w:rsidR="00C45533" w:rsidTr="00707526">
        <w:trPr>
          <w:trHeight w:val="2998"/>
        </w:trPr>
        <w:tc>
          <w:tcPr>
            <w:tcW w:w="5400" w:type="dxa"/>
          </w:tcPr>
          <w:p w:rsidR="00C45533" w:rsidRPr="00707526" w:rsidRDefault="00C45533" w:rsidP="006B2B0E">
            <w:pPr>
              <w:rPr>
                <w:rFonts w:ascii="Arial" w:hAnsi="Arial" w:cs="Arial"/>
                <w:sz w:val="22"/>
                <w:szCs w:val="22"/>
              </w:rPr>
            </w:pPr>
            <w:r>
              <w:t xml:space="preserve">   1) </w:t>
            </w:r>
            <w:r w:rsidRPr="00707526">
              <w:rPr>
                <w:rFonts w:ascii="Calibri" w:hAnsi="Calibri"/>
              </w:rPr>
              <w:t xml:space="preserve">20,30 ve 36 dakikada bir çalan üç çalar saat vardır. Bu saatler, saat 14:00 de birlikte çalıyor. En yakın zamanda ve tekrar saat kaçta, birlikte çalarlar?  </w:t>
            </w:r>
            <w:r w:rsidRPr="00707526">
              <w:rPr>
                <w:rFonts w:eastAsia="BatangChe"/>
              </w:rPr>
              <w:t>(5 Puan)</w:t>
            </w:r>
          </w:p>
          <w:p w:rsidR="00C45533" w:rsidRPr="00707526" w:rsidRDefault="00C45533" w:rsidP="00707526">
            <w:pPr>
              <w:spacing w:line="360" w:lineRule="auto"/>
              <w:ind w:left="360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80" w:type="dxa"/>
          </w:tcPr>
          <w:p w:rsidR="00C45533" w:rsidRPr="00707526" w:rsidRDefault="00C45533" w:rsidP="00707526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707526">
              <w:rPr>
                <w:b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2" o:spid="_x0000_i1025" type="#_x0000_t75" style="width:270pt;height:91.5pt;visibility:visible">
                  <v:imagedata r:id="rId5" o:title="" grayscale="t"/>
                </v:shape>
              </w:pict>
            </w:r>
          </w:p>
          <w:p w:rsidR="00C45533" w:rsidRPr="00707526" w:rsidRDefault="00C45533" w:rsidP="00707526">
            <w:pPr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  <w:p w:rsidR="00C45533" w:rsidRPr="00D72FC6" w:rsidRDefault="00C45533" w:rsidP="002E4F3D"/>
        </w:tc>
      </w:tr>
      <w:tr w:rsidR="00C45533" w:rsidTr="00707526">
        <w:trPr>
          <w:trHeight w:val="1421"/>
        </w:trPr>
        <w:tc>
          <w:tcPr>
            <w:tcW w:w="5400" w:type="dxa"/>
          </w:tcPr>
          <w:p w:rsidR="00C45533" w:rsidRPr="00707526" w:rsidRDefault="00C45533" w:rsidP="00DB5A78">
            <w:pPr>
              <w:rPr>
                <w:color w:val="000000"/>
              </w:rPr>
            </w:pPr>
            <w:r w:rsidRPr="00707526">
              <w:rPr>
                <w:color w:val="000000"/>
              </w:rPr>
              <w:t xml:space="preserve">  </w:t>
            </w:r>
            <w:r w:rsidRPr="006153A1">
              <w:rPr>
                <w:noProof/>
              </w:rPr>
              <w:pict>
                <v:shape id="Resim 17" o:spid="_x0000_i1026" type="#_x0000_t75" alt="Açıklama: C:\Users\FOCUS\Desktop\indir (19).png" style="width:241.5pt;height:134.25pt;visibility:visible">
                  <v:imagedata r:id="rId6" o:title=""/>
                </v:shape>
              </w:pict>
            </w:r>
          </w:p>
        </w:tc>
        <w:tc>
          <w:tcPr>
            <w:tcW w:w="5580" w:type="dxa"/>
          </w:tcPr>
          <w:p w:rsidR="00C45533" w:rsidRPr="00707526" w:rsidRDefault="00C45533" w:rsidP="006D318C">
            <w:pPr>
              <w:rPr>
                <w:rFonts w:ascii="Calibri" w:hAnsi="Calibri"/>
              </w:rPr>
            </w:pPr>
            <w:r w:rsidRPr="00711FDF">
              <w:t xml:space="preserve"> 4)</w:t>
            </w:r>
            <w:r w:rsidRPr="00707526">
              <w:rPr>
                <w:b/>
                <w:noProof/>
              </w:rPr>
              <w:t xml:space="preserve">  </w:t>
            </w:r>
            <w:r w:rsidRPr="00707526">
              <w:rPr>
                <w:rFonts w:ascii="Calibri" w:hAnsi="Calibri"/>
              </w:rPr>
              <w:t xml:space="preserve">Dört basamaklı </w:t>
            </w:r>
            <w:r w:rsidRPr="00707526">
              <w:rPr>
                <w:rFonts w:ascii="Calibri" w:hAnsi="Calibri"/>
                <w:b/>
              </w:rPr>
              <w:t>2a6b</w:t>
            </w:r>
            <w:r w:rsidRPr="00707526">
              <w:rPr>
                <w:rFonts w:ascii="Calibri" w:hAnsi="Calibri"/>
              </w:rPr>
              <w:t xml:space="preserve"> sayısı hem 2, hem 5, hem de 9 ile tam bölünebildiğine göre, a+b nin değeri aşağıdakilerden hangisidir?</w:t>
            </w:r>
            <w:r w:rsidRPr="00707526">
              <w:rPr>
                <w:rFonts w:eastAsia="BatangChe"/>
                <w:b/>
              </w:rPr>
              <w:t xml:space="preserve"> </w:t>
            </w:r>
            <w:r w:rsidRPr="00707526">
              <w:rPr>
                <w:rFonts w:eastAsia="BatangChe"/>
              </w:rPr>
              <w:t>(5 Puan)</w:t>
            </w:r>
          </w:p>
          <w:p w:rsidR="00C45533" w:rsidRPr="00707526" w:rsidRDefault="00C45533" w:rsidP="006D318C">
            <w:pPr>
              <w:rPr>
                <w:rFonts w:ascii="Calibri" w:hAnsi="Calibri"/>
              </w:rPr>
            </w:pPr>
            <w:r w:rsidRPr="00707526">
              <w:rPr>
                <w:rFonts w:ascii="Calibri" w:hAnsi="Calibri"/>
              </w:rPr>
              <w:t>A) 1        B) 7         C) 9        D) 10</w:t>
            </w:r>
          </w:p>
          <w:p w:rsidR="00C45533" w:rsidRPr="00707526" w:rsidRDefault="00C45533" w:rsidP="00324350">
            <w:pPr>
              <w:rPr>
                <w:color w:val="000000"/>
              </w:rPr>
            </w:pPr>
          </w:p>
          <w:p w:rsidR="00C45533" w:rsidRPr="00707526" w:rsidRDefault="00C45533" w:rsidP="00707526">
            <w:pPr>
              <w:pStyle w:val="NoSpacing"/>
              <w:ind w:right="-214"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C45533" w:rsidRPr="00707526" w:rsidRDefault="00C45533" w:rsidP="00996AE9">
            <w:pPr>
              <w:rPr>
                <w:b/>
              </w:rPr>
            </w:pPr>
          </w:p>
          <w:p w:rsidR="00C45533" w:rsidRPr="00707526" w:rsidRDefault="00C45533" w:rsidP="006B2B0E">
            <w:pPr>
              <w:rPr>
                <w:color w:val="000000"/>
              </w:rPr>
            </w:pPr>
            <w:r w:rsidRPr="00707526">
              <w:rPr>
                <w:b/>
              </w:rPr>
              <w:t xml:space="preserve">                  </w:t>
            </w:r>
          </w:p>
        </w:tc>
      </w:tr>
      <w:tr w:rsidR="00C45533" w:rsidTr="00707526">
        <w:trPr>
          <w:trHeight w:val="1057"/>
        </w:trPr>
        <w:tc>
          <w:tcPr>
            <w:tcW w:w="5400" w:type="dxa"/>
          </w:tcPr>
          <w:p w:rsidR="00C45533" w:rsidRDefault="00C45533" w:rsidP="00502F02">
            <w:r>
              <w:rPr>
                <w:noProof/>
              </w:rPr>
              <w:t xml:space="preserve"> 5) </w:t>
            </w:r>
            <w:r w:rsidRPr="0078474C">
              <w:t>Aşağıdaki kesirlerin ondalık açılımını bulunuz.</w:t>
            </w:r>
            <w:r>
              <w:t xml:space="preserve"> </w:t>
            </w:r>
          </w:p>
          <w:p w:rsidR="00C45533" w:rsidRPr="00502F02" w:rsidRDefault="00C45533" w:rsidP="00502F02">
            <w:pPr>
              <w:rPr>
                <w:noProof/>
              </w:rPr>
            </w:pPr>
            <w:r>
              <w:t>(6 puan)</w:t>
            </w:r>
          </w:p>
          <w:p w:rsidR="00C45533" w:rsidRPr="00707526" w:rsidRDefault="00C45533" w:rsidP="00707526">
            <w:pPr>
              <w:tabs>
                <w:tab w:val="left" w:pos="9810"/>
              </w:tabs>
              <w:rPr>
                <w:b/>
              </w:rPr>
            </w:pPr>
            <w:r w:rsidRPr="00707526">
              <w:rPr>
                <w:b/>
              </w:rPr>
              <w:t xml:space="preserve">              </w:t>
            </w:r>
          </w:p>
          <w:p w:rsidR="00C45533" w:rsidRPr="00707526" w:rsidRDefault="00C45533" w:rsidP="00707526">
            <w:pPr>
              <w:tabs>
                <w:tab w:val="left" w:pos="1020"/>
              </w:tabs>
              <w:rPr>
                <w:b/>
              </w:rPr>
            </w:pPr>
            <w:r w:rsidRPr="00707526">
              <w:rPr>
                <w:b/>
                <w:position w:val="-40"/>
              </w:rPr>
              <w:object w:dxaOrig="420" w:dyaOrig="920">
                <v:shape id="_x0000_i1027" type="#_x0000_t75" style="width:21pt;height:45.75pt" o:ole="">
                  <v:imagedata r:id="rId7" o:title=""/>
                </v:shape>
                <o:OLEObject Type="Embed" ProgID="Equation.DSMT4" ShapeID="_x0000_i1027" DrawAspect="Content" ObjectID="_1482415030" r:id="rId8"/>
              </w:object>
            </w:r>
          </w:p>
          <w:p w:rsidR="00C45533" w:rsidRPr="00707526" w:rsidRDefault="00C45533" w:rsidP="00707526">
            <w:pPr>
              <w:tabs>
                <w:tab w:val="left" w:pos="1020"/>
              </w:tabs>
              <w:rPr>
                <w:b/>
              </w:rPr>
            </w:pPr>
            <w:r w:rsidRPr="00707526">
              <w:rPr>
                <w:b/>
                <w:position w:val="-24"/>
              </w:rPr>
              <w:object w:dxaOrig="420" w:dyaOrig="620">
                <v:shape id="_x0000_i1028" type="#_x0000_t75" style="width:21pt;height:30.75pt" o:ole="">
                  <v:imagedata r:id="rId9" o:title=""/>
                </v:shape>
                <o:OLEObject Type="Embed" ProgID="Equation.3" ShapeID="_x0000_i1028" DrawAspect="Content" ObjectID="_1482415031" r:id="rId10"/>
              </w:object>
            </w:r>
            <w:r w:rsidRPr="00707526">
              <w:rPr>
                <w:b/>
              </w:rPr>
              <w:t xml:space="preserve"> </w:t>
            </w:r>
          </w:p>
          <w:p w:rsidR="00C45533" w:rsidRPr="00707526" w:rsidRDefault="00C45533" w:rsidP="00F133A1">
            <w:pPr>
              <w:rPr>
                <w:b/>
                <w:sz w:val="28"/>
                <w:szCs w:val="28"/>
              </w:rPr>
            </w:pPr>
          </w:p>
        </w:tc>
        <w:tc>
          <w:tcPr>
            <w:tcW w:w="5580" w:type="dxa"/>
          </w:tcPr>
          <w:p w:rsidR="00C45533" w:rsidRDefault="00C45533" w:rsidP="004A115F">
            <w:r>
              <w:t>6) (5 puan)</w:t>
            </w:r>
          </w:p>
          <w:p w:rsidR="00C45533" w:rsidRPr="00707526" w:rsidRDefault="00C45533" w:rsidP="006B2B0E">
            <w:pPr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707526">
              <w:rPr>
                <w:rFonts w:ascii="Comic Sans MS" w:hAnsi="Comic Sans MS" w:cs="Tahoma"/>
                <w:b/>
                <w:noProof/>
                <w:sz w:val="20"/>
                <w:szCs w:val="20"/>
              </w:rPr>
              <w:pict>
                <v:shape id="Resim 22" o:spid="_x0000_i1029" type="#_x0000_t75" style="width:248.25pt;height:117pt;visibility:visible">
                  <v:imagedata r:id="rId11" o:title="" grayscale="t"/>
                </v:shape>
              </w:pict>
            </w:r>
          </w:p>
          <w:p w:rsidR="00C45533" w:rsidRPr="00707526" w:rsidRDefault="00C45533" w:rsidP="006805B5">
            <w:pPr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</w:p>
        </w:tc>
      </w:tr>
      <w:tr w:rsidR="00C45533" w:rsidTr="00707526">
        <w:trPr>
          <w:trHeight w:val="1862"/>
        </w:trPr>
        <w:tc>
          <w:tcPr>
            <w:tcW w:w="5400" w:type="dxa"/>
          </w:tcPr>
          <w:p w:rsidR="00C45533" w:rsidRPr="00707526" w:rsidRDefault="00C45533" w:rsidP="00B64DB8">
            <w:pPr>
              <w:rPr>
                <w:b/>
              </w:rPr>
            </w:pPr>
            <w:r>
              <w:rPr>
                <w:noProof/>
              </w:rPr>
              <w:pict>
                <v:shape id="Resim 10" o:spid="_x0000_s1026" type="#_x0000_t75" style="position:absolute;margin-left:10.45pt;margin-top:.9pt;width:265.5pt;height:73.5pt;z-index:-251658240;visibility:visible;mso-position-horizontal-relative:text;mso-position-vertical-relative:text">
                  <v:imagedata r:id="rId12" o:title="" grayscale="t"/>
                </v:shape>
              </w:pict>
            </w:r>
            <w:r>
              <w:t xml:space="preserve"> </w:t>
            </w:r>
            <w:r w:rsidRPr="00707526">
              <w:rPr>
                <w:b/>
              </w:rPr>
              <w:t>7)</w:t>
            </w:r>
          </w:p>
          <w:p w:rsidR="00C45533" w:rsidRPr="003E232F" w:rsidRDefault="00C45533" w:rsidP="00B64DB8">
            <w:r w:rsidRPr="00707526">
              <w:rPr>
                <w:b/>
              </w:rPr>
              <w:t xml:space="preserve">   </w:t>
            </w:r>
          </w:p>
        </w:tc>
        <w:tc>
          <w:tcPr>
            <w:tcW w:w="5580" w:type="dxa"/>
          </w:tcPr>
          <w:p w:rsidR="00C45533" w:rsidRPr="002E6EF0" w:rsidRDefault="00C45533" w:rsidP="00707526">
            <w:pPr>
              <w:pStyle w:val="ListParagraph"/>
              <w:tabs>
                <w:tab w:val="left" w:pos="426"/>
              </w:tabs>
              <w:ind w:left="0"/>
            </w:pPr>
            <w:r w:rsidRPr="00707526">
              <w:rPr>
                <w:rFonts w:ascii="Arial" w:hAnsi="Arial" w:cs="Arial"/>
                <w:sz w:val="22"/>
                <w:szCs w:val="22"/>
              </w:rPr>
              <w:t>8)</w:t>
            </w:r>
            <w:r w:rsidRPr="002E6EF0">
              <w:t xml:space="preserve"> </w:t>
            </w:r>
            <w:r>
              <w:t>(5 puan)</w:t>
            </w:r>
          </w:p>
          <w:p w:rsidR="00C45533" w:rsidRPr="002E6EF0" w:rsidRDefault="00C45533" w:rsidP="00707526">
            <w:pPr>
              <w:outlineLvl w:val="0"/>
            </w:pPr>
            <w:r w:rsidRPr="006153A1">
              <w:rPr>
                <w:noProof/>
              </w:rPr>
              <w:pict>
                <v:shape id="Resim 5" o:spid="_x0000_i1030" type="#_x0000_t75" style="width:248.25pt;height:66.75pt;visibility:visible">
                  <v:imagedata r:id="rId13" o:title=""/>
                </v:shape>
              </w:pict>
            </w:r>
          </w:p>
        </w:tc>
      </w:tr>
      <w:tr w:rsidR="00C45533" w:rsidTr="00707526">
        <w:trPr>
          <w:trHeight w:val="2152"/>
        </w:trPr>
        <w:tc>
          <w:tcPr>
            <w:tcW w:w="5400" w:type="dxa"/>
          </w:tcPr>
          <w:p w:rsidR="00C45533" w:rsidRPr="00707526" w:rsidRDefault="00C45533" w:rsidP="004A115F">
            <w:pPr>
              <w:rPr>
                <w:position w:val="-24"/>
              </w:rPr>
            </w:pPr>
            <w:r>
              <w:t>9)</w:t>
            </w:r>
            <w:r w:rsidRPr="00707526">
              <w:rPr>
                <w:position w:val="-24"/>
              </w:rPr>
              <w:t xml:space="preserve"> </w:t>
            </w:r>
            <w:r w:rsidRPr="00707526">
              <w:rPr>
                <w:rFonts w:eastAsia="BatangChe"/>
              </w:rPr>
              <w:t>(5 Puan)</w:t>
            </w:r>
            <w:r w:rsidRPr="00707526">
              <w:rPr>
                <w:position w:val="-24"/>
              </w:rPr>
              <w:t xml:space="preserve">  </w:t>
            </w:r>
          </w:p>
          <w:p w:rsidR="00C45533" w:rsidRDefault="00C45533" w:rsidP="004A115F">
            <w:r w:rsidRPr="00707526">
              <w:rPr>
                <w:position w:val="-24"/>
              </w:rPr>
              <w:t xml:space="preserve"> </w:t>
            </w:r>
            <w:r w:rsidRPr="00707526">
              <w:rPr>
                <w:position w:val="-24"/>
              </w:rPr>
              <w:object w:dxaOrig="4740" w:dyaOrig="620">
                <v:shape id="_x0000_i1031" type="#_x0000_t75" style="width:253.5pt;height:38.25pt" o:ole="">
                  <v:imagedata r:id="rId14" o:title=""/>
                </v:shape>
                <o:OLEObject Type="Embed" ProgID="Equation.DSMT4" ShapeID="_x0000_i1031" DrawAspect="Content" ObjectID="_1482415032" r:id="rId15"/>
              </w:object>
            </w:r>
          </w:p>
        </w:tc>
        <w:tc>
          <w:tcPr>
            <w:tcW w:w="5580" w:type="dxa"/>
          </w:tcPr>
          <w:p w:rsidR="00C45533" w:rsidRPr="00707526" w:rsidRDefault="00C45533" w:rsidP="00707526">
            <w:pPr>
              <w:pStyle w:val="ListParagraph"/>
              <w:tabs>
                <w:tab w:val="left" w:pos="426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r w:rsidRPr="00707526">
              <w:rPr>
                <w:rFonts w:ascii="Arial" w:hAnsi="Arial" w:cs="Arial"/>
                <w:sz w:val="22"/>
                <w:szCs w:val="22"/>
              </w:rPr>
              <w:t>10)</w:t>
            </w:r>
            <w:r>
              <w:t xml:space="preserve"> (5 puan)</w:t>
            </w:r>
          </w:p>
          <w:p w:rsidR="00C45533" w:rsidRPr="00707526" w:rsidRDefault="00C45533" w:rsidP="00707526">
            <w:pPr>
              <w:pStyle w:val="ListParagraph"/>
              <w:tabs>
                <w:tab w:val="left" w:pos="426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r w:rsidRPr="00707526">
              <w:rPr>
                <w:noProof/>
                <w:sz w:val="22"/>
                <w:szCs w:val="22"/>
              </w:rPr>
              <w:pict>
                <v:shape id="Resim 63" o:spid="_x0000_i1032" type="#_x0000_t75" alt="b5" style="width:261.75pt;height:153.75pt;visibility:visible">
                  <v:imagedata r:id="rId16" o:title="" cropbottom="852f" grayscale="t"/>
                </v:shape>
              </w:pict>
            </w:r>
          </w:p>
        </w:tc>
      </w:tr>
      <w:tr w:rsidR="00C45533" w:rsidTr="00707526">
        <w:trPr>
          <w:trHeight w:val="3337"/>
        </w:trPr>
        <w:tc>
          <w:tcPr>
            <w:tcW w:w="5400" w:type="dxa"/>
          </w:tcPr>
          <w:p w:rsidR="00C45533" w:rsidRPr="00707526" w:rsidRDefault="00C45533" w:rsidP="00707526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  11</w:t>
            </w:r>
            <w:r w:rsidRPr="00E2583E">
              <w:t xml:space="preserve">) </w:t>
            </w:r>
            <w:r w:rsidRPr="00E705C6">
              <w:t>Aşağıda cümlelerdeki boşluklara, verilen kelimelerden uygun olanları getirerek cümleleri tamamlayınız. (5×1=5 puan)</w:t>
            </w:r>
          </w:p>
          <w:p w:rsidR="00C45533" w:rsidRPr="00707526" w:rsidRDefault="00C45533" w:rsidP="0070752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7526">
              <w:rPr>
                <w:b/>
              </w:rPr>
              <w:t>oran – tümler – asal – ters – bütünler</w:t>
            </w:r>
          </w:p>
          <w:p w:rsidR="00C45533" w:rsidRPr="00707526" w:rsidRDefault="00C45533" w:rsidP="0070752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45533" w:rsidRPr="00694849" w:rsidRDefault="00C45533" w:rsidP="00707526">
            <w:pPr>
              <w:autoSpaceDE w:val="0"/>
              <w:autoSpaceDN w:val="0"/>
              <w:adjustRightInd w:val="0"/>
            </w:pPr>
            <w:r w:rsidRPr="00707526">
              <w:rPr>
                <w:b/>
              </w:rPr>
              <w:t xml:space="preserve">a) </w:t>
            </w:r>
            <w:r w:rsidRPr="00694849">
              <w:t>Ölçüleri toplamı 180º olan iki açıya …………… açılar denir.</w:t>
            </w:r>
          </w:p>
          <w:p w:rsidR="00C45533" w:rsidRPr="00694849" w:rsidRDefault="00C45533" w:rsidP="00707526">
            <w:pPr>
              <w:autoSpaceDE w:val="0"/>
              <w:autoSpaceDN w:val="0"/>
              <w:adjustRightInd w:val="0"/>
            </w:pPr>
            <w:r w:rsidRPr="00707526">
              <w:rPr>
                <w:b/>
              </w:rPr>
              <w:t>b)</w:t>
            </w:r>
            <w:r w:rsidRPr="00694849">
              <w:t xml:space="preserve"> İki doğrunun kesişmesi ile oluşan karşılıklı açılara …………… açılar denir.</w:t>
            </w:r>
          </w:p>
          <w:p w:rsidR="00C45533" w:rsidRPr="00694849" w:rsidRDefault="00C45533" w:rsidP="00E705C6">
            <w:r w:rsidRPr="00707526">
              <w:rPr>
                <w:b/>
              </w:rPr>
              <w:t xml:space="preserve">c) </w:t>
            </w:r>
            <w:r w:rsidRPr="00694849">
              <w:t>İki çokluğun ölçülerinin birbirine bölünerek karşılaştırılmasına ……………. denir.</w:t>
            </w:r>
          </w:p>
          <w:p w:rsidR="00C45533" w:rsidRPr="00694849" w:rsidRDefault="00C45533" w:rsidP="00E705C6">
            <w:r w:rsidRPr="00707526">
              <w:rPr>
                <w:b/>
              </w:rPr>
              <w:t>ç)</w:t>
            </w:r>
            <w:r w:rsidRPr="00694849">
              <w:t xml:space="preserve"> Ölçüleri toplamı 90º olan iki açıya …………… açılar denir.</w:t>
            </w:r>
          </w:p>
          <w:p w:rsidR="00C45533" w:rsidRPr="002E6EF0" w:rsidRDefault="00C45533" w:rsidP="00E705C6">
            <w:r w:rsidRPr="00707526">
              <w:rPr>
                <w:b/>
              </w:rPr>
              <w:t xml:space="preserve">d) </w:t>
            </w:r>
            <w:r w:rsidRPr="00694849">
              <w:t>Çarpanları yalnız 1 ve kendisi olan, 1’den büyük sayılara ………….. sayı denir.</w:t>
            </w:r>
          </w:p>
        </w:tc>
        <w:tc>
          <w:tcPr>
            <w:tcW w:w="5580" w:type="dxa"/>
          </w:tcPr>
          <w:p w:rsidR="00C45533" w:rsidRPr="00707526" w:rsidRDefault="00C45533" w:rsidP="004A115F">
            <w:pPr>
              <w:rPr>
                <w:b/>
              </w:rPr>
            </w:pPr>
            <w:r>
              <w:t>12)</w:t>
            </w:r>
            <w:r w:rsidRPr="00707526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707526">
              <w:rPr>
                <w:rFonts w:ascii="Comic Sans MS" w:hAnsi="Comic Sans MS"/>
                <w:sz w:val="20"/>
                <w:szCs w:val="20"/>
              </w:rPr>
              <w:t xml:space="preserve">Aşagıda verilen işlemleri yapınız. </w:t>
            </w:r>
            <w:r w:rsidRPr="00707526">
              <w:rPr>
                <w:rFonts w:eastAsia="BatangChe"/>
              </w:rPr>
              <w:t>(5 Puan)</w:t>
            </w:r>
            <w:r w:rsidRPr="00707526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C45533" w:rsidRDefault="00C45533" w:rsidP="00996AE9">
            <w:r w:rsidRPr="00707526">
              <w:rPr>
                <w:b/>
              </w:rPr>
              <w:tab/>
            </w:r>
            <w:r>
              <w:t xml:space="preserve">        </w:t>
            </w:r>
          </w:p>
          <w:p w:rsidR="00C45533" w:rsidRPr="00707526" w:rsidRDefault="00C45533" w:rsidP="00707526">
            <w:pPr>
              <w:jc w:val="both"/>
              <w:rPr>
                <w:sz w:val="28"/>
                <w:szCs w:val="28"/>
              </w:rPr>
            </w:pPr>
            <w:r>
              <w:t xml:space="preserve">        </w:t>
            </w:r>
            <w:r w:rsidRPr="00707526">
              <w:rPr>
                <w:sz w:val="28"/>
                <w:szCs w:val="28"/>
              </w:rPr>
              <w:t>4 + 6</w:t>
            </w:r>
            <w:r w:rsidRPr="00707526">
              <w:rPr>
                <w:sz w:val="28"/>
                <w:szCs w:val="28"/>
                <w:vertAlign w:val="superscript"/>
              </w:rPr>
              <w:t>2</w:t>
            </w:r>
            <w:r w:rsidRPr="00707526">
              <w:rPr>
                <w:sz w:val="28"/>
                <w:szCs w:val="28"/>
              </w:rPr>
              <w:t xml:space="preserve"> : 2 – ( 1+ 2.3)=?          </w:t>
            </w:r>
          </w:p>
        </w:tc>
      </w:tr>
      <w:tr w:rsidR="00C45533" w:rsidTr="00707526">
        <w:trPr>
          <w:trHeight w:val="1421"/>
        </w:trPr>
        <w:tc>
          <w:tcPr>
            <w:tcW w:w="5400" w:type="dxa"/>
          </w:tcPr>
          <w:p w:rsidR="00C45533" w:rsidRPr="00707526" w:rsidRDefault="00C45533" w:rsidP="00707526">
            <w:pPr>
              <w:ind w:left="60"/>
              <w:rPr>
                <w:sz w:val="22"/>
                <w:szCs w:val="22"/>
              </w:rPr>
            </w:pPr>
            <w:r>
              <w:t xml:space="preserve">13)   </w:t>
            </w:r>
            <w:r w:rsidRPr="00707526">
              <w:rPr>
                <w:sz w:val="22"/>
                <w:szCs w:val="22"/>
              </w:rPr>
              <w:t>2,02 ondalık kesrinin okunuşu aşağıdakilerden hangisidir?</w:t>
            </w:r>
          </w:p>
          <w:p w:rsidR="00C45533" w:rsidRPr="00707526" w:rsidRDefault="00C45533" w:rsidP="00AF1A91">
            <w:pPr>
              <w:rPr>
                <w:sz w:val="22"/>
                <w:szCs w:val="22"/>
              </w:rPr>
            </w:pPr>
            <w:r w:rsidRPr="00707526">
              <w:rPr>
                <w:sz w:val="22"/>
                <w:szCs w:val="22"/>
              </w:rPr>
              <w:t xml:space="preserve">a)  Dört tam yüzde iki         </w:t>
            </w:r>
          </w:p>
          <w:p w:rsidR="00C45533" w:rsidRPr="00707526" w:rsidRDefault="00C45533" w:rsidP="00AF1A91">
            <w:pPr>
              <w:rPr>
                <w:sz w:val="22"/>
                <w:szCs w:val="22"/>
              </w:rPr>
            </w:pPr>
            <w:r w:rsidRPr="00707526">
              <w:rPr>
                <w:sz w:val="22"/>
                <w:szCs w:val="22"/>
              </w:rPr>
              <w:t xml:space="preserve">b)  Yirmi tam onda iki   </w:t>
            </w:r>
          </w:p>
          <w:p w:rsidR="00C45533" w:rsidRPr="00707526" w:rsidRDefault="00C45533" w:rsidP="00AF1A91">
            <w:pPr>
              <w:rPr>
                <w:sz w:val="22"/>
                <w:szCs w:val="22"/>
              </w:rPr>
            </w:pPr>
            <w:r w:rsidRPr="00707526">
              <w:rPr>
                <w:sz w:val="22"/>
                <w:szCs w:val="22"/>
              </w:rPr>
              <w:t xml:space="preserve">c)   İki tam yüzde iki                          </w:t>
            </w:r>
          </w:p>
          <w:p w:rsidR="00C45533" w:rsidRPr="00707526" w:rsidRDefault="00C45533" w:rsidP="00AF1A91">
            <w:pPr>
              <w:rPr>
                <w:sz w:val="22"/>
                <w:szCs w:val="22"/>
              </w:rPr>
            </w:pPr>
            <w:r w:rsidRPr="00707526">
              <w:rPr>
                <w:sz w:val="22"/>
                <w:szCs w:val="22"/>
              </w:rPr>
              <w:t xml:space="preserve">d)  İki tam onda iki </w:t>
            </w:r>
          </w:p>
          <w:p w:rsidR="00C45533" w:rsidRPr="00142494" w:rsidRDefault="00C45533" w:rsidP="00707526">
            <w:pPr>
              <w:tabs>
                <w:tab w:val="left" w:pos="360"/>
              </w:tabs>
            </w:pPr>
          </w:p>
        </w:tc>
        <w:tc>
          <w:tcPr>
            <w:tcW w:w="5580" w:type="dxa"/>
          </w:tcPr>
          <w:p w:rsidR="00C45533" w:rsidRPr="00707526" w:rsidRDefault="00C45533" w:rsidP="0046144A">
            <w:pPr>
              <w:rPr>
                <w:rFonts w:eastAsia="BatangChe"/>
              </w:rPr>
            </w:pPr>
            <w:r>
              <w:t xml:space="preserve">14)    </w:t>
            </w:r>
            <w:r w:rsidRPr="00711FDF">
              <w:t>0,2 x 0,3 çarpma işleminin sonucu aşağıdakilerden hangisidir?</w:t>
            </w:r>
            <w:r w:rsidRPr="00707526">
              <w:rPr>
                <w:rFonts w:eastAsia="BatangChe"/>
              </w:rPr>
              <w:t xml:space="preserve"> (5 Puan)</w:t>
            </w:r>
          </w:p>
          <w:p w:rsidR="00C45533" w:rsidRPr="00707526" w:rsidRDefault="00C45533" w:rsidP="00707526">
            <w:pPr>
              <w:pStyle w:val="NoSpacing"/>
              <w:ind w:right="-214" w:firstLine="142"/>
              <w:rPr>
                <w:rFonts w:ascii="Times New Roman" w:hAnsi="Times New Roman"/>
                <w:sz w:val="24"/>
                <w:szCs w:val="24"/>
              </w:rPr>
            </w:pPr>
            <w:r w:rsidRPr="0070752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45533" w:rsidRPr="00707526" w:rsidRDefault="00C45533" w:rsidP="00707526">
            <w:pPr>
              <w:pStyle w:val="NoSpacing"/>
              <w:ind w:right="-214"/>
              <w:rPr>
                <w:rFonts w:ascii="Times New Roman" w:hAnsi="Times New Roman"/>
                <w:sz w:val="24"/>
                <w:szCs w:val="24"/>
              </w:rPr>
            </w:pPr>
            <w:r w:rsidRPr="00707526">
              <w:rPr>
                <w:rFonts w:ascii="Times New Roman" w:hAnsi="Times New Roman"/>
                <w:sz w:val="24"/>
                <w:szCs w:val="24"/>
              </w:rPr>
              <w:t>A) 6              B)0,6             C)0,06             D)60</w:t>
            </w:r>
          </w:p>
          <w:p w:rsidR="00C45533" w:rsidRPr="00707526" w:rsidRDefault="00C45533" w:rsidP="007C22D6">
            <w:pPr>
              <w:rPr>
                <w:rFonts w:eastAsia="BatangChe"/>
              </w:rPr>
            </w:pPr>
          </w:p>
          <w:p w:rsidR="00C45533" w:rsidRPr="00B56B43" w:rsidRDefault="00C45533" w:rsidP="00B56B43"/>
        </w:tc>
      </w:tr>
      <w:tr w:rsidR="00C45533" w:rsidTr="00707526">
        <w:trPr>
          <w:trHeight w:val="1421"/>
        </w:trPr>
        <w:tc>
          <w:tcPr>
            <w:tcW w:w="5400" w:type="dxa"/>
          </w:tcPr>
          <w:p w:rsidR="00C45533" w:rsidRPr="00707526" w:rsidRDefault="00C45533" w:rsidP="00707526">
            <w:pPr>
              <w:ind w:left="-180"/>
              <w:jc w:val="both"/>
              <w:rPr>
                <w:b/>
                <w:bCs/>
                <w:sz w:val="22"/>
                <w:szCs w:val="22"/>
              </w:rPr>
            </w:pPr>
            <w:r w:rsidRPr="00BC40D5">
              <w:t xml:space="preserve">    </w:t>
            </w:r>
            <w:r>
              <w:t>15)</w:t>
            </w:r>
            <w:r w:rsidRPr="00BC40D5">
              <w:t xml:space="preserve"> </w:t>
            </w:r>
            <w:r>
              <w:t>(5 puan)</w:t>
            </w:r>
            <w:r w:rsidRPr="00BC40D5">
              <w:t xml:space="preserve">  </w:t>
            </w:r>
          </w:p>
          <w:p w:rsidR="00C45533" w:rsidRDefault="00C45533" w:rsidP="00105395">
            <w:r w:rsidRPr="00707526">
              <w:rPr>
                <w:b/>
                <w:noProof/>
              </w:rPr>
              <w:pict>
                <v:shape id="Resim 19" o:spid="_x0000_i1033" type="#_x0000_t75" style="width:252.75pt;height:61.5pt;visibility:visible">
                  <v:imagedata r:id="rId17" o:title="" gain="109227f" blacklevel="-6554f"/>
                </v:shape>
              </w:pict>
            </w:r>
          </w:p>
          <w:p w:rsidR="00C45533" w:rsidRDefault="00C45533" w:rsidP="00105395"/>
          <w:p w:rsidR="00C45533" w:rsidRDefault="00C45533" w:rsidP="00105395"/>
          <w:p w:rsidR="00C45533" w:rsidRDefault="00C45533" w:rsidP="00105395"/>
          <w:p w:rsidR="00C45533" w:rsidRDefault="00C45533" w:rsidP="00105395"/>
          <w:p w:rsidR="00C45533" w:rsidRDefault="00C45533" w:rsidP="00105395"/>
          <w:p w:rsidR="00C45533" w:rsidRDefault="00C45533" w:rsidP="00105395"/>
          <w:p w:rsidR="00C45533" w:rsidRDefault="00C45533" w:rsidP="00105395"/>
          <w:p w:rsidR="00C45533" w:rsidRPr="00707526" w:rsidRDefault="00C45533" w:rsidP="00105395">
            <w:pPr>
              <w:rPr>
                <w:b/>
              </w:rPr>
            </w:pPr>
          </w:p>
          <w:p w:rsidR="00C45533" w:rsidRPr="00707526" w:rsidRDefault="00C45533" w:rsidP="00105395">
            <w:pPr>
              <w:rPr>
                <w:b/>
              </w:rPr>
            </w:pPr>
          </w:p>
          <w:p w:rsidR="00C45533" w:rsidRPr="00707526" w:rsidRDefault="00C45533" w:rsidP="00105395">
            <w:pPr>
              <w:rPr>
                <w:b/>
              </w:rPr>
            </w:pPr>
          </w:p>
        </w:tc>
        <w:tc>
          <w:tcPr>
            <w:tcW w:w="5580" w:type="dxa"/>
          </w:tcPr>
          <w:p w:rsidR="00C45533" w:rsidRPr="00707526" w:rsidRDefault="00C45533" w:rsidP="00105395">
            <w:pPr>
              <w:rPr>
                <w:b/>
                <w:sz w:val="22"/>
                <w:szCs w:val="22"/>
              </w:rPr>
            </w:pPr>
            <w:r w:rsidRPr="00707526">
              <w:rPr>
                <w:noProof/>
                <w:sz w:val="28"/>
                <w:szCs w:val="28"/>
              </w:rPr>
              <w:pict>
                <v:shape id="Resim 21" o:spid="_x0000_i1034" type="#_x0000_t75" style="width:264pt;height:142.5pt;visibility:visible">
                  <v:imagedata r:id="rId18" o:title=""/>
                </v:shape>
              </w:pict>
            </w:r>
          </w:p>
        </w:tc>
      </w:tr>
      <w:tr w:rsidR="00C45533" w:rsidTr="00707526">
        <w:trPr>
          <w:trHeight w:val="2008"/>
        </w:trPr>
        <w:tc>
          <w:tcPr>
            <w:tcW w:w="5400" w:type="dxa"/>
          </w:tcPr>
          <w:p w:rsidR="00C45533" w:rsidRPr="00707526" w:rsidRDefault="00C45533" w:rsidP="00707526">
            <w:pPr>
              <w:tabs>
                <w:tab w:val="left" w:pos="3045"/>
              </w:tabs>
              <w:rPr>
                <w:rFonts w:ascii="Comic Sans MS" w:hAnsi="Comic Sans MS"/>
              </w:rPr>
            </w:pPr>
            <w:r w:rsidRPr="00707526">
              <w:rPr>
                <w:rFonts w:ascii="Comic Sans MS" w:hAnsi="Comic Sans MS"/>
              </w:rPr>
              <w:t>17)</w:t>
            </w:r>
            <w:r w:rsidRPr="00707526">
              <w:rPr>
                <w:rFonts w:ascii="Comic Sans MS" w:eastAsia="BatangChe" w:hAnsi="Comic Sans MS"/>
              </w:rPr>
              <w:t xml:space="preserve"> </w:t>
            </w:r>
            <w:r w:rsidRPr="00707526">
              <w:rPr>
                <w:rFonts w:ascii="Calibri" w:hAnsi="Calibri"/>
              </w:rPr>
              <w:t xml:space="preserve">29 . ( </w:t>
            </w:r>
            <w:r w:rsidRPr="00707526">
              <w:rPr>
                <w:rFonts w:ascii="Calibri" w:hAnsi="Calibri"/>
              </w:rPr>
              <w:sym w:font="Symbol" w:char="F0FF"/>
            </w:r>
            <w:r w:rsidRPr="00707526">
              <w:rPr>
                <w:rFonts w:ascii="Calibri" w:hAnsi="Calibri"/>
              </w:rPr>
              <w:t xml:space="preserve"> – 12)  =  29 . 47 – 29 . 12</w:t>
            </w:r>
            <w:r w:rsidRPr="00707526">
              <w:rPr>
                <w:rFonts w:ascii="Calibri" w:hAnsi="Calibri"/>
                <w:sz w:val="22"/>
                <w:szCs w:val="22"/>
              </w:rPr>
              <w:br/>
              <w:t xml:space="preserve">Yukarıda verilen işlemde, çarpma işleminin dağılma özelliğini düşündüğümüzde  </w:t>
            </w:r>
            <w:r w:rsidRPr="00707526">
              <w:rPr>
                <w:rFonts w:ascii="Calibri" w:hAnsi="Calibri"/>
                <w:sz w:val="22"/>
                <w:szCs w:val="22"/>
              </w:rPr>
              <w:sym w:font="Symbol" w:char="F0FF"/>
            </w:r>
            <w:r w:rsidRPr="00707526">
              <w:rPr>
                <w:rFonts w:ascii="Calibri" w:hAnsi="Calibri"/>
                <w:sz w:val="22"/>
                <w:szCs w:val="22"/>
              </w:rPr>
              <w:t xml:space="preserve">  yerine gelmesi gereken sayı kaçtır?</w:t>
            </w:r>
            <w:r w:rsidRPr="00707526">
              <w:rPr>
                <w:rFonts w:ascii="Comic Sans MS" w:eastAsia="BatangChe" w:hAnsi="Comic Sans MS"/>
              </w:rPr>
              <w:t xml:space="preserve"> </w:t>
            </w:r>
            <w:r w:rsidRPr="00707526">
              <w:rPr>
                <w:rFonts w:ascii="Comic Sans MS" w:eastAsia="BatangChe" w:hAnsi="Comic Sans MS"/>
                <w:sz w:val="20"/>
                <w:szCs w:val="20"/>
              </w:rPr>
              <w:t>(5 Puan)</w:t>
            </w:r>
            <w:r w:rsidRPr="00707526">
              <w:rPr>
                <w:rFonts w:ascii="Calibri" w:hAnsi="Calibri"/>
                <w:sz w:val="22"/>
                <w:szCs w:val="22"/>
              </w:rPr>
              <w:br/>
            </w:r>
            <w:r w:rsidRPr="00707526">
              <w:rPr>
                <w:rFonts w:ascii="Calibri" w:hAnsi="Calibri"/>
                <w:sz w:val="22"/>
                <w:szCs w:val="22"/>
              </w:rPr>
              <w:br/>
              <w:t>A)  47                  B) 35                  C) 29                D) 12</w:t>
            </w:r>
            <w:r w:rsidRPr="00707526">
              <w:rPr>
                <w:rFonts w:ascii="Comic Sans MS" w:eastAsia="BatangChe" w:hAnsi="Comic Sans MS"/>
              </w:rPr>
              <w:t xml:space="preserve"> </w:t>
            </w:r>
          </w:p>
          <w:p w:rsidR="00C45533" w:rsidRPr="003E232F" w:rsidRDefault="00C45533" w:rsidP="00707526">
            <w:pPr>
              <w:tabs>
                <w:tab w:val="left" w:pos="3045"/>
              </w:tabs>
            </w:pPr>
          </w:p>
        </w:tc>
        <w:tc>
          <w:tcPr>
            <w:tcW w:w="5580" w:type="dxa"/>
          </w:tcPr>
          <w:p w:rsidR="00C45533" w:rsidRDefault="00C45533" w:rsidP="008872B6">
            <w:r>
              <w:t xml:space="preserve"> 18)  </w:t>
            </w:r>
            <w:r w:rsidRPr="00707526">
              <w:rPr>
                <w:b/>
                <w:sz w:val="22"/>
                <w:szCs w:val="22"/>
              </w:rPr>
              <w:t>120 litrelik süt  2</w:t>
            </w:r>
            <w:r w:rsidRPr="00707526">
              <w:rPr>
                <w:b/>
                <w:bCs/>
                <w:position w:val="-24"/>
                <w:sz w:val="22"/>
                <w:szCs w:val="22"/>
              </w:rPr>
              <w:object w:dxaOrig="240" w:dyaOrig="620">
                <v:shape id="_x0000_i1035" type="#_x0000_t75" style="width:12pt;height:30.75pt" o:ole="">
                  <v:imagedata r:id="rId19" o:title=""/>
                </v:shape>
                <o:OLEObject Type="Embed" ProgID="Equation.3" ShapeID="_x0000_i1035" DrawAspect="Content" ObjectID="_1482415033" r:id="rId20"/>
              </w:object>
            </w:r>
            <w:r w:rsidRPr="00707526">
              <w:rPr>
                <w:b/>
                <w:bCs/>
                <w:sz w:val="22"/>
                <w:szCs w:val="22"/>
              </w:rPr>
              <w:t xml:space="preserve"> litrelik şişelere doldurulacaktır. Bu iş için kaç şişe gereklidir?</w:t>
            </w:r>
            <w:r w:rsidRPr="00707526">
              <w:rPr>
                <w:rFonts w:eastAsia="BatangChe"/>
              </w:rPr>
              <w:t xml:space="preserve"> (5 Puan)</w:t>
            </w:r>
          </w:p>
          <w:p w:rsidR="00C45533" w:rsidRDefault="00C45533" w:rsidP="004A115F"/>
          <w:p w:rsidR="00C45533" w:rsidRDefault="00C45533" w:rsidP="004A115F"/>
          <w:p w:rsidR="00C45533" w:rsidRDefault="00C45533" w:rsidP="00C50526">
            <w:pPr>
              <w:rPr>
                <w:rFonts w:ascii="Comic Sans MS" w:hAnsi="Comic Sans MS"/>
                <w:sz w:val="28"/>
                <w:szCs w:val="28"/>
              </w:rPr>
            </w:pPr>
            <w:hyperlink r:id="rId21" w:history="1">
              <w:r>
                <w:rPr>
                  <w:rStyle w:val="Hyperlink"/>
                  <w:rFonts w:ascii="Comic Sans MS" w:hAnsi="Comic Sans MS"/>
                  <w:sz w:val="28"/>
                  <w:szCs w:val="28"/>
                </w:rPr>
                <w:t>www.sorubak.com</w:t>
              </w:r>
            </w:hyperlink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C45533" w:rsidRDefault="00C45533" w:rsidP="004A115F"/>
          <w:p w:rsidR="00C45533" w:rsidRPr="00F821D0" w:rsidRDefault="00C45533" w:rsidP="004A115F"/>
        </w:tc>
      </w:tr>
      <w:tr w:rsidR="00C45533" w:rsidTr="00707526">
        <w:trPr>
          <w:trHeight w:val="2522"/>
        </w:trPr>
        <w:tc>
          <w:tcPr>
            <w:tcW w:w="5400" w:type="dxa"/>
          </w:tcPr>
          <w:p w:rsidR="00C45533" w:rsidRPr="00707526" w:rsidRDefault="00C45533" w:rsidP="00502F02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707526">
              <w:rPr>
                <w:b/>
                <w:sz w:val="22"/>
                <w:szCs w:val="22"/>
              </w:rPr>
              <w:t xml:space="preserve">19)  </w:t>
            </w:r>
            <w:r w:rsidRPr="00707526">
              <w:rPr>
                <w:rFonts w:ascii="Comic Sans MS" w:hAnsi="Comic Sans MS" w:cs="Tahoma"/>
                <w:sz w:val="20"/>
                <w:szCs w:val="20"/>
              </w:rPr>
              <w:t>Aşağıda ondalık açılımı verilen sayıları kesir şeklinde yazınız.</w:t>
            </w:r>
            <w:r>
              <w:t xml:space="preserve"> (4 puan)</w:t>
            </w:r>
          </w:p>
          <w:p w:rsidR="00C45533" w:rsidRPr="00707526" w:rsidRDefault="00C45533" w:rsidP="00502F02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</w:p>
          <w:p w:rsidR="00C45533" w:rsidRPr="00707526" w:rsidRDefault="00C45533" w:rsidP="00707526">
            <w:pPr>
              <w:numPr>
                <w:ilvl w:val="0"/>
                <w:numId w:val="15"/>
              </w:numPr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707526">
              <w:rPr>
                <w:rFonts w:ascii="Comic Sans MS" w:hAnsi="Comic Sans MS" w:cs="Tahoma"/>
                <w:b/>
                <w:sz w:val="20"/>
                <w:szCs w:val="20"/>
              </w:rPr>
              <w:t>0,007=</w:t>
            </w:r>
          </w:p>
          <w:p w:rsidR="00C45533" w:rsidRPr="00707526" w:rsidRDefault="00C45533" w:rsidP="00707526">
            <w:pPr>
              <w:ind w:left="720"/>
              <w:rPr>
                <w:rFonts w:ascii="Comic Sans MS" w:hAnsi="Comic Sans MS" w:cs="Tahoma"/>
                <w:b/>
                <w:sz w:val="20"/>
                <w:szCs w:val="20"/>
              </w:rPr>
            </w:pPr>
          </w:p>
          <w:p w:rsidR="00C45533" w:rsidRPr="00707526" w:rsidRDefault="00C45533" w:rsidP="00707526">
            <w:pPr>
              <w:ind w:left="720"/>
              <w:rPr>
                <w:rFonts w:ascii="Comic Sans MS" w:hAnsi="Comic Sans MS" w:cs="Tahoma"/>
                <w:b/>
                <w:sz w:val="20"/>
                <w:szCs w:val="20"/>
              </w:rPr>
            </w:pPr>
          </w:p>
          <w:p w:rsidR="00C45533" w:rsidRPr="00707526" w:rsidRDefault="00C45533" w:rsidP="00707526">
            <w:pPr>
              <w:numPr>
                <w:ilvl w:val="0"/>
                <w:numId w:val="15"/>
              </w:numPr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707526">
              <w:rPr>
                <w:rFonts w:ascii="Comic Sans MS" w:hAnsi="Comic Sans MS" w:cs="Tahoma"/>
                <w:b/>
                <w:sz w:val="20"/>
                <w:szCs w:val="20"/>
              </w:rPr>
              <w:t>3,9=</w:t>
            </w:r>
          </w:p>
          <w:p w:rsidR="00C45533" w:rsidRDefault="00C45533" w:rsidP="004A115F"/>
        </w:tc>
        <w:tc>
          <w:tcPr>
            <w:tcW w:w="5580" w:type="dxa"/>
          </w:tcPr>
          <w:p w:rsidR="00C45533" w:rsidRDefault="00C45533" w:rsidP="004A115F">
            <w:r w:rsidRPr="00707526">
              <w:rPr>
                <w:sz w:val="22"/>
                <w:szCs w:val="22"/>
              </w:rPr>
              <w:t>20)</w:t>
            </w:r>
            <w:r>
              <w:t xml:space="preserve"> (5 puan)</w:t>
            </w:r>
            <w:r w:rsidRPr="00707526">
              <w:rPr>
                <w:b/>
                <w:noProof/>
              </w:rPr>
              <w:pict>
                <v:shape id="Resim 60" o:spid="_x0000_i1036" type="#_x0000_t75" style="width:260.25pt;height:96.75pt;visibility:visible">
                  <v:imagedata r:id="rId22" o:title="" blacklevel="1966f" grayscale="t"/>
                </v:shape>
              </w:pict>
            </w:r>
          </w:p>
        </w:tc>
      </w:tr>
    </w:tbl>
    <w:p w:rsidR="00C45533" w:rsidRPr="00C20D80" w:rsidRDefault="00C45533" w:rsidP="00F61004">
      <w:pPr>
        <w:tabs>
          <w:tab w:val="left" w:pos="1905"/>
        </w:tabs>
      </w:pPr>
    </w:p>
    <w:sectPr w:rsidR="00C45533" w:rsidRPr="00C20D80" w:rsidSect="00CF1377">
      <w:pgSz w:w="11906" w:h="16838"/>
      <w:pgMar w:top="719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83E"/>
    <w:multiLevelType w:val="hybridMultilevel"/>
    <w:tmpl w:val="BD62F5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87742"/>
    <w:multiLevelType w:val="hybridMultilevel"/>
    <w:tmpl w:val="A30ECD78"/>
    <w:lvl w:ilvl="0" w:tplc="CF989E12">
      <w:start w:val="1"/>
      <w:numFmt w:val="decimal"/>
      <w:lvlText w:val="%1)"/>
      <w:lvlJc w:val="left"/>
      <w:pPr>
        <w:tabs>
          <w:tab w:val="num" w:pos="360"/>
        </w:tabs>
      </w:pPr>
      <w:rPr>
        <w:rFonts w:ascii="Arial" w:hAnsi="Arial" w:cs="Times New Roman" w:hint="default"/>
        <w:b/>
        <w:i w:val="0"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BCD45FC"/>
    <w:multiLevelType w:val="hybridMultilevel"/>
    <w:tmpl w:val="C91E1F20"/>
    <w:lvl w:ilvl="0" w:tplc="884AE980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3">
    <w:nsid w:val="1EE325E9"/>
    <w:multiLevelType w:val="hybridMultilevel"/>
    <w:tmpl w:val="F6AA5DBA"/>
    <w:lvl w:ilvl="0" w:tplc="3244A9A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  <w:szCs w:val="24"/>
      </w:rPr>
    </w:lvl>
    <w:lvl w:ilvl="1" w:tplc="DFA8C392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2D195BBA"/>
    <w:multiLevelType w:val="hybridMultilevel"/>
    <w:tmpl w:val="84EA9540"/>
    <w:lvl w:ilvl="0" w:tplc="1F464B2C">
      <w:start w:val="14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B2F4795"/>
    <w:multiLevelType w:val="hybridMultilevel"/>
    <w:tmpl w:val="ACB2AE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E4446F"/>
    <w:multiLevelType w:val="hybridMultilevel"/>
    <w:tmpl w:val="E4B6A25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2005A9D"/>
    <w:multiLevelType w:val="hybridMultilevel"/>
    <w:tmpl w:val="D25A5BF0"/>
    <w:lvl w:ilvl="0" w:tplc="7ABE4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3754412"/>
    <w:multiLevelType w:val="hybridMultilevel"/>
    <w:tmpl w:val="D40C6E24"/>
    <w:lvl w:ilvl="0" w:tplc="C28892B6">
      <w:start w:val="1"/>
      <w:numFmt w:val="upperRoman"/>
      <w:lvlText w:val="%1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9">
    <w:nsid w:val="64B25FF2"/>
    <w:multiLevelType w:val="hybridMultilevel"/>
    <w:tmpl w:val="4B8222B0"/>
    <w:lvl w:ilvl="0" w:tplc="537AFBAA">
      <w:start w:val="1"/>
      <w:numFmt w:val="decimal"/>
      <w:lvlText w:val="S.%1)"/>
      <w:lvlJc w:val="left"/>
      <w:pPr>
        <w:tabs>
          <w:tab w:val="num" w:pos="785"/>
        </w:tabs>
        <w:ind w:left="785" w:hanging="360"/>
      </w:pPr>
      <w:rPr>
        <w:rFonts w:cs="Times New Roman" w:hint="default"/>
        <w:b/>
        <w:sz w:val="20"/>
        <w:szCs w:val="20"/>
      </w:rPr>
    </w:lvl>
    <w:lvl w:ilvl="1" w:tplc="91C2391C">
      <w:start w:val="1"/>
      <w:numFmt w:val="upperRoman"/>
      <w:lvlText w:val="%2."/>
      <w:lvlJc w:val="left"/>
      <w:pPr>
        <w:tabs>
          <w:tab w:val="num" w:pos="785"/>
        </w:tabs>
        <w:ind w:left="785" w:firstLine="621"/>
      </w:pPr>
      <w:rPr>
        <w:rFonts w:cs="Times New Roman" w:hint="default"/>
        <w:b/>
        <w:sz w:val="20"/>
        <w:szCs w:val="20"/>
      </w:rPr>
    </w:lvl>
    <w:lvl w:ilvl="2" w:tplc="041F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0">
    <w:nsid w:val="679A47F3"/>
    <w:multiLevelType w:val="hybridMultilevel"/>
    <w:tmpl w:val="15D4BDBC"/>
    <w:lvl w:ilvl="0" w:tplc="C554CAB4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6F3F1C0A"/>
    <w:multiLevelType w:val="hybridMultilevel"/>
    <w:tmpl w:val="6B061FAE"/>
    <w:lvl w:ilvl="0" w:tplc="F9F85A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FE33625"/>
    <w:multiLevelType w:val="hybridMultilevel"/>
    <w:tmpl w:val="060EB0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989E12">
      <w:start w:val="1"/>
      <w:numFmt w:val="decimal"/>
      <w:lvlText w:val="%2)"/>
      <w:lvlJc w:val="left"/>
      <w:pPr>
        <w:tabs>
          <w:tab w:val="num" w:pos="1440"/>
        </w:tabs>
        <w:ind w:left="1080"/>
      </w:pPr>
      <w:rPr>
        <w:rFonts w:ascii="Arial" w:hAnsi="Arial" w:cs="Times New Roman" w:hint="default"/>
        <w:b/>
        <w:i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5B09D9"/>
    <w:multiLevelType w:val="hybridMultilevel"/>
    <w:tmpl w:val="18A009BE"/>
    <w:lvl w:ilvl="0" w:tplc="041F000F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79C96E86"/>
    <w:multiLevelType w:val="hybridMultilevel"/>
    <w:tmpl w:val="CA2A6562"/>
    <w:lvl w:ilvl="0" w:tplc="B902F22C">
      <w:start w:val="1"/>
      <w:numFmt w:val="bullet"/>
      <w:lvlText w:val="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3"/>
  </w:num>
  <w:num w:numId="5">
    <w:abstractNumId w:val="13"/>
  </w:num>
  <w:num w:numId="6">
    <w:abstractNumId w:val="14"/>
  </w:num>
  <w:num w:numId="7">
    <w:abstractNumId w:val="7"/>
  </w:num>
  <w:num w:numId="8">
    <w:abstractNumId w:val="8"/>
  </w:num>
  <w:num w:numId="9">
    <w:abstractNumId w:val="11"/>
  </w:num>
  <w:num w:numId="10">
    <w:abstractNumId w:val="5"/>
  </w:num>
  <w:num w:numId="11">
    <w:abstractNumId w:val="6"/>
  </w:num>
  <w:num w:numId="12">
    <w:abstractNumId w:val="2"/>
  </w:num>
  <w:num w:numId="13">
    <w:abstractNumId w:val="4"/>
  </w:num>
  <w:num w:numId="14">
    <w:abstractNumId w:val="9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4F3D"/>
    <w:rsid w:val="00002C35"/>
    <w:rsid w:val="00002FE2"/>
    <w:rsid w:val="000043D9"/>
    <w:rsid w:val="000060C7"/>
    <w:rsid w:val="00013649"/>
    <w:rsid w:val="00021BB3"/>
    <w:rsid w:val="00024D99"/>
    <w:rsid w:val="0003601A"/>
    <w:rsid w:val="00044F71"/>
    <w:rsid w:val="00046B38"/>
    <w:rsid w:val="00053437"/>
    <w:rsid w:val="00065707"/>
    <w:rsid w:val="00067839"/>
    <w:rsid w:val="00096A1B"/>
    <w:rsid w:val="000978B0"/>
    <w:rsid w:val="000B07DD"/>
    <w:rsid w:val="000B2765"/>
    <w:rsid w:val="000C1660"/>
    <w:rsid w:val="000C6CF7"/>
    <w:rsid w:val="000C7363"/>
    <w:rsid w:val="000C7E4A"/>
    <w:rsid w:val="000D37C8"/>
    <w:rsid w:val="000D4029"/>
    <w:rsid w:val="000E0B30"/>
    <w:rsid w:val="000F000A"/>
    <w:rsid w:val="000F01CE"/>
    <w:rsid w:val="000F040A"/>
    <w:rsid w:val="000F04C4"/>
    <w:rsid w:val="000F29B4"/>
    <w:rsid w:val="000F5BFA"/>
    <w:rsid w:val="000F603D"/>
    <w:rsid w:val="000F608C"/>
    <w:rsid w:val="00101804"/>
    <w:rsid w:val="00105395"/>
    <w:rsid w:val="001053EE"/>
    <w:rsid w:val="00105C44"/>
    <w:rsid w:val="0011152D"/>
    <w:rsid w:val="00121040"/>
    <w:rsid w:val="00122691"/>
    <w:rsid w:val="00124EA8"/>
    <w:rsid w:val="001261D4"/>
    <w:rsid w:val="001335EA"/>
    <w:rsid w:val="00134B4A"/>
    <w:rsid w:val="00136194"/>
    <w:rsid w:val="00136EF2"/>
    <w:rsid w:val="00142494"/>
    <w:rsid w:val="00144130"/>
    <w:rsid w:val="00150873"/>
    <w:rsid w:val="00153161"/>
    <w:rsid w:val="00154807"/>
    <w:rsid w:val="00157019"/>
    <w:rsid w:val="00161ACB"/>
    <w:rsid w:val="0016232A"/>
    <w:rsid w:val="00180C9C"/>
    <w:rsid w:val="001810A7"/>
    <w:rsid w:val="00182ABE"/>
    <w:rsid w:val="00190177"/>
    <w:rsid w:val="0019775E"/>
    <w:rsid w:val="001A0347"/>
    <w:rsid w:val="001A3F85"/>
    <w:rsid w:val="001A4123"/>
    <w:rsid w:val="001B3F75"/>
    <w:rsid w:val="001C0175"/>
    <w:rsid w:val="001C1FE9"/>
    <w:rsid w:val="001D1E5D"/>
    <w:rsid w:val="001D2DA7"/>
    <w:rsid w:val="001D5AB9"/>
    <w:rsid w:val="001E1164"/>
    <w:rsid w:val="001E17EF"/>
    <w:rsid w:val="001F038C"/>
    <w:rsid w:val="001F1E1E"/>
    <w:rsid w:val="00210889"/>
    <w:rsid w:val="00233E49"/>
    <w:rsid w:val="00240557"/>
    <w:rsid w:val="00240A8A"/>
    <w:rsid w:val="002501D9"/>
    <w:rsid w:val="002513C0"/>
    <w:rsid w:val="00251B4E"/>
    <w:rsid w:val="00256537"/>
    <w:rsid w:val="00265FA1"/>
    <w:rsid w:val="0027585A"/>
    <w:rsid w:val="002759F9"/>
    <w:rsid w:val="0028041F"/>
    <w:rsid w:val="00280A38"/>
    <w:rsid w:val="002849D3"/>
    <w:rsid w:val="002878B3"/>
    <w:rsid w:val="002917B3"/>
    <w:rsid w:val="00293D97"/>
    <w:rsid w:val="002A0DC5"/>
    <w:rsid w:val="002A561E"/>
    <w:rsid w:val="002A5C85"/>
    <w:rsid w:val="002B01D7"/>
    <w:rsid w:val="002B0CE0"/>
    <w:rsid w:val="002B0E64"/>
    <w:rsid w:val="002B3D36"/>
    <w:rsid w:val="002B4697"/>
    <w:rsid w:val="002C4F94"/>
    <w:rsid w:val="002D3244"/>
    <w:rsid w:val="002E0883"/>
    <w:rsid w:val="002E0AC9"/>
    <w:rsid w:val="002E4F3D"/>
    <w:rsid w:val="002E6EF0"/>
    <w:rsid w:val="002F1878"/>
    <w:rsid w:val="002F1D23"/>
    <w:rsid w:val="002F26CF"/>
    <w:rsid w:val="00301A81"/>
    <w:rsid w:val="00312EDB"/>
    <w:rsid w:val="00320FEB"/>
    <w:rsid w:val="00324350"/>
    <w:rsid w:val="003243F5"/>
    <w:rsid w:val="00324682"/>
    <w:rsid w:val="003257F2"/>
    <w:rsid w:val="00344F3B"/>
    <w:rsid w:val="00345553"/>
    <w:rsid w:val="00345F8F"/>
    <w:rsid w:val="003524C5"/>
    <w:rsid w:val="0035702C"/>
    <w:rsid w:val="00361801"/>
    <w:rsid w:val="003628EE"/>
    <w:rsid w:val="00367AE2"/>
    <w:rsid w:val="0037769F"/>
    <w:rsid w:val="00381003"/>
    <w:rsid w:val="0038727C"/>
    <w:rsid w:val="003A071D"/>
    <w:rsid w:val="003A3198"/>
    <w:rsid w:val="003A37AF"/>
    <w:rsid w:val="003A63AF"/>
    <w:rsid w:val="003A7E02"/>
    <w:rsid w:val="003B1D39"/>
    <w:rsid w:val="003B34DD"/>
    <w:rsid w:val="003B3DF0"/>
    <w:rsid w:val="003B492E"/>
    <w:rsid w:val="003B542E"/>
    <w:rsid w:val="003B66C0"/>
    <w:rsid w:val="003B777F"/>
    <w:rsid w:val="003D308F"/>
    <w:rsid w:val="003D3DAD"/>
    <w:rsid w:val="003D40F4"/>
    <w:rsid w:val="003E1152"/>
    <w:rsid w:val="003E232F"/>
    <w:rsid w:val="003E4EB3"/>
    <w:rsid w:val="003F570E"/>
    <w:rsid w:val="003F5F81"/>
    <w:rsid w:val="0040439A"/>
    <w:rsid w:val="00405BBE"/>
    <w:rsid w:val="0040726A"/>
    <w:rsid w:val="00407727"/>
    <w:rsid w:val="00412419"/>
    <w:rsid w:val="00421F70"/>
    <w:rsid w:val="004269CC"/>
    <w:rsid w:val="00432265"/>
    <w:rsid w:val="00435CEE"/>
    <w:rsid w:val="00440B4F"/>
    <w:rsid w:val="004421D3"/>
    <w:rsid w:val="0044604B"/>
    <w:rsid w:val="0045008B"/>
    <w:rsid w:val="004559D9"/>
    <w:rsid w:val="0046144A"/>
    <w:rsid w:val="00461E0C"/>
    <w:rsid w:val="00465457"/>
    <w:rsid w:val="00470482"/>
    <w:rsid w:val="00470EBB"/>
    <w:rsid w:val="004757F0"/>
    <w:rsid w:val="00482240"/>
    <w:rsid w:val="00491624"/>
    <w:rsid w:val="0049510B"/>
    <w:rsid w:val="004A115F"/>
    <w:rsid w:val="004A36A5"/>
    <w:rsid w:val="004A4C11"/>
    <w:rsid w:val="004B199B"/>
    <w:rsid w:val="004B407F"/>
    <w:rsid w:val="004B711B"/>
    <w:rsid w:val="004B71AE"/>
    <w:rsid w:val="004B796A"/>
    <w:rsid w:val="004C135D"/>
    <w:rsid w:val="004C198E"/>
    <w:rsid w:val="004C653F"/>
    <w:rsid w:val="004C72A8"/>
    <w:rsid w:val="004C77A8"/>
    <w:rsid w:val="004D1CEC"/>
    <w:rsid w:val="004D1EF5"/>
    <w:rsid w:val="004D2BA2"/>
    <w:rsid w:val="004D3CC1"/>
    <w:rsid w:val="004E74CB"/>
    <w:rsid w:val="004F5472"/>
    <w:rsid w:val="004F6AA1"/>
    <w:rsid w:val="00502F02"/>
    <w:rsid w:val="00504696"/>
    <w:rsid w:val="0051036F"/>
    <w:rsid w:val="00510869"/>
    <w:rsid w:val="005132F5"/>
    <w:rsid w:val="00515468"/>
    <w:rsid w:val="00522A3F"/>
    <w:rsid w:val="005232EA"/>
    <w:rsid w:val="00524BE9"/>
    <w:rsid w:val="00525F3C"/>
    <w:rsid w:val="00547F6F"/>
    <w:rsid w:val="00551564"/>
    <w:rsid w:val="0055478A"/>
    <w:rsid w:val="00561725"/>
    <w:rsid w:val="005622AF"/>
    <w:rsid w:val="005627E4"/>
    <w:rsid w:val="00566D88"/>
    <w:rsid w:val="00573DF2"/>
    <w:rsid w:val="005917DC"/>
    <w:rsid w:val="00591BDF"/>
    <w:rsid w:val="005A0843"/>
    <w:rsid w:val="005A5C24"/>
    <w:rsid w:val="005A5FC3"/>
    <w:rsid w:val="005B0B47"/>
    <w:rsid w:val="005B0E83"/>
    <w:rsid w:val="005B21FA"/>
    <w:rsid w:val="005B582D"/>
    <w:rsid w:val="005C46CD"/>
    <w:rsid w:val="005C799A"/>
    <w:rsid w:val="005D52E8"/>
    <w:rsid w:val="005E235E"/>
    <w:rsid w:val="005E3251"/>
    <w:rsid w:val="005F1B3B"/>
    <w:rsid w:val="0061043F"/>
    <w:rsid w:val="006152A7"/>
    <w:rsid w:val="006153A1"/>
    <w:rsid w:val="006153D9"/>
    <w:rsid w:val="00616813"/>
    <w:rsid w:val="00621248"/>
    <w:rsid w:val="0063110D"/>
    <w:rsid w:val="00631C9C"/>
    <w:rsid w:val="0063620C"/>
    <w:rsid w:val="006369CC"/>
    <w:rsid w:val="00641B4C"/>
    <w:rsid w:val="006457F2"/>
    <w:rsid w:val="00651FFA"/>
    <w:rsid w:val="0065223D"/>
    <w:rsid w:val="006529DB"/>
    <w:rsid w:val="006624EA"/>
    <w:rsid w:val="00662AEB"/>
    <w:rsid w:val="00672E16"/>
    <w:rsid w:val="0067738A"/>
    <w:rsid w:val="006805B5"/>
    <w:rsid w:val="00680F70"/>
    <w:rsid w:val="006862D6"/>
    <w:rsid w:val="0069309E"/>
    <w:rsid w:val="00694849"/>
    <w:rsid w:val="00695A85"/>
    <w:rsid w:val="006A416C"/>
    <w:rsid w:val="006A7148"/>
    <w:rsid w:val="006B2B0E"/>
    <w:rsid w:val="006C3603"/>
    <w:rsid w:val="006C709F"/>
    <w:rsid w:val="006D240D"/>
    <w:rsid w:val="006D2496"/>
    <w:rsid w:val="006D318C"/>
    <w:rsid w:val="006E11A0"/>
    <w:rsid w:val="006F0010"/>
    <w:rsid w:val="00700C68"/>
    <w:rsid w:val="0070174B"/>
    <w:rsid w:val="00707202"/>
    <w:rsid w:val="00707526"/>
    <w:rsid w:val="00710532"/>
    <w:rsid w:val="00711F40"/>
    <w:rsid w:val="00711FDF"/>
    <w:rsid w:val="007176A5"/>
    <w:rsid w:val="007231A2"/>
    <w:rsid w:val="007258C1"/>
    <w:rsid w:val="00727B11"/>
    <w:rsid w:val="00727FB3"/>
    <w:rsid w:val="007307FC"/>
    <w:rsid w:val="007335D0"/>
    <w:rsid w:val="00740C8E"/>
    <w:rsid w:val="00754987"/>
    <w:rsid w:val="0076791B"/>
    <w:rsid w:val="00772C83"/>
    <w:rsid w:val="00780699"/>
    <w:rsid w:val="00783C60"/>
    <w:rsid w:val="0078474C"/>
    <w:rsid w:val="00785FA7"/>
    <w:rsid w:val="007876E5"/>
    <w:rsid w:val="007A0717"/>
    <w:rsid w:val="007A7733"/>
    <w:rsid w:val="007C22D6"/>
    <w:rsid w:val="007D10F2"/>
    <w:rsid w:val="007D1B5A"/>
    <w:rsid w:val="007D79DD"/>
    <w:rsid w:val="007E26C9"/>
    <w:rsid w:val="007E3AC6"/>
    <w:rsid w:val="007E647E"/>
    <w:rsid w:val="007E7154"/>
    <w:rsid w:val="007F01A9"/>
    <w:rsid w:val="007F2500"/>
    <w:rsid w:val="007F2C0B"/>
    <w:rsid w:val="00804B51"/>
    <w:rsid w:val="00804CC5"/>
    <w:rsid w:val="008053D7"/>
    <w:rsid w:val="008065AF"/>
    <w:rsid w:val="00807B3C"/>
    <w:rsid w:val="00810995"/>
    <w:rsid w:val="008145F1"/>
    <w:rsid w:val="00815ACC"/>
    <w:rsid w:val="00816998"/>
    <w:rsid w:val="00822119"/>
    <w:rsid w:val="00824D7B"/>
    <w:rsid w:val="00824ECA"/>
    <w:rsid w:val="0082696D"/>
    <w:rsid w:val="00826FF6"/>
    <w:rsid w:val="00831B56"/>
    <w:rsid w:val="0083715B"/>
    <w:rsid w:val="0083757D"/>
    <w:rsid w:val="00840648"/>
    <w:rsid w:val="00846192"/>
    <w:rsid w:val="00851F5A"/>
    <w:rsid w:val="008538D6"/>
    <w:rsid w:val="00855D82"/>
    <w:rsid w:val="00857EC9"/>
    <w:rsid w:val="0086431C"/>
    <w:rsid w:val="00864D94"/>
    <w:rsid w:val="00871B0A"/>
    <w:rsid w:val="00873A4F"/>
    <w:rsid w:val="00873BB6"/>
    <w:rsid w:val="00880913"/>
    <w:rsid w:val="008872B6"/>
    <w:rsid w:val="008A0685"/>
    <w:rsid w:val="008A22ED"/>
    <w:rsid w:val="008A2377"/>
    <w:rsid w:val="008A383F"/>
    <w:rsid w:val="008B7E90"/>
    <w:rsid w:val="008C624B"/>
    <w:rsid w:val="008D39BF"/>
    <w:rsid w:val="008D47DC"/>
    <w:rsid w:val="008E5904"/>
    <w:rsid w:val="008E6208"/>
    <w:rsid w:val="008E71AD"/>
    <w:rsid w:val="008E71C9"/>
    <w:rsid w:val="008E73CD"/>
    <w:rsid w:val="008F2C82"/>
    <w:rsid w:val="008F4BD9"/>
    <w:rsid w:val="009026F9"/>
    <w:rsid w:val="00905E6D"/>
    <w:rsid w:val="00925985"/>
    <w:rsid w:val="00933D61"/>
    <w:rsid w:val="00944210"/>
    <w:rsid w:val="00953C18"/>
    <w:rsid w:val="00975CD9"/>
    <w:rsid w:val="00983F2C"/>
    <w:rsid w:val="00990228"/>
    <w:rsid w:val="009910BE"/>
    <w:rsid w:val="00991D25"/>
    <w:rsid w:val="00993FED"/>
    <w:rsid w:val="00995D05"/>
    <w:rsid w:val="00996AE9"/>
    <w:rsid w:val="009975A3"/>
    <w:rsid w:val="009A60FC"/>
    <w:rsid w:val="009B0919"/>
    <w:rsid w:val="009B3A11"/>
    <w:rsid w:val="009B4F59"/>
    <w:rsid w:val="009C0384"/>
    <w:rsid w:val="009C6335"/>
    <w:rsid w:val="009D04C1"/>
    <w:rsid w:val="009D1C68"/>
    <w:rsid w:val="009E77C6"/>
    <w:rsid w:val="009F1468"/>
    <w:rsid w:val="009F1E60"/>
    <w:rsid w:val="00A03155"/>
    <w:rsid w:val="00A11699"/>
    <w:rsid w:val="00A14E49"/>
    <w:rsid w:val="00A269E9"/>
    <w:rsid w:val="00A30562"/>
    <w:rsid w:val="00A313C8"/>
    <w:rsid w:val="00A35C8F"/>
    <w:rsid w:val="00A36850"/>
    <w:rsid w:val="00A378A8"/>
    <w:rsid w:val="00A50327"/>
    <w:rsid w:val="00A51458"/>
    <w:rsid w:val="00A5717A"/>
    <w:rsid w:val="00A65CA2"/>
    <w:rsid w:val="00A71EAE"/>
    <w:rsid w:val="00A72BBB"/>
    <w:rsid w:val="00A72F19"/>
    <w:rsid w:val="00A874A5"/>
    <w:rsid w:val="00A906EF"/>
    <w:rsid w:val="00A9081B"/>
    <w:rsid w:val="00A91B5A"/>
    <w:rsid w:val="00A95F98"/>
    <w:rsid w:val="00A961D1"/>
    <w:rsid w:val="00A96720"/>
    <w:rsid w:val="00A97D11"/>
    <w:rsid w:val="00AA16C1"/>
    <w:rsid w:val="00AA25E3"/>
    <w:rsid w:val="00AA3E6D"/>
    <w:rsid w:val="00AA60A1"/>
    <w:rsid w:val="00AA6C60"/>
    <w:rsid w:val="00AB2329"/>
    <w:rsid w:val="00AB28D5"/>
    <w:rsid w:val="00AB5061"/>
    <w:rsid w:val="00AB5F87"/>
    <w:rsid w:val="00AB6AF7"/>
    <w:rsid w:val="00AC15B8"/>
    <w:rsid w:val="00AF1A91"/>
    <w:rsid w:val="00B046B8"/>
    <w:rsid w:val="00B04E6B"/>
    <w:rsid w:val="00B14071"/>
    <w:rsid w:val="00B14681"/>
    <w:rsid w:val="00B15C3C"/>
    <w:rsid w:val="00B2121D"/>
    <w:rsid w:val="00B222F9"/>
    <w:rsid w:val="00B300FA"/>
    <w:rsid w:val="00B31131"/>
    <w:rsid w:val="00B31DE1"/>
    <w:rsid w:val="00B34053"/>
    <w:rsid w:val="00B41F7A"/>
    <w:rsid w:val="00B5074B"/>
    <w:rsid w:val="00B50783"/>
    <w:rsid w:val="00B50C08"/>
    <w:rsid w:val="00B5499D"/>
    <w:rsid w:val="00B56B43"/>
    <w:rsid w:val="00B57EF2"/>
    <w:rsid w:val="00B60E9A"/>
    <w:rsid w:val="00B64193"/>
    <w:rsid w:val="00B64DB8"/>
    <w:rsid w:val="00B70FEC"/>
    <w:rsid w:val="00B71369"/>
    <w:rsid w:val="00B73460"/>
    <w:rsid w:val="00B7763F"/>
    <w:rsid w:val="00B81671"/>
    <w:rsid w:val="00B87231"/>
    <w:rsid w:val="00B93BC9"/>
    <w:rsid w:val="00BA00F1"/>
    <w:rsid w:val="00BA2035"/>
    <w:rsid w:val="00BA376C"/>
    <w:rsid w:val="00BA766B"/>
    <w:rsid w:val="00BC40D5"/>
    <w:rsid w:val="00BD4EDB"/>
    <w:rsid w:val="00BE21E7"/>
    <w:rsid w:val="00BE3249"/>
    <w:rsid w:val="00BE405C"/>
    <w:rsid w:val="00BF652D"/>
    <w:rsid w:val="00BF7AD7"/>
    <w:rsid w:val="00C0176B"/>
    <w:rsid w:val="00C0299B"/>
    <w:rsid w:val="00C07B42"/>
    <w:rsid w:val="00C12C7D"/>
    <w:rsid w:val="00C20D80"/>
    <w:rsid w:val="00C2321F"/>
    <w:rsid w:val="00C27AC7"/>
    <w:rsid w:val="00C37186"/>
    <w:rsid w:val="00C42E3F"/>
    <w:rsid w:val="00C45533"/>
    <w:rsid w:val="00C500A7"/>
    <w:rsid w:val="00C50526"/>
    <w:rsid w:val="00C50FC4"/>
    <w:rsid w:val="00C619FA"/>
    <w:rsid w:val="00C6667A"/>
    <w:rsid w:val="00C72381"/>
    <w:rsid w:val="00C7367D"/>
    <w:rsid w:val="00C73C54"/>
    <w:rsid w:val="00C74604"/>
    <w:rsid w:val="00C750E4"/>
    <w:rsid w:val="00C756F3"/>
    <w:rsid w:val="00C83012"/>
    <w:rsid w:val="00C9172A"/>
    <w:rsid w:val="00C9760C"/>
    <w:rsid w:val="00CA0593"/>
    <w:rsid w:val="00CA5C25"/>
    <w:rsid w:val="00CB0CD5"/>
    <w:rsid w:val="00CB1453"/>
    <w:rsid w:val="00CB2F5A"/>
    <w:rsid w:val="00CB3391"/>
    <w:rsid w:val="00CB38A7"/>
    <w:rsid w:val="00CB5C27"/>
    <w:rsid w:val="00CC0867"/>
    <w:rsid w:val="00CC6E88"/>
    <w:rsid w:val="00CD3E88"/>
    <w:rsid w:val="00CD7B33"/>
    <w:rsid w:val="00CE53C3"/>
    <w:rsid w:val="00CE6C89"/>
    <w:rsid w:val="00CE6FC7"/>
    <w:rsid w:val="00CE774D"/>
    <w:rsid w:val="00CE7B7C"/>
    <w:rsid w:val="00CF0B7B"/>
    <w:rsid w:val="00CF1377"/>
    <w:rsid w:val="00CF5074"/>
    <w:rsid w:val="00CF58C8"/>
    <w:rsid w:val="00CF6CFE"/>
    <w:rsid w:val="00D06457"/>
    <w:rsid w:val="00D073C3"/>
    <w:rsid w:val="00D13195"/>
    <w:rsid w:val="00D15A60"/>
    <w:rsid w:val="00D16744"/>
    <w:rsid w:val="00D23060"/>
    <w:rsid w:val="00D26913"/>
    <w:rsid w:val="00D306EB"/>
    <w:rsid w:val="00D33FBC"/>
    <w:rsid w:val="00D40625"/>
    <w:rsid w:val="00D50486"/>
    <w:rsid w:val="00D52067"/>
    <w:rsid w:val="00D5306A"/>
    <w:rsid w:val="00D56129"/>
    <w:rsid w:val="00D61907"/>
    <w:rsid w:val="00D656BA"/>
    <w:rsid w:val="00D72FC6"/>
    <w:rsid w:val="00D805CF"/>
    <w:rsid w:val="00D939F2"/>
    <w:rsid w:val="00DA0F1B"/>
    <w:rsid w:val="00DA46FE"/>
    <w:rsid w:val="00DB0DD4"/>
    <w:rsid w:val="00DB405A"/>
    <w:rsid w:val="00DB5A78"/>
    <w:rsid w:val="00DB5FA6"/>
    <w:rsid w:val="00DC3614"/>
    <w:rsid w:val="00DC4540"/>
    <w:rsid w:val="00DD3242"/>
    <w:rsid w:val="00DD78D3"/>
    <w:rsid w:val="00DE3A41"/>
    <w:rsid w:val="00DF7B0E"/>
    <w:rsid w:val="00E05731"/>
    <w:rsid w:val="00E10F8D"/>
    <w:rsid w:val="00E13EFF"/>
    <w:rsid w:val="00E15A98"/>
    <w:rsid w:val="00E162BF"/>
    <w:rsid w:val="00E21C7B"/>
    <w:rsid w:val="00E2583E"/>
    <w:rsid w:val="00E27968"/>
    <w:rsid w:val="00E3069B"/>
    <w:rsid w:val="00E334B1"/>
    <w:rsid w:val="00E40D6A"/>
    <w:rsid w:val="00E45840"/>
    <w:rsid w:val="00E46A68"/>
    <w:rsid w:val="00E51A9E"/>
    <w:rsid w:val="00E52441"/>
    <w:rsid w:val="00E5549B"/>
    <w:rsid w:val="00E56528"/>
    <w:rsid w:val="00E63E32"/>
    <w:rsid w:val="00E65E69"/>
    <w:rsid w:val="00E66409"/>
    <w:rsid w:val="00E6764D"/>
    <w:rsid w:val="00E705C6"/>
    <w:rsid w:val="00E72EAE"/>
    <w:rsid w:val="00E744E8"/>
    <w:rsid w:val="00E74D0F"/>
    <w:rsid w:val="00E85D07"/>
    <w:rsid w:val="00E969B7"/>
    <w:rsid w:val="00E96EB8"/>
    <w:rsid w:val="00E97547"/>
    <w:rsid w:val="00E97FC2"/>
    <w:rsid w:val="00EA053E"/>
    <w:rsid w:val="00EA30E8"/>
    <w:rsid w:val="00EA4940"/>
    <w:rsid w:val="00EB2EA0"/>
    <w:rsid w:val="00EB4836"/>
    <w:rsid w:val="00EB612B"/>
    <w:rsid w:val="00EC0BDF"/>
    <w:rsid w:val="00EC1E8F"/>
    <w:rsid w:val="00EC486C"/>
    <w:rsid w:val="00EE4978"/>
    <w:rsid w:val="00EE4F07"/>
    <w:rsid w:val="00EE78BE"/>
    <w:rsid w:val="00EF35D5"/>
    <w:rsid w:val="00EF788E"/>
    <w:rsid w:val="00F00353"/>
    <w:rsid w:val="00F0681F"/>
    <w:rsid w:val="00F07CF5"/>
    <w:rsid w:val="00F1098F"/>
    <w:rsid w:val="00F1201C"/>
    <w:rsid w:val="00F133A1"/>
    <w:rsid w:val="00F14073"/>
    <w:rsid w:val="00F16950"/>
    <w:rsid w:val="00F20EE9"/>
    <w:rsid w:val="00F20F8E"/>
    <w:rsid w:val="00F2496F"/>
    <w:rsid w:val="00F25F78"/>
    <w:rsid w:val="00F26B2D"/>
    <w:rsid w:val="00F35694"/>
    <w:rsid w:val="00F522F0"/>
    <w:rsid w:val="00F54248"/>
    <w:rsid w:val="00F5458E"/>
    <w:rsid w:val="00F56DA2"/>
    <w:rsid w:val="00F61004"/>
    <w:rsid w:val="00F619A1"/>
    <w:rsid w:val="00F639FE"/>
    <w:rsid w:val="00F8025D"/>
    <w:rsid w:val="00F821D0"/>
    <w:rsid w:val="00F902BB"/>
    <w:rsid w:val="00F90C10"/>
    <w:rsid w:val="00F9317B"/>
    <w:rsid w:val="00F9406E"/>
    <w:rsid w:val="00F961D5"/>
    <w:rsid w:val="00F97C26"/>
    <w:rsid w:val="00FA3EA2"/>
    <w:rsid w:val="00FA67CA"/>
    <w:rsid w:val="00FB1F05"/>
    <w:rsid w:val="00FB4EC4"/>
    <w:rsid w:val="00FC163B"/>
    <w:rsid w:val="00FD155B"/>
    <w:rsid w:val="00FD7027"/>
    <w:rsid w:val="00FE11D2"/>
    <w:rsid w:val="00FE402A"/>
    <w:rsid w:val="00FE5B70"/>
    <w:rsid w:val="00FE5C63"/>
    <w:rsid w:val="00FF05A5"/>
    <w:rsid w:val="00FF1B99"/>
    <w:rsid w:val="00FF327E"/>
    <w:rsid w:val="00FF5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09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95D05"/>
    <w:pPr>
      <w:keepNext/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09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2E4F3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995D0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209B"/>
    <w:rPr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BF652D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E209B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0657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657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65707"/>
    <w:pPr>
      <w:ind w:left="720"/>
      <w:contextualSpacing/>
    </w:pPr>
  </w:style>
  <w:style w:type="paragraph" w:styleId="NoSpacing">
    <w:name w:val="No Spacing"/>
    <w:uiPriority w:val="99"/>
    <w:qFormat/>
    <w:rsid w:val="00996AE9"/>
    <w:rPr>
      <w:rFonts w:ascii="Calibri" w:hAnsi="Calibri"/>
    </w:rPr>
  </w:style>
  <w:style w:type="paragraph" w:styleId="NormalWeb">
    <w:name w:val="Normal (Web)"/>
    <w:basedOn w:val="Normal"/>
    <w:uiPriority w:val="99"/>
    <w:rsid w:val="00E2583E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C5052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3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7.png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hyperlink" Target="http://www.sorubak.com/" TargetMode="External"/><Relationship Id="rId7" Type="http://schemas.openxmlformats.org/officeDocument/2006/relationships/image" Target="media/image3.wmf"/><Relationship Id="rId12" Type="http://schemas.openxmlformats.org/officeDocument/2006/relationships/image" Target="media/image6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emf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8.wmf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2</Pages>
  <Words>343</Words>
  <Characters>1958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2007-2008  EĞİTİM  ÖĞRETİM  YILI</dc:title>
  <dc:subject/>
  <dc:creator>www.sorubak.com; HAKAN</dc:creator>
  <cp:keywords>www.sorubak.com</cp:keywords>
  <dc:description/>
  <cp:lastModifiedBy>edanur</cp:lastModifiedBy>
  <cp:revision>49</cp:revision>
  <cp:lastPrinted>2008-11-30T11:22:00Z</cp:lastPrinted>
  <dcterms:created xsi:type="dcterms:W3CDTF">2014-12-27T19:00:00Z</dcterms:created>
  <dcterms:modified xsi:type="dcterms:W3CDTF">2015-01-10T15:11:00Z</dcterms:modified>
</cp:coreProperties>
</file>