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664" w:rsidRDefault="00710664" w:rsidP="00AC129B">
      <w:pPr>
        <w:pStyle w:val="NoSpacing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Adı- Soyadı:</w:t>
      </w:r>
      <w:r w:rsidRPr="006F63D5">
        <w:rPr>
          <w:rFonts w:ascii="Times New Roman" w:hAnsi="Times New Roman"/>
          <w:sz w:val="18"/>
          <w:szCs w:val="18"/>
        </w:rPr>
        <w:t>......................</w:t>
      </w:r>
      <w:r>
        <w:rPr>
          <w:rFonts w:ascii="Times New Roman" w:hAnsi="Times New Roman"/>
          <w:sz w:val="18"/>
          <w:szCs w:val="18"/>
        </w:rPr>
        <w:t>.................................................................</w:t>
      </w:r>
      <w:r w:rsidRPr="006F63D5">
        <w:rPr>
          <w:rFonts w:ascii="Times New Roman" w:hAnsi="Times New Roman"/>
          <w:sz w:val="18"/>
          <w:szCs w:val="18"/>
        </w:rPr>
        <w:t>..........................</w:t>
      </w:r>
      <w:r>
        <w:rPr>
          <w:rFonts w:ascii="Times New Roman" w:hAnsi="Times New Roman"/>
          <w:b/>
          <w:sz w:val="24"/>
        </w:rPr>
        <w:t xml:space="preserve">          No:</w:t>
      </w:r>
      <w:r w:rsidRPr="006F63D5">
        <w:rPr>
          <w:rFonts w:ascii="Times New Roman" w:hAnsi="Times New Roman"/>
          <w:sz w:val="18"/>
          <w:szCs w:val="18"/>
        </w:rPr>
        <w:t xml:space="preserve"> ......................</w:t>
      </w:r>
      <w:r>
        <w:rPr>
          <w:rFonts w:ascii="Times New Roman" w:hAnsi="Times New Roman"/>
          <w:b/>
          <w:sz w:val="24"/>
        </w:rPr>
        <w:t xml:space="preserve">        03.12.2014</w:t>
      </w:r>
    </w:p>
    <w:p w:rsidR="00710664" w:rsidRDefault="00710664" w:rsidP="00AC129B">
      <w:pPr>
        <w:pStyle w:val="NoSpacing"/>
        <w:rPr>
          <w:rFonts w:ascii="Times New Roman" w:hAnsi="Times New Roman"/>
          <w:b/>
          <w:sz w:val="24"/>
        </w:rPr>
      </w:pPr>
    </w:p>
    <w:p w:rsidR="00710664" w:rsidRPr="006F63D5" w:rsidRDefault="00710664" w:rsidP="006F63D5">
      <w:pPr>
        <w:pStyle w:val="NoSpacing"/>
        <w:jc w:val="center"/>
        <w:rPr>
          <w:rFonts w:ascii="Times New Roman" w:hAnsi="Times New Roman"/>
          <w:b/>
          <w:sz w:val="24"/>
        </w:rPr>
      </w:pPr>
      <w:r w:rsidRPr="006F63D5">
        <w:rPr>
          <w:rFonts w:ascii="Times New Roman" w:hAnsi="Times New Roman"/>
          <w:b/>
          <w:sz w:val="24"/>
        </w:rPr>
        <w:t>GAZİ ORTAOKULU 2014-2015  EĞİTİM  ÖĞRETİM  YILI</w:t>
      </w:r>
    </w:p>
    <w:p w:rsidR="00710664" w:rsidRDefault="00710664" w:rsidP="006F63D5">
      <w:pPr>
        <w:pStyle w:val="NoSpacing"/>
        <w:ind w:left="720"/>
        <w:jc w:val="center"/>
        <w:rPr>
          <w:rFonts w:ascii="Times New Roman" w:hAnsi="Times New Roman"/>
          <w:b/>
          <w:sz w:val="24"/>
        </w:rPr>
      </w:pPr>
      <w:r w:rsidRPr="006F63D5">
        <w:rPr>
          <w:rFonts w:ascii="Times New Roman" w:hAnsi="Times New Roman"/>
          <w:b/>
          <w:sz w:val="24"/>
        </w:rPr>
        <w:t xml:space="preserve">MATEMATİK DERSİ </w:t>
      </w:r>
    </w:p>
    <w:p w:rsidR="00710664" w:rsidRDefault="00710664" w:rsidP="006F63D5">
      <w:pPr>
        <w:pStyle w:val="NoSpacing"/>
        <w:ind w:left="720"/>
        <w:jc w:val="center"/>
        <w:rPr>
          <w:rFonts w:ascii="Times New Roman" w:hAnsi="Times New Roman"/>
          <w:b/>
          <w:sz w:val="24"/>
        </w:rPr>
      </w:pPr>
      <w:r w:rsidRPr="006F63D5">
        <w:rPr>
          <w:rFonts w:ascii="Times New Roman" w:hAnsi="Times New Roman"/>
          <w:b/>
          <w:sz w:val="24"/>
        </w:rPr>
        <w:t>1.DÖNEM 2. YAZILI DEĞERLENDİRME</w:t>
      </w:r>
    </w:p>
    <w:p w:rsidR="00710664" w:rsidRPr="006F63D5" w:rsidRDefault="00710664" w:rsidP="006F63D5">
      <w:pPr>
        <w:pStyle w:val="NoSpacing"/>
        <w:ind w:left="720"/>
        <w:jc w:val="center"/>
        <w:rPr>
          <w:rFonts w:ascii="Times New Roman" w:hAnsi="Times New Roman"/>
          <w:b/>
          <w:sz w:val="24"/>
        </w:rPr>
      </w:pPr>
    </w:p>
    <w:p w:rsidR="00710664" w:rsidRPr="00D45C79" w:rsidRDefault="00710664" w:rsidP="00AC129B">
      <w:pPr>
        <w:pStyle w:val="NoSpacing"/>
        <w:rPr>
          <w:rFonts w:ascii="Times New Roman" w:hAnsi="Times New Roman"/>
          <w:b/>
          <w:sz w:val="16"/>
          <w:szCs w:val="16"/>
        </w:rPr>
      </w:pPr>
      <w:r w:rsidRPr="006F63D5">
        <w:rPr>
          <w:rFonts w:ascii="Times New Roman" w:hAnsi="Times New Roman"/>
          <w:b/>
          <w:sz w:val="24"/>
        </w:rPr>
        <w:t>1)Aşağıdaki ifadelerden doğru olanların başına(D),  yanlış olanların başına (Y) yazınız.</w:t>
      </w:r>
      <w:r>
        <w:rPr>
          <w:rFonts w:ascii="Times New Roman" w:hAnsi="Times New Roman"/>
          <w:b/>
          <w:sz w:val="24"/>
        </w:rPr>
        <w:t xml:space="preserve"> </w:t>
      </w:r>
      <w:r w:rsidRPr="00D45C79">
        <w:rPr>
          <w:rFonts w:ascii="Times New Roman" w:hAnsi="Times New Roman"/>
          <w:b/>
          <w:sz w:val="16"/>
          <w:szCs w:val="16"/>
        </w:rPr>
        <w:t xml:space="preserve">( </w:t>
      </w:r>
      <w:r>
        <w:rPr>
          <w:rFonts w:ascii="Times New Roman" w:hAnsi="Times New Roman"/>
          <w:b/>
          <w:sz w:val="16"/>
          <w:szCs w:val="16"/>
        </w:rPr>
        <w:t>5</w:t>
      </w:r>
      <w:r w:rsidRPr="00D45C79">
        <w:rPr>
          <w:rFonts w:ascii="Times New Roman" w:hAnsi="Times New Roman"/>
          <w:b/>
          <w:sz w:val="16"/>
          <w:szCs w:val="16"/>
        </w:rPr>
        <w:t xml:space="preserve"> p)</w:t>
      </w:r>
    </w:p>
    <w:p w:rsidR="00710664" w:rsidRDefault="00710664" w:rsidP="00AC129B">
      <w:pPr>
        <w:pStyle w:val="NoSpacing"/>
        <w:rPr>
          <w:rFonts w:ascii="Times New Roman" w:hAnsi="Times New Roman"/>
          <w:sz w:val="24"/>
          <w:szCs w:val="24"/>
        </w:rPr>
      </w:pPr>
    </w:p>
    <w:p w:rsidR="00710664" w:rsidRPr="00F914E4" w:rsidRDefault="00710664" w:rsidP="00AC129B">
      <w:pPr>
        <w:pStyle w:val="NoSpacing"/>
        <w:rPr>
          <w:rFonts w:ascii="Times New Roman" w:hAnsi="Times New Roman"/>
          <w:b/>
          <w:sz w:val="24"/>
        </w:rPr>
      </w:pPr>
      <w:r w:rsidRPr="00C275FA">
        <w:rPr>
          <w:rFonts w:ascii="Times New Roman" w:hAnsi="Times New Roman"/>
          <w:sz w:val="24"/>
          <w:szCs w:val="24"/>
        </w:rPr>
        <w:t>(</w:t>
      </w:r>
      <w:r w:rsidRPr="00F914E4">
        <w:rPr>
          <w:rFonts w:ascii="Times New Roman" w:hAnsi="Times New Roman"/>
          <w:sz w:val="18"/>
          <w:szCs w:val="18"/>
        </w:rPr>
        <w:t>…</w:t>
      </w:r>
      <w:r>
        <w:rPr>
          <w:rFonts w:ascii="Times New Roman" w:hAnsi="Times New Roman"/>
          <w:sz w:val="18"/>
          <w:szCs w:val="18"/>
        </w:rPr>
        <w:t>......</w:t>
      </w:r>
      <w:r w:rsidRPr="00F914E4">
        <w:rPr>
          <w:rFonts w:ascii="Times New Roman" w:hAnsi="Times New Roman"/>
          <w:sz w:val="18"/>
          <w:szCs w:val="18"/>
        </w:rPr>
        <w:t>..</w:t>
      </w:r>
      <w:r w:rsidRPr="00C275FA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En küçük  asal sayı 2’dir.</w:t>
      </w:r>
    </w:p>
    <w:p w:rsidR="00710664" w:rsidRDefault="00710664" w:rsidP="00AC129B">
      <w:pPr>
        <w:pStyle w:val="NoSpacing"/>
        <w:rPr>
          <w:rFonts w:ascii="Times New Roman" w:hAnsi="Times New Roman"/>
          <w:sz w:val="24"/>
          <w:szCs w:val="24"/>
        </w:rPr>
      </w:pPr>
      <w:r w:rsidRPr="00C275FA">
        <w:rPr>
          <w:rFonts w:ascii="Times New Roman" w:hAnsi="Times New Roman"/>
          <w:sz w:val="24"/>
          <w:szCs w:val="24"/>
        </w:rPr>
        <w:t>(</w:t>
      </w:r>
      <w:r w:rsidRPr="00F914E4">
        <w:rPr>
          <w:rFonts w:ascii="Times New Roman" w:hAnsi="Times New Roman"/>
          <w:sz w:val="18"/>
          <w:szCs w:val="18"/>
        </w:rPr>
        <w:t>…</w:t>
      </w:r>
      <w:r>
        <w:rPr>
          <w:rFonts w:ascii="Times New Roman" w:hAnsi="Times New Roman"/>
          <w:sz w:val="18"/>
          <w:szCs w:val="18"/>
        </w:rPr>
        <w:t>......</w:t>
      </w:r>
      <w:r w:rsidRPr="00F914E4">
        <w:rPr>
          <w:rFonts w:ascii="Times New Roman" w:hAnsi="Times New Roman"/>
          <w:sz w:val="18"/>
          <w:szCs w:val="18"/>
        </w:rPr>
        <w:t>..</w:t>
      </w:r>
      <w:r w:rsidRPr="00C275FA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Üssü 1 olan sayılar kendisine eşittir.</w:t>
      </w:r>
    </w:p>
    <w:p w:rsidR="00710664" w:rsidRDefault="00710664" w:rsidP="00AC129B">
      <w:pPr>
        <w:pStyle w:val="NoSpacing"/>
        <w:rPr>
          <w:rFonts w:ascii="Times New Roman" w:hAnsi="Times New Roman"/>
          <w:sz w:val="24"/>
          <w:szCs w:val="24"/>
        </w:rPr>
      </w:pPr>
      <w:r w:rsidRPr="00C275FA">
        <w:rPr>
          <w:rFonts w:ascii="Times New Roman" w:hAnsi="Times New Roman"/>
          <w:sz w:val="24"/>
          <w:szCs w:val="24"/>
        </w:rPr>
        <w:t>(</w:t>
      </w:r>
      <w:r w:rsidRPr="00F914E4">
        <w:rPr>
          <w:rFonts w:ascii="Times New Roman" w:hAnsi="Times New Roman"/>
          <w:sz w:val="18"/>
          <w:szCs w:val="18"/>
        </w:rPr>
        <w:t>…</w:t>
      </w:r>
      <w:r>
        <w:rPr>
          <w:rFonts w:ascii="Times New Roman" w:hAnsi="Times New Roman"/>
          <w:sz w:val="18"/>
          <w:szCs w:val="18"/>
        </w:rPr>
        <w:t>......</w:t>
      </w:r>
      <w:r w:rsidRPr="00F914E4">
        <w:rPr>
          <w:rFonts w:ascii="Times New Roman" w:hAnsi="Times New Roman"/>
          <w:sz w:val="18"/>
          <w:szCs w:val="18"/>
        </w:rPr>
        <w:t>..</w:t>
      </w:r>
      <w:r w:rsidRPr="00C275FA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Ölçüleri  toplamı  90</w:t>
      </w:r>
      <w:r>
        <w:rPr>
          <w:rFonts w:ascii="Vivaldi" w:hAnsi="Vivaldi"/>
          <w:sz w:val="24"/>
          <w:szCs w:val="24"/>
        </w:rPr>
        <w:t>°</w:t>
      </w:r>
      <w:r>
        <w:rPr>
          <w:rFonts w:ascii="Times New Roman" w:hAnsi="Times New Roman"/>
          <w:sz w:val="24"/>
          <w:szCs w:val="24"/>
        </w:rPr>
        <w:t xml:space="preserve"> olan iki açıya doğru açı denir.</w:t>
      </w:r>
    </w:p>
    <w:p w:rsidR="00710664" w:rsidRDefault="00710664" w:rsidP="00AC129B">
      <w:pPr>
        <w:pStyle w:val="NoSpacing"/>
        <w:rPr>
          <w:rFonts w:ascii="Times New Roman" w:hAnsi="Times New Roman"/>
          <w:sz w:val="24"/>
          <w:szCs w:val="24"/>
        </w:rPr>
      </w:pPr>
      <w:r w:rsidRPr="00C275FA">
        <w:rPr>
          <w:rFonts w:ascii="Times New Roman" w:hAnsi="Times New Roman"/>
          <w:sz w:val="24"/>
          <w:szCs w:val="24"/>
        </w:rPr>
        <w:t>(</w:t>
      </w:r>
      <w:r w:rsidRPr="00F914E4">
        <w:rPr>
          <w:rFonts w:ascii="Times New Roman" w:hAnsi="Times New Roman"/>
          <w:sz w:val="18"/>
          <w:szCs w:val="18"/>
        </w:rPr>
        <w:t>…</w:t>
      </w:r>
      <w:r>
        <w:rPr>
          <w:rFonts w:ascii="Times New Roman" w:hAnsi="Times New Roman"/>
          <w:sz w:val="18"/>
          <w:szCs w:val="18"/>
        </w:rPr>
        <w:t>......</w:t>
      </w:r>
      <w:r w:rsidRPr="00F914E4">
        <w:rPr>
          <w:rFonts w:ascii="Times New Roman" w:hAnsi="Times New Roman"/>
          <w:sz w:val="18"/>
          <w:szCs w:val="18"/>
        </w:rPr>
        <w:t>..</w:t>
      </w:r>
      <w:r w:rsidRPr="00C275FA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2 ve 3’e kalansız  bölünebilen tüm sayılar 6’ya  da kalansız  bölünür.</w:t>
      </w:r>
    </w:p>
    <w:p w:rsidR="00710664" w:rsidRDefault="00710664" w:rsidP="00AC129B">
      <w:pPr>
        <w:pStyle w:val="NoSpacing"/>
        <w:rPr>
          <w:rFonts w:ascii="Times New Roman" w:hAnsi="Times New Roman"/>
          <w:sz w:val="24"/>
        </w:rPr>
      </w:pPr>
      <w:r w:rsidRPr="00C275FA">
        <w:rPr>
          <w:rFonts w:ascii="Times New Roman" w:hAnsi="Times New Roman"/>
          <w:sz w:val="24"/>
          <w:szCs w:val="24"/>
        </w:rPr>
        <w:t>(</w:t>
      </w:r>
      <w:r w:rsidRPr="00F914E4">
        <w:rPr>
          <w:rFonts w:ascii="Times New Roman" w:hAnsi="Times New Roman"/>
          <w:sz w:val="18"/>
          <w:szCs w:val="18"/>
        </w:rPr>
        <w:t>…</w:t>
      </w:r>
      <w:r>
        <w:rPr>
          <w:rFonts w:ascii="Times New Roman" w:hAnsi="Times New Roman"/>
          <w:sz w:val="18"/>
          <w:szCs w:val="18"/>
        </w:rPr>
        <w:t>......</w:t>
      </w:r>
      <w:r w:rsidRPr="00F914E4">
        <w:rPr>
          <w:rFonts w:ascii="Times New Roman" w:hAnsi="Times New Roman"/>
          <w:sz w:val="18"/>
          <w:szCs w:val="18"/>
        </w:rPr>
        <w:t>..</w:t>
      </w:r>
      <w:r w:rsidRPr="00C275FA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</w:rPr>
        <w:t>Yalnızca 1’e ve kendisine  bölünebilen sayılara asal sayılar  denir.</w:t>
      </w:r>
    </w:p>
    <w:p w:rsidR="00710664" w:rsidRDefault="00710664" w:rsidP="00AC129B">
      <w:pPr>
        <w:pStyle w:val="NoSpacing"/>
        <w:rPr>
          <w:rFonts w:ascii="Times New Roman" w:hAnsi="Times New Roman"/>
          <w:sz w:val="24"/>
        </w:rPr>
      </w:pPr>
    </w:p>
    <w:p w:rsidR="00710664" w:rsidRDefault="00710664" w:rsidP="00F914E4">
      <w:pPr>
        <w:pStyle w:val="NoSpacing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4"/>
        </w:rPr>
        <w:t xml:space="preserve">2) </w:t>
      </w:r>
      <w:r w:rsidRPr="00DA627A">
        <w:rPr>
          <w:rFonts w:ascii="Times New Roman" w:hAnsi="Times New Roman"/>
          <w:b/>
          <w:sz w:val="24"/>
        </w:rPr>
        <w:t>Aşağıdaki</w:t>
      </w:r>
      <w:r>
        <w:rPr>
          <w:rFonts w:ascii="Times New Roman" w:hAnsi="Times New Roman"/>
          <w:b/>
          <w:sz w:val="24"/>
        </w:rPr>
        <w:t xml:space="preserve">  boşlukları uygun ifade ve sayılarla </w:t>
      </w:r>
      <w:r w:rsidRPr="00DA627A">
        <w:rPr>
          <w:rFonts w:ascii="Times New Roman" w:hAnsi="Times New Roman"/>
          <w:b/>
          <w:sz w:val="24"/>
        </w:rPr>
        <w:t xml:space="preserve">doldurunuz. </w:t>
      </w:r>
      <w:r w:rsidRPr="00D45C79">
        <w:rPr>
          <w:rFonts w:ascii="Times New Roman" w:hAnsi="Times New Roman"/>
          <w:b/>
          <w:sz w:val="16"/>
          <w:szCs w:val="16"/>
        </w:rPr>
        <w:t xml:space="preserve">( </w:t>
      </w:r>
      <w:r>
        <w:rPr>
          <w:rFonts w:ascii="Times New Roman" w:hAnsi="Times New Roman"/>
          <w:b/>
          <w:sz w:val="16"/>
          <w:szCs w:val="16"/>
        </w:rPr>
        <w:t>5</w:t>
      </w:r>
      <w:r w:rsidRPr="00D45C79">
        <w:rPr>
          <w:rFonts w:ascii="Times New Roman" w:hAnsi="Times New Roman"/>
          <w:b/>
          <w:sz w:val="16"/>
          <w:szCs w:val="16"/>
        </w:rPr>
        <w:t xml:space="preserve"> p)</w:t>
      </w:r>
    </w:p>
    <w:p w:rsidR="00710664" w:rsidRDefault="00710664" w:rsidP="00F914E4">
      <w:pPr>
        <w:pStyle w:val="NoSpacing"/>
        <w:rPr>
          <w:rFonts w:ascii="Times New Roman" w:hAnsi="Times New Roman"/>
          <w:b/>
          <w:sz w:val="16"/>
          <w:szCs w:val="16"/>
        </w:rPr>
      </w:pPr>
    </w:p>
    <w:p w:rsidR="00710664" w:rsidRPr="00F914E4" w:rsidRDefault="00710664" w:rsidP="00D45C79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F914E4">
        <w:rPr>
          <w:rFonts w:ascii="Times New Roman" w:hAnsi="Times New Roman"/>
          <w:sz w:val="24"/>
          <w:szCs w:val="24"/>
        </w:rPr>
        <w:t xml:space="preserve">a)Ölçüleri toplamı  180° olan açılara </w:t>
      </w:r>
      <w:r w:rsidRPr="00F914E4">
        <w:rPr>
          <w:rFonts w:ascii="Times New Roman" w:hAnsi="Times New Roman"/>
          <w:sz w:val="18"/>
          <w:szCs w:val="18"/>
        </w:rPr>
        <w:t>…………</w:t>
      </w:r>
      <w:r>
        <w:rPr>
          <w:rFonts w:ascii="Times New Roman" w:hAnsi="Times New Roman"/>
          <w:sz w:val="18"/>
          <w:szCs w:val="18"/>
        </w:rPr>
        <w:t>.........</w:t>
      </w:r>
      <w:r w:rsidRPr="00F914E4">
        <w:rPr>
          <w:rFonts w:ascii="Times New Roman" w:hAnsi="Times New Roman"/>
          <w:sz w:val="18"/>
          <w:szCs w:val="18"/>
        </w:rPr>
        <w:t>…………</w:t>
      </w:r>
      <w:r w:rsidRPr="00F914E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açılar </w:t>
      </w:r>
      <w:r w:rsidRPr="00F914E4">
        <w:rPr>
          <w:rFonts w:ascii="Times New Roman" w:hAnsi="Times New Roman"/>
          <w:sz w:val="24"/>
          <w:szCs w:val="24"/>
        </w:rPr>
        <w:t>denir.</w:t>
      </w:r>
    </w:p>
    <w:p w:rsidR="00710664" w:rsidRPr="00F914E4" w:rsidRDefault="00710664" w:rsidP="00D45C79">
      <w:p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</w:t>
      </w:r>
      <w:r w:rsidRPr="00F914E4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70</w:t>
      </w:r>
      <w:r w:rsidRPr="00F914E4">
        <w:rPr>
          <w:rFonts w:ascii="Times New Roman" w:hAnsi="Times New Roman"/>
          <w:sz w:val="24"/>
          <w:szCs w:val="24"/>
        </w:rPr>
        <w:t>°</w:t>
      </w:r>
      <w:r>
        <w:rPr>
          <w:rFonts w:ascii="Times New Roman" w:hAnsi="Times New Roman"/>
          <w:sz w:val="24"/>
          <w:szCs w:val="24"/>
        </w:rPr>
        <w:t>’lik açının  tümleri olan açının ölçüsü</w:t>
      </w:r>
      <w:r w:rsidRPr="00F914E4">
        <w:rPr>
          <w:rFonts w:ascii="Times New Roman" w:hAnsi="Times New Roman"/>
          <w:sz w:val="18"/>
          <w:szCs w:val="18"/>
        </w:rPr>
        <w:t>…………</w:t>
      </w:r>
      <w:r>
        <w:rPr>
          <w:rFonts w:ascii="Times New Roman" w:hAnsi="Times New Roman"/>
          <w:sz w:val="24"/>
          <w:szCs w:val="24"/>
        </w:rPr>
        <w:t xml:space="preserve">  derecedir.</w:t>
      </w:r>
    </w:p>
    <w:p w:rsidR="00710664" w:rsidRPr="00F914E4" w:rsidRDefault="00710664" w:rsidP="00D45C79">
      <w:p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</w:t>
      </w:r>
      <w:r w:rsidRPr="00F914E4">
        <w:rPr>
          <w:rFonts w:ascii="Times New Roman" w:hAnsi="Times New Roman"/>
          <w:sz w:val="24"/>
          <w:szCs w:val="24"/>
        </w:rPr>
        <w:t>)</w:t>
      </w:r>
      <w:r w:rsidRPr="00F914E4">
        <w:rPr>
          <w:b/>
          <w:u w:val="single"/>
        </w:rPr>
        <w:t xml:space="preserve"> </w:t>
      </w:r>
      <w:r w:rsidRPr="00F914E4">
        <w:rPr>
          <w:rFonts w:ascii="Times New Roman" w:hAnsi="Times New Roman"/>
          <w:sz w:val="24"/>
          <w:szCs w:val="24"/>
        </w:rPr>
        <w:t xml:space="preserve">Payları eşit rasyonel sayılardan paydası </w:t>
      </w:r>
      <w:r w:rsidRPr="00F914E4">
        <w:rPr>
          <w:rFonts w:ascii="Times New Roman" w:hAnsi="Times New Roman"/>
          <w:sz w:val="18"/>
          <w:szCs w:val="18"/>
        </w:rPr>
        <w:t>……</w:t>
      </w:r>
      <w:r>
        <w:rPr>
          <w:rFonts w:ascii="Times New Roman" w:hAnsi="Times New Roman"/>
          <w:sz w:val="18"/>
          <w:szCs w:val="18"/>
        </w:rPr>
        <w:t>.........</w:t>
      </w:r>
      <w:r w:rsidRPr="00F914E4">
        <w:rPr>
          <w:rFonts w:ascii="Times New Roman" w:hAnsi="Times New Roman"/>
          <w:sz w:val="18"/>
          <w:szCs w:val="18"/>
        </w:rPr>
        <w:t>…………</w:t>
      </w:r>
      <w:r w:rsidRPr="00F914E4">
        <w:rPr>
          <w:rFonts w:ascii="Times New Roman" w:hAnsi="Times New Roman"/>
          <w:sz w:val="24"/>
          <w:szCs w:val="24"/>
        </w:rPr>
        <w:t xml:space="preserve"> olan daha büyütür.</w:t>
      </w:r>
    </w:p>
    <w:p w:rsidR="00710664" w:rsidRDefault="00710664" w:rsidP="00D45C79">
      <w:p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Pr="00F914E4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 kesri sayı doğrusunda 3 ile </w:t>
      </w:r>
      <w:r>
        <w:rPr>
          <w:rFonts w:ascii="Times New Roman" w:hAnsi="Times New Roman"/>
          <w:sz w:val="18"/>
          <w:szCs w:val="18"/>
        </w:rPr>
        <w:t>.........</w:t>
      </w:r>
      <w:r w:rsidRPr="00F914E4">
        <w:rPr>
          <w:rFonts w:ascii="Times New Roman" w:hAnsi="Times New Roman"/>
          <w:sz w:val="18"/>
          <w:szCs w:val="18"/>
        </w:rPr>
        <w:t>……</w:t>
      </w:r>
      <w:r>
        <w:rPr>
          <w:rFonts w:ascii="Times New Roman" w:hAnsi="Times New Roman"/>
          <w:sz w:val="24"/>
          <w:szCs w:val="24"/>
        </w:rPr>
        <w:t xml:space="preserve">  arasındadır. </w:t>
      </w:r>
    </w:p>
    <w:p w:rsidR="00710664" w:rsidRDefault="00710664" w:rsidP="00D45C79">
      <w:p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e)</w:t>
      </w:r>
      <w:r w:rsidRPr="00AE5CCC">
        <w:rPr>
          <w:rFonts w:ascii="Times New Roman" w:hAnsi="Times New Roman"/>
          <w:sz w:val="24"/>
          <w:szCs w:val="24"/>
        </w:rPr>
        <w:fldChar w:fldCharType="begin"/>
      </w:r>
      <w:r w:rsidRPr="00AE5CCC">
        <w:rPr>
          <w:rFonts w:ascii="Times New Roman" w:hAnsi="Times New Roman"/>
          <w:sz w:val="24"/>
          <w:szCs w:val="24"/>
        </w:rPr>
        <w:instrText xml:space="preserve"> QUOTE </w:instrText>
      </w:r>
      <w:r w:rsidRPr="00AE5CCC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2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1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C129B&quot;/&gt;&lt;wsp:rsid wsp:val=&quot;0025769F&quot;/&gt;&lt;wsp:rsid wsp:val=&quot;002860D7&quot;/&gt;&lt;wsp:rsid wsp:val=&quot;002C28CC&quot;/&gt;&lt;wsp:rsid wsp:val=&quot;003A004F&quot;/&gt;&lt;wsp:rsid wsp:val=&quot;003A7DAB&quot;/&gt;&lt;wsp:rsid wsp:val=&quot;003B67C1&quot;/&gt;&lt;wsp:rsid wsp:val=&quot;003E4BEA&quot;/&gt;&lt;wsp:rsid wsp:val=&quot;003F669F&quot;/&gt;&lt;wsp:rsid wsp:val=&quot;00545913&quot;/&gt;&lt;wsp:rsid wsp:val=&quot;00634A22&quot;/&gt;&lt;wsp:rsid wsp:val=&quot;006F63D5&quot;/&gt;&lt;wsp:rsid wsp:val=&quot;006F7467&quot;/&gt;&lt;wsp:rsid wsp:val=&quot;00751CF6&quot;/&gt;&lt;wsp:rsid wsp:val=&quot;00805B2B&quot;/&gt;&lt;wsp:rsid wsp:val=&quot;008F453C&quot;/&gt;&lt;wsp:rsid wsp:val=&quot;009B6DD2&quot;/&gt;&lt;wsp:rsid wsp:val=&quot;00AC129B&quot;/&gt;&lt;wsp:rsid wsp:val=&quot;00C0599F&quot;/&gt;&lt;wsp:rsid wsp:val=&quot;00D112B2&quot;/&gt;&lt;wsp:rsid wsp:val=&quot;00D11B42&quot;/&gt;&lt;wsp:rsid wsp:val=&quot;00D366DB&quot;/&gt;&lt;wsp:rsid wsp:val=&quot;00D45C79&quot;/&gt;&lt;wsp:rsid wsp:val=&quot;00D73E83&quot;/&gt;&lt;wsp:rsid wsp:val=&quot;00DC0F3F&quot;/&gt;&lt;wsp:rsid wsp:val=&quot;00F017A3&quot;/&gt;&lt;wsp:rsid wsp:val=&quot;00F1650E&quot;/&gt;&lt;wsp:rsid wsp:val=&quot;00F667F4&quot;/&gt;&lt;wsp:rsid wsp:val=&quot;00F914E4&quot;/&gt;&lt;wsp:rsid wsp:val=&quot;00FE30BC&quot;/&gt;&lt;/wsp:rsids&gt;&lt;/w:docPr&gt;&lt;w:body&gt;&lt;w:p wsp:rsidR=&quot;00000000&quot; wsp:rsidRDefault=&quot;00634A22&quot;&gt;&lt;m:oMathPara&gt;&lt;m:oMath&gt;&lt;m:f&gt;&lt;m:fPr&gt;&lt;m:ctrlPr&gt;&lt;w:rPr&gt;&lt;w:rFonts w:ascii=&quot;Cambria Math&quot; w:fareast=&quot;Times New Roman&quot; w:h-ansi=&quot;Cambria Math&quot;/&gt;&lt;wx:font wx:val=&quot;Cambria Math&quot;/&gt;&lt;w:b/&gt;&lt;w:i/&gt;&lt;w:sz w:val=&quot;24&quot;/&gt;&lt;w:sz-cs w:val=&quot;24&quot;/&gt;&lt;/w:rPr&gt;&lt;/m:ctrlPr&gt;&lt;/m:fPr&gt;&lt;m:num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4&quot;/&gt;&lt;w:sz-cs w:val=&quot;24&quot;/&gt;&lt;/w:rPr&gt;&lt;m:t&gt;2&lt;/m:t&gt;&lt;/m:r&gt;&lt;/m:num&gt;&lt;m:den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4&quot;/&gt;&lt;w:sz-cs w:val=&quot;24&quot;/&gt;&lt;/w:rPr&gt;&lt;m:t&gt;  3  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7" o:title="" chromakey="white"/>
          </v:shape>
        </w:pict>
      </w:r>
      <w:r w:rsidRPr="00AE5CCC">
        <w:rPr>
          <w:rFonts w:ascii="Times New Roman" w:hAnsi="Times New Roman"/>
          <w:sz w:val="24"/>
          <w:szCs w:val="24"/>
        </w:rPr>
        <w:instrText xml:space="preserve"> </w:instrText>
      </w:r>
      <w:r w:rsidRPr="00AE5CCC">
        <w:rPr>
          <w:rFonts w:ascii="Times New Roman" w:hAnsi="Times New Roman"/>
          <w:sz w:val="24"/>
          <w:szCs w:val="24"/>
        </w:rPr>
        <w:fldChar w:fldCharType="separate"/>
      </w:r>
      <w:r w:rsidRPr="00AE5CCC">
        <w:pict>
          <v:shape id="_x0000_i1026" type="#_x0000_t75" style="width:24pt;height:2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1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C129B&quot;/&gt;&lt;wsp:rsid wsp:val=&quot;0025769F&quot;/&gt;&lt;wsp:rsid wsp:val=&quot;002860D7&quot;/&gt;&lt;wsp:rsid wsp:val=&quot;002C28CC&quot;/&gt;&lt;wsp:rsid wsp:val=&quot;003A004F&quot;/&gt;&lt;wsp:rsid wsp:val=&quot;003A7DAB&quot;/&gt;&lt;wsp:rsid wsp:val=&quot;003B67C1&quot;/&gt;&lt;wsp:rsid wsp:val=&quot;003E4BEA&quot;/&gt;&lt;wsp:rsid wsp:val=&quot;003F669F&quot;/&gt;&lt;wsp:rsid wsp:val=&quot;00545913&quot;/&gt;&lt;wsp:rsid wsp:val=&quot;00634A22&quot;/&gt;&lt;wsp:rsid wsp:val=&quot;006F63D5&quot;/&gt;&lt;wsp:rsid wsp:val=&quot;006F7467&quot;/&gt;&lt;wsp:rsid wsp:val=&quot;00751CF6&quot;/&gt;&lt;wsp:rsid wsp:val=&quot;00805B2B&quot;/&gt;&lt;wsp:rsid wsp:val=&quot;008F453C&quot;/&gt;&lt;wsp:rsid wsp:val=&quot;009B6DD2&quot;/&gt;&lt;wsp:rsid wsp:val=&quot;00AC129B&quot;/&gt;&lt;wsp:rsid wsp:val=&quot;00C0599F&quot;/&gt;&lt;wsp:rsid wsp:val=&quot;00D112B2&quot;/&gt;&lt;wsp:rsid wsp:val=&quot;00D11B42&quot;/&gt;&lt;wsp:rsid wsp:val=&quot;00D366DB&quot;/&gt;&lt;wsp:rsid wsp:val=&quot;00D45C79&quot;/&gt;&lt;wsp:rsid wsp:val=&quot;00D73E83&quot;/&gt;&lt;wsp:rsid wsp:val=&quot;00DC0F3F&quot;/&gt;&lt;wsp:rsid wsp:val=&quot;00F017A3&quot;/&gt;&lt;wsp:rsid wsp:val=&quot;00F1650E&quot;/&gt;&lt;wsp:rsid wsp:val=&quot;00F667F4&quot;/&gt;&lt;wsp:rsid wsp:val=&quot;00F914E4&quot;/&gt;&lt;wsp:rsid wsp:val=&quot;00FE30BC&quot;/&gt;&lt;/wsp:rsids&gt;&lt;/w:docPr&gt;&lt;w:body&gt;&lt;w:p wsp:rsidR=&quot;00000000&quot; wsp:rsidRDefault=&quot;00634A22&quot;&gt;&lt;m:oMathPara&gt;&lt;m:oMath&gt;&lt;m:f&gt;&lt;m:fPr&gt;&lt;m:ctrlPr&gt;&lt;w:rPr&gt;&lt;w:rFonts w:ascii=&quot;Cambria Math&quot; w:fareast=&quot;Times New Roman&quot; w:h-ansi=&quot;Cambria Math&quot;/&gt;&lt;wx:font wx:val=&quot;Cambria Math&quot;/&gt;&lt;w:b/&gt;&lt;w:i/&gt;&lt;w:sz w:val=&quot;24&quot;/&gt;&lt;w:sz-cs w:val=&quot;24&quot;/&gt;&lt;/w:rPr&gt;&lt;/m:ctrlPr&gt;&lt;/m:fPr&gt;&lt;m:num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4&quot;/&gt;&lt;w:sz-cs w:val=&quot;24&quot;/&gt;&lt;/w:rPr&gt;&lt;m:t&gt;2&lt;/m:t&gt;&lt;/m:r&gt;&lt;/m:num&gt;&lt;m:den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4&quot;/&gt;&lt;w:sz-cs w:val=&quot;24&quot;/&gt;&lt;/w:rPr&gt;&lt;m:t&gt;  3  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7" o:title="" chromakey="white"/>
          </v:shape>
        </w:pict>
      </w:r>
      <w:r w:rsidRPr="00AE5CCC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 ,   </w:t>
      </w:r>
      <w:r w:rsidRPr="00AE5CCC">
        <w:rPr>
          <w:rFonts w:ascii="Times New Roman" w:hAnsi="Times New Roman"/>
          <w:sz w:val="24"/>
          <w:szCs w:val="24"/>
        </w:rPr>
        <w:fldChar w:fldCharType="begin"/>
      </w:r>
      <w:r w:rsidRPr="00AE5CCC">
        <w:rPr>
          <w:rFonts w:ascii="Times New Roman" w:hAnsi="Times New Roman"/>
          <w:sz w:val="24"/>
          <w:szCs w:val="24"/>
        </w:rPr>
        <w:instrText xml:space="preserve"> QUOTE </w:instrText>
      </w:r>
      <w:r w:rsidRPr="00AE5CCC">
        <w:pict>
          <v:shape id="_x0000_i1027" type="#_x0000_t75" style="width:24pt;height:2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1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C129B&quot;/&gt;&lt;wsp:rsid wsp:val=&quot;0025769F&quot;/&gt;&lt;wsp:rsid wsp:val=&quot;002860D7&quot;/&gt;&lt;wsp:rsid wsp:val=&quot;002C28CC&quot;/&gt;&lt;wsp:rsid wsp:val=&quot;003A004F&quot;/&gt;&lt;wsp:rsid wsp:val=&quot;003A7DAB&quot;/&gt;&lt;wsp:rsid wsp:val=&quot;003B67C1&quot;/&gt;&lt;wsp:rsid wsp:val=&quot;003E4BEA&quot;/&gt;&lt;wsp:rsid wsp:val=&quot;003F669F&quot;/&gt;&lt;wsp:rsid wsp:val=&quot;00545913&quot;/&gt;&lt;wsp:rsid wsp:val=&quot;006F63D5&quot;/&gt;&lt;wsp:rsid wsp:val=&quot;006F7467&quot;/&gt;&lt;wsp:rsid wsp:val=&quot;00751CF6&quot;/&gt;&lt;wsp:rsid wsp:val=&quot;00805B2B&quot;/&gt;&lt;wsp:rsid wsp:val=&quot;008F453C&quot;/&gt;&lt;wsp:rsid wsp:val=&quot;009B6DD2&quot;/&gt;&lt;wsp:rsid wsp:val=&quot;00AC129B&quot;/&gt;&lt;wsp:rsid wsp:val=&quot;00AE5CCC&quot;/&gt;&lt;wsp:rsid wsp:val=&quot;00C0599F&quot;/&gt;&lt;wsp:rsid wsp:val=&quot;00D112B2&quot;/&gt;&lt;wsp:rsid wsp:val=&quot;00D11B42&quot;/&gt;&lt;wsp:rsid wsp:val=&quot;00D366DB&quot;/&gt;&lt;wsp:rsid wsp:val=&quot;00D45C79&quot;/&gt;&lt;wsp:rsid wsp:val=&quot;00D73E83&quot;/&gt;&lt;wsp:rsid wsp:val=&quot;00DC0F3F&quot;/&gt;&lt;wsp:rsid wsp:val=&quot;00DF106F&quot;/&gt;&lt;wsp:rsid wsp:val=&quot;00F017A3&quot;/&gt;&lt;wsp:rsid wsp:val=&quot;00F1650E&quot;/&gt;&lt;wsp:rsid wsp:val=&quot;00F667F4&quot;/&gt;&lt;wsp:rsid wsp:val=&quot;00F914E4&quot;/&gt;&lt;wsp:rsid wsp:val=&quot;00FE30BC&quot;/&gt;&lt;/wsp:rsids&gt;&lt;/w:docPr&gt;&lt;w:body&gt;&lt;w:p wsp:rsidR=&quot;00000000&quot; wsp:rsidRDefault=&quot;00DF106F&quot;&gt;&lt;m:oMathPara&gt;&lt;m:oMath&gt;&lt;m:f&gt;&lt;m:fPr&gt;&lt;m:ctrlPr&gt;&lt;w:rPr&gt;&lt;w:rFonts w:ascii=&quot;Cambria Math&quot; w:fareast=&quot;Times New Roman&quot; w:h-ansi=&quot;Cambria Math&quot;/&gt;&lt;wx:font wx:val=&quot;Cambria Math&quot;/&gt;&lt;w:b/&gt;&lt;w:i/&gt;&lt;w:sz w:val=&quot;24&quot;/&gt;&lt;w:sz-cs w:val=&quot;24&quot;/&gt;&lt;/w:rPr&gt;&lt;/m:ctrlPr&gt;&lt;/m:fPr&gt;&lt;m:num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4&quot;/&gt;&lt;w:sz-cs w:val=&quot;24&quot;/&gt;&lt;/w:rPr&gt;&lt;m:t&gt;5&lt;/m:t&gt;&lt;/m:r&gt;&lt;/m:num&gt;&lt;m:den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4&quot;/&gt;&lt;w:sz-cs w:val=&quot;24&quot;/&gt;&lt;/w:rPr&gt;&lt;m:t&gt;  6  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8" o:title="" chromakey="white"/>
          </v:shape>
        </w:pict>
      </w:r>
      <w:r w:rsidRPr="00AE5CCC">
        <w:rPr>
          <w:rFonts w:ascii="Times New Roman" w:hAnsi="Times New Roman"/>
          <w:sz w:val="24"/>
          <w:szCs w:val="24"/>
        </w:rPr>
        <w:instrText xml:space="preserve"> </w:instrText>
      </w:r>
      <w:r w:rsidRPr="00AE5CCC">
        <w:rPr>
          <w:rFonts w:ascii="Times New Roman" w:hAnsi="Times New Roman"/>
          <w:sz w:val="24"/>
          <w:szCs w:val="24"/>
        </w:rPr>
        <w:fldChar w:fldCharType="separate"/>
      </w:r>
      <w:r w:rsidRPr="00AE5CCC">
        <w:pict>
          <v:shape id="_x0000_i1028" type="#_x0000_t75" style="width:24pt;height:2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1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C129B&quot;/&gt;&lt;wsp:rsid wsp:val=&quot;0025769F&quot;/&gt;&lt;wsp:rsid wsp:val=&quot;002860D7&quot;/&gt;&lt;wsp:rsid wsp:val=&quot;002C28CC&quot;/&gt;&lt;wsp:rsid wsp:val=&quot;003A004F&quot;/&gt;&lt;wsp:rsid wsp:val=&quot;003A7DAB&quot;/&gt;&lt;wsp:rsid wsp:val=&quot;003B67C1&quot;/&gt;&lt;wsp:rsid wsp:val=&quot;003E4BEA&quot;/&gt;&lt;wsp:rsid wsp:val=&quot;003F669F&quot;/&gt;&lt;wsp:rsid wsp:val=&quot;00545913&quot;/&gt;&lt;wsp:rsid wsp:val=&quot;006F63D5&quot;/&gt;&lt;wsp:rsid wsp:val=&quot;006F7467&quot;/&gt;&lt;wsp:rsid wsp:val=&quot;00751CF6&quot;/&gt;&lt;wsp:rsid wsp:val=&quot;00805B2B&quot;/&gt;&lt;wsp:rsid wsp:val=&quot;008F453C&quot;/&gt;&lt;wsp:rsid wsp:val=&quot;009B6DD2&quot;/&gt;&lt;wsp:rsid wsp:val=&quot;00AC129B&quot;/&gt;&lt;wsp:rsid wsp:val=&quot;00AE5CCC&quot;/&gt;&lt;wsp:rsid wsp:val=&quot;00C0599F&quot;/&gt;&lt;wsp:rsid wsp:val=&quot;00D112B2&quot;/&gt;&lt;wsp:rsid wsp:val=&quot;00D11B42&quot;/&gt;&lt;wsp:rsid wsp:val=&quot;00D366DB&quot;/&gt;&lt;wsp:rsid wsp:val=&quot;00D45C79&quot;/&gt;&lt;wsp:rsid wsp:val=&quot;00D73E83&quot;/&gt;&lt;wsp:rsid wsp:val=&quot;00DC0F3F&quot;/&gt;&lt;wsp:rsid wsp:val=&quot;00DF106F&quot;/&gt;&lt;wsp:rsid wsp:val=&quot;00F017A3&quot;/&gt;&lt;wsp:rsid wsp:val=&quot;00F1650E&quot;/&gt;&lt;wsp:rsid wsp:val=&quot;00F667F4&quot;/&gt;&lt;wsp:rsid wsp:val=&quot;00F914E4&quot;/&gt;&lt;wsp:rsid wsp:val=&quot;00FE30BC&quot;/&gt;&lt;/wsp:rsids&gt;&lt;/w:docPr&gt;&lt;w:body&gt;&lt;w:p wsp:rsidR=&quot;00000000&quot; wsp:rsidRDefault=&quot;00DF106F&quot;&gt;&lt;m:oMathPara&gt;&lt;m:oMath&gt;&lt;m:f&gt;&lt;m:fPr&gt;&lt;m:ctrlPr&gt;&lt;w:rPr&gt;&lt;w:rFonts w:ascii=&quot;Cambria Math&quot; w:fareast=&quot;Times New Roman&quot; w:h-ansi=&quot;Cambria Math&quot;/&gt;&lt;wx:font wx:val=&quot;Cambria Math&quot;/&gt;&lt;w:b/&gt;&lt;w:i/&gt;&lt;w:sz w:val=&quot;24&quot;/&gt;&lt;w:sz-cs w:val=&quot;24&quot;/&gt;&lt;/w:rPr&gt;&lt;/m:ctrlPr&gt;&lt;/m:fPr&gt;&lt;m:num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4&quot;/&gt;&lt;w:sz-cs w:val=&quot;24&quot;/&gt;&lt;/w:rPr&gt;&lt;m:t&gt;5&lt;/m:t&gt;&lt;/m:r&gt;&lt;/m:num&gt;&lt;m:den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4&quot;/&gt;&lt;w:sz-cs w:val=&quot;24&quot;/&gt;&lt;/w:rPr&gt;&lt;m:t&gt;  6  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8" o:title="" chromakey="white"/>
          </v:shape>
        </w:pict>
      </w:r>
      <w:r w:rsidRPr="00AE5CCC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,  </w:t>
      </w:r>
      <w:r w:rsidRPr="00AE5CCC">
        <w:rPr>
          <w:rFonts w:ascii="Times New Roman" w:hAnsi="Times New Roman"/>
          <w:b/>
          <w:sz w:val="24"/>
          <w:szCs w:val="24"/>
        </w:rPr>
        <w:fldChar w:fldCharType="begin"/>
      </w:r>
      <w:r w:rsidRPr="00AE5CCC">
        <w:rPr>
          <w:rFonts w:ascii="Times New Roman" w:hAnsi="Times New Roman"/>
          <w:b/>
          <w:sz w:val="24"/>
          <w:szCs w:val="24"/>
        </w:rPr>
        <w:instrText xml:space="preserve"> QUOTE </w:instrText>
      </w:r>
      <w:r w:rsidRPr="00AE5CCC">
        <w:pict>
          <v:shape id="_x0000_i1029" type="#_x0000_t75" style="width:21pt;height:2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1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C129B&quot;/&gt;&lt;wsp:rsid wsp:val=&quot;00086312&quot;/&gt;&lt;wsp:rsid wsp:val=&quot;0025769F&quot;/&gt;&lt;wsp:rsid wsp:val=&quot;002860D7&quot;/&gt;&lt;wsp:rsid wsp:val=&quot;002C28CC&quot;/&gt;&lt;wsp:rsid wsp:val=&quot;003A004F&quot;/&gt;&lt;wsp:rsid wsp:val=&quot;003A7DAB&quot;/&gt;&lt;wsp:rsid wsp:val=&quot;003B67C1&quot;/&gt;&lt;wsp:rsid wsp:val=&quot;003E4BEA&quot;/&gt;&lt;wsp:rsid wsp:val=&quot;003F669F&quot;/&gt;&lt;wsp:rsid wsp:val=&quot;00545913&quot;/&gt;&lt;wsp:rsid wsp:val=&quot;006F63D5&quot;/&gt;&lt;wsp:rsid wsp:val=&quot;006F7467&quot;/&gt;&lt;wsp:rsid wsp:val=&quot;00751CF6&quot;/&gt;&lt;wsp:rsid wsp:val=&quot;00805B2B&quot;/&gt;&lt;wsp:rsid wsp:val=&quot;008F453C&quot;/&gt;&lt;wsp:rsid wsp:val=&quot;009B6DD2&quot;/&gt;&lt;wsp:rsid wsp:val=&quot;00AC129B&quot;/&gt;&lt;wsp:rsid wsp:val=&quot;00AE5CCC&quot;/&gt;&lt;wsp:rsid wsp:val=&quot;00C0599F&quot;/&gt;&lt;wsp:rsid wsp:val=&quot;00D112B2&quot;/&gt;&lt;wsp:rsid wsp:val=&quot;00D11B42&quot;/&gt;&lt;wsp:rsid wsp:val=&quot;00D366DB&quot;/&gt;&lt;wsp:rsid wsp:val=&quot;00D45C79&quot;/&gt;&lt;wsp:rsid wsp:val=&quot;00D73E83&quot;/&gt;&lt;wsp:rsid wsp:val=&quot;00DC0F3F&quot;/&gt;&lt;wsp:rsid wsp:val=&quot;00F017A3&quot;/&gt;&lt;wsp:rsid wsp:val=&quot;00F1650E&quot;/&gt;&lt;wsp:rsid wsp:val=&quot;00F667F4&quot;/&gt;&lt;wsp:rsid wsp:val=&quot;00F914E4&quot;/&gt;&lt;wsp:rsid wsp:val=&quot;00FE30BC&quot;/&gt;&lt;/wsp:rsids&gt;&lt;/w:docPr&gt;&lt;w:body&gt;&lt;w:p wsp:rsidR=&quot;00000000&quot; wsp:rsidRDefault=&quot;00086312&quot;&gt;&lt;m:oMathPara&gt;&lt;m:oMath&gt;&lt;m:f&gt;&lt;m:fPr&gt;&lt;m:ctrlPr&gt;&lt;w:rPr&gt;&lt;w:rFonts w:ascii=&quot;Cambria Math&quot; w:fareast=&quot;Times New Roman&quot; w:h-ansi=&quot;Cambria Math&quot;/&gt;&lt;wx:font wx:val=&quot;Cambria Math&quot;/&gt;&lt;w:b/&gt;&lt;w:i/&gt;&lt;w:sz w:val=&quot;24&quot;/&gt;&lt;w:sz-cs w:val=&quot;24&quot;/&gt;&lt;/w:rPr&gt;&lt;/m:ctrlPr&gt;&lt;/m:fPr&gt;&lt;m:num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4&quot;/&gt;&lt;w:sz-cs w:val=&quot;24&quot;/&gt;&lt;/w:rPr&gt;&lt;m:t&gt;1&lt;/m:t&gt;&lt;/m:r&gt;&lt;/m:num&gt;&lt;m:den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4&quot;/&gt;&lt;w:sz-cs w:val=&quot;24&quot;/&gt;&lt;/w:rPr&gt;&lt;m:t&gt;  2 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9" o:title="" chromakey="white"/>
          </v:shape>
        </w:pict>
      </w:r>
      <w:r w:rsidRPr="00AE5CCC">
        <w:rPr>
          <w:rFonts w:ascii="Times New Roman" w:hAnsi="Times New Roman"/>
          <w:b/>
          <w:sz w:val="24"/>
          <w:szCs w:val="24"/>
        </w:rPr>
        <w:instrText xml:space="preserve"> </w:instrText>
      </w:r>
      <w:r w:rsidRPr="00AE5CCC">
        <w:rPr>
          <w:rFonts w:ascii="Times New Roman" w:hAnsi="Times New Roman"/>
          <w:b/>
          <w:sz w:val="24"/>
          <w:szCs w:val="24"/>
        </w:rPr>
        <w:fldChar w:fldCharType="separate"/>
      </w:r>
      <w:r w:rsidRPr="00AE5CCC">
        <w:pict>
          <v:shape id="_x0000_i1030" type="#_x0000_t75" style="width:21pt;height:2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1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C129B&quot;/&gt;&lt;wsp:rsid wsp:val=&quot;00086312&quot;/&gt;&lt;wsp:rsid wsp:val=&quot;0025769F&quot;/&gt;&lt;wsp:rsid wsp:val=&quot;002860D7&quot;/&gt;&lt;wsp:rsid wsp:val=&quot;002C28CC&quot;/&gt;&lt;wsp:rsid wsp:val=&quot;003A004F&quot;/&gt;&lt;wsp:rsid wsp:val=&quot;003A7DAB&quot;/&gt;&lt;wsp:rsid wsp:val=&quot;003B67C1&quot;/&gt;&lt;wsp:rsid wsp:val=&quot;003E4BEA&quot;/&gt;&lt;wsp:rsid wsp:val=&quot;003F669F&quot;/&gt;&lt;wsp:rsid wsp:val=&quot;00545913&quot;/&gt;&lt;wsp:rsid wsp:val=&quot;006F63D5&quot;/&gt;&lt;wsp:rsid wsp:val=&quot;006F7467&quot;/&gt;&lt;wsp:rsid wsp:val=&quot;00751CF6&quot;/&gt;&lt;wsp:rsid wsp:val=&quot;00805B2B&quot;/&gt;&lt;wsp:rsid wsp:val=&quot;008F453C&quot;/&gt;&lt;wsp:rsid wsp:val=&quot;009B6DD2&quot;/&gt;&lt;wsp:rsid wsp:val=&quot;00AC129B&quot;/&gt;&lt;wsp:rsid wsp:val=&quot;00AE5CCC&quot;/&gt;&lt;wsp:rsid wsp:val=&quot;00C0599F&quot;/&gt;&lt;wsp:rsid wsp:val=&quot;00D112B2&quot;/&gt;&lt;wsp:rsid wsp:val=&quot;00D11B42&quot;/&gt;&lt;wsp:rsid wsp:val=&quot;00D366DB&quot;/&gt;&lt;wsp:rsid wsp:val=&quot;00D45C79&quot;/&gt;&lt;wsp:rsid wsp:val=&quot;00D73E83&quot;/&gt;&lt;wsp:rsid wsp:val=&quot;00DC0F3F&quot;/&gt;&lt;wsp:rsid wsp:val=&quot;00F017A3&quot;/&gt;&lt;wsp:rsid wsp:val=&quot;00F1650E&quot;/&gt;&lt;wsp:rsid wsp:val=&quot;00F667F4&quot;/&gt;&lt;wsp:rsid wsp:val=&quot;00F914E4&quot;/&gt;&lt;wsp:rsid wsp:val=&quot;00FE30BC&quot;/&gt;&lt;/wsp:rsids&gt;&lt;/w:docPr&gt;&lt;w:body&gt;&lt;w:p wsp:rsidR=&quot;00000000&quot; wsp:rsidRDefault=&quot;00086312&quot;&gt;&lt;m:oMathPara&gt;&lt;m:oMath&gt;&lt;m:f&gt;&lt;m:fPr&gt;&lt;m:ctrlPr&gt;&lt;w:rPr&gt;&lt;w:rFonts w:ascii=&quot;Cambria Math&quot; w:fareast=&quot;Times New Roman&quot; w:h-ansi=&quot;Cambria Math&quot;/&gt;&lt;wx:font wx:val=&quot;Cambria Math&quot;/&gt;&lt;w:b/&gt;&lt;w:i/&gt;&lt;w:sz w:val=&quot;24&quot;/&gt;&lt;w:sz-cs w:val=&quot;24&quot;/&gt;&lt;/w:rPr&gt;&lt;/m:ctrlPr&gt;&lt;/m:fPr&gt;&lt;m:num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4&quot;/&gt;&lt;w:sz-cs w:val=&quot;24&quot;/&gt;&lt;/w:rPr&gt;&lt;m:t&gt;1&lt;/m:t&gt;&lt;/m:r&gt;&lt;/m:num&gt;&lt;m:den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4&quot;/&gt;&lt;w:sz-cs w:val=&quot;24&quot;/&gt;&lt;/w:rPr&gt;&lt;m:t&gt;  2 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9" o:title="" chromakey="white"/>
          </v:shape>
        </w:pict>
      </w:r>
      <w:r w:rsidRPr="00AE5CCC">
        <w:rPr>
          <w:rFonts w:ascii="Times New Roman" w:hAnsi="Times New Roman"/>
          <w:b/>
          <w:sz w:val="24"/>
          <w:szCs w:val="24"/>
        </w:rPr>
        <w:fldChar w:fldCharType="end"/>
      </w:r>
      <w:r w:rsidRPr="00D45C79"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ve   </w:t>
      </w:r>
      <w:r w:rsidRPr="00AE5CCC">
        <w:rPr>
          <w:rFonts w:ascii="Times New Roman" w:hAnsi="Times New Roman"/>
          <w:sz w:val="24"/>
          <w:szCs w:val="24"/>
        </w:rPr>
        <w:fldChar w:fldCharType="begin"/>
      </w:r>
      <w:r w:rsidRPr="00AE5CCC">
        <w:rPr>
          <w:rFonts w:ascii="Times New Roman" w:hAnsi="Times New Roman"/>
          <w:sz w:val="24"/>
          <w:szCs w:val="24"/>
        </w:rPr>
        <w:instrText xml:space="preserve"> QUOTE </w:instrText>
      </w:r>
      <w:r w:rsidRPr="00AE5CCC">
        <w:pict>
          <v:shape id="_x0000_i1031" type="#_x0000_t75" style="width:24pt;height:2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1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C129B&quot;/&gt;&lt;wsp:rsid wsp:val=&quot;0025769F&quot;/&gt;&lt;wsp:rsid wsp:val=&quot;002860D7&quot;/&gt;&lt;wsp:rsid wsp:val=&quot;002C28CC&quot;/&gt;&lt;wsp:rsid wsp:val=&quot;003A004F&quot;/&gt;&lt;wsp:rsid wsp:val=&quot;003A7DAB&quot;/&gt;&lt;wsp:rsid wsp:val=&quot;003B67C1&quot;/&gt;&lt;wsp:rsid wsp:val=&quot;003E4BEA&quot;/&gt;&lt;wsp:rsid wsp:val=&quot;003F669F&quot;/&gt;&lt;wsp:rsid wsp:val=&quot;00545913&quot;/&gt;&lt;wsp:rsid wsp:val=&quot;006F63D5&quot;/&gt;&lt;wsp:rsid wsp:val=&quot;006F7467&quot;/&gt;&lt;wsp:rsid wsp:val=&quot;00751CF6&quot;/&gt;&lt;wsp:rsid wsp:val=&quot;00805B2B&quot;/&gt;&lt;wsp:rsid wsp:val=&quot;008F453C&quot;/&gt;&lt;wsp:rsid wsp:val=&quot;009B6DD2&quot;/&gt;&lt;wsp:rsid wsp:val=&quot;00A94EBE&quot;/&gt;&lt;wsp:rsid wsp:val=&quot;00AC129B&quot;/&gt;&lt;wsp:rsid wsp:val=&quot;00AE5CCC&quot;/&gt;&lt;wsp:rsid wsp:val=&quot;00C0599F&quot;/&gt;&lt;wsp:rsid wsp:val=&quot;00D112B2&quot;/&gt;&lt;wsp:rsid wsp:val=&quot;00D11B42&quot;/&gt;&lt;wsp:rsid wsp:val=&quot;00D366DB&quot;/&gt;&lt;wsp:rsid wsp:val=&quot;00D45C79&quot;/&gt;&lt;wsp:rsid wsp:val=&quot;00D73E83&quot;/&gt;&lt;wsp:rsid wsp:val=&quot;00DC0F3F&quot;/&gt;&lt;wsp:rsid wsp:val=&quot;00F017A3&quot;/&gt;&lt;wsp:rsid wsp:val=&quot;00F1650E&quot;/&gt;&lt;wsp:rsid wsp:val=&quot;00F667F4&quot;/&gt;&lt;wsp:rsid wsp:val=&quot;00F914E4&quot;/&gt;&lt;wsp:rsid wsp:val=&quot;00FE30BC&quot;/&gt;&lt;/wsp:rsids&gt;&lt;/w:docPr&gt;&lt;w:body&gt;&lt;w:p wsp:rsidR=&quot;00000000&quot; wsp:rsidRDefault=&quot;00A94EBE&quot;&gt;&lt;m:oMathPara&gt;&lt;m:oMath&gt;&lt;m:f&gt;&lt;m:fPr&gt;&lt;m:ctrlPr&gt;&lt;w:rPr&gt;&lt;w:rFonts w:ascii=&quot;Cambria Math&quot; w:fareast=&quot;Times New Roman&quot; w:h-ansi=&quot;Cambria Math&quot;/&gt;&lt;wx:font wx:val=&quot;Cambria Math&quot;/&gt;&lt;w:b/&gt;&lt;w:i/&gt;&lt;w:sz w:val=&quot;24&quot;/&gt;&lt;w:sz-cs w:val=&quot;24&quot;/&gt;&lt;/w:rPr&gt;&lt;/m:ctrlPr&gt;&lt;/m:fPr&gt;&lt;m:num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4&quot;/&gt;&lt;w:sz-cs w:val=&quot;24&quot;/&gt;&lt;/w:rPr&gt;&lt;m:t&gt;8&lt;/m:t&gt;&lt;/m:r&gt;&lt;/m:num&gt;&lt;m:den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4&quot;/&gt;&lt;w:sz-cs w:val=&quot;24&quot;/&gt;&lt;/w:rPr&gt;&lt;m:t&gt;  9  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0" o:title="" chromakey="white"/>
          </v:shape>
        </w:pict>
      </w:r>
      <w:r w:rsidRPr="00AE5CCC">
        <w:rPr>
          <w:rFonts w:ascii="Times New Roman" w:hAnsi="Times New Roman"/>
          <w:sz w:val="24"/>
          <w:szCs w:val="24"/>
        </w:rPr>
        <w:instrText xml:space="preserve"> </w:instrText>
      </w:r>
      <w:r w:rsidRPr="00AE5CCC">
        <w:rPr>
          <w:rFonts w:ascii="Times New Roman" w:hAnsi="Times New Roman"/>
          <w:sz w:val="24"/>
          <w:szCs w:val="24"/>
        </w:rPr>
        <w:fldChar w:fldCharType="separate"/>
      </w:r>
      <w:r w:rsidRPr="00AE5CCC">
        <w:pict>
          <v:shape id="_x0000_i1032" type="#_x0000_t75" style="width:24pt;height:2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1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C129B&quot;/&gt;&lt;wsp:rsid wsp:val=&quot;0025769F&quot;/&gt;&lt;wsp:rsid wsp:val=&quot;002860D7&quot;/&gt;&lt;wsp:rsid wsp:val=&quot;002C28CC&quot;/&gt;&lt;wsp:rsid wsp:val=&quot;003A004F&quot;/&gt;&lt;wsp:rsid wsp:val=&quot;003A7DAB&quot;/&gt;&lt;wsp:rsid wsp:val=&quot;003B67C1&quot;/&gt;&lt;wsp:rsid wsp:val=&quot;003E4BEA&quot;/&gt;&lt;wsp:rsid wsp:val=&quot;003F669F&quot;/&gt;&lt;wsp:rsid wsp:val=&quot;00545913&quot;/&gt;&lt;wsp:rsid wsp:val=&quot;006F63D5&quot;/&gt;&lt;wsp:rsid wsp:val=&quot;006F7467&quot;/&gt;&lt;wsp:rsid wsp:val=&quot;00751CF6&quot;/&gt;&lt;wsp:rsid wsp:val=&quot;00805B2B&quot;/&gt;&lt;wsp:rsid wsp:val=&quot;008F453C&quot;/&gt;&lt;wsp:rsid wsp:val=&quot;009B6DD2&quot;/&gt;&lt;wsp:rsid wsp:val=&quot;00A94EBE&quot;/&gt;&lt;wsp:rsid wsp:val=&quot;00AC129B&quot;/&gt;&lt;wsp:rsid wsp:val=&quot;00AE5CCC&quot;/&gt;&lt;wsp:rsid wsp:val=&quot;00C0599F&quot;/&gt;&lt;wsp:rsid wsp:val=&quot;00D112B2&quot;/&gt;&lt;wsp:rsid wsp:val=&quot;00D11B42&quot;/&gt;&lt;wsp:rsid wsp:val=&quot;00D366DB&quot;/&gt;&lt;wsp:rsid wsp:val=&quot;00D45C79&quot;/&gt;&lt;wsp:rsid wsp:val=&quot;00D73E83&quot;/&gt;&lt;wsp:rsid wsp:val=&quot;00DC0F3F&quot;/&gt;&lt;wsp:rsid wsp:val=&quot;00F017A3&quot;/&gt;&lt;wsp:rsid wsp:val=&quot;00F1650E&quot;/&gt;&lt;wsp:rsid wsp:val=&quot;00F667F4&quot;/&gt;&lt;wsp:rsid wsp:val=&quot;00F914E4&quot;/&gt;&lt;wsp:rsid wsp:val=&quot;00FE30BC&quot;/&gt;&lt;/wsp:rsids&gt;&lt;/w:docPr&gt;&lt;w:body&gt;&lt;w:p wsp:rsidR=&quot;00000000&quot; wsp:rsidRDefault=&quot;00A94EBE&quot;&gt;&lt;m:oMathPara&gt;&lt;m:oMath&gt;&lt;m:f&gt;&lt;m:fPr&gt;&lt;m:ctrlPr&gt;&lt;w:rPr&gt;&lt;w:rFonts w:ascii=&quot;Cambria Math&quot; w:fareast=&quot;Times New Roman&quot; w:h-ansi=&quot;Cambria Math&quot;/&gt;&lt;wx:font wx:val=&quot;Cambria Math&quot;/&gt;&lt;w:b/&gt;&lt;w:i/&gt;&lt;w:sz w:val=&quot;24&quot;/&gt;&lt;w:sz-cs w:val=&quot;24&quot;/&gt;&lt;/w:rPr&gt;&lt;/m:ctrlPr&gt;&lt;/m:fPr&gt;&lt;m:num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4&quot;/&gt;&lt;w:sz-cs w:val=&quot;24&quot;/&gt;&lt;/w:rPr&gt;&lt;m:t&gt;8&lt;/m:t&gt;&lt;/m:r&gt;&lt;/m:num&gt;&lt;m:den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4&quot;/&gt;&lt;w:sz-cs w:val=&quot;24&quot;/&gt;&lt;/w:rPr&gt;&lt;m:t&gt;  9  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0" o:title="" chromakey="white"/>
          </v:shape>
        </w:pict>
      </w:r>
      <w:r w:rsidRPr="00AE5CCC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 kesirlerinden en büyük olanı </w:t>
      </w:r>
      <w:r>
        <w:rPr>
          <w:rFonts w:ascii="Times New Roman" w:hAnsi="Times New Roman"/>
          <w:sz w:val="18"/>
          <w:szCs w:val="18"/>
        </w:rPr>
        <w:t>........</w:t>
      </w:r>
      <w:r w:rsidRPr="00F914E4">
        <w:rPr>
          <w:rFonts w:ascii="Times New Roman" w:hAnsi="Times New Roman"/>
          <w:sz w:val="18"/>
          <w:szCs w:val="18"/>
        </w:rPr>
        <w:t>……</w:t>
      </w:r>
      <w:r>
        <w:rPr>
          <w:rFonts w:ascii="Times New Roman" w:hAnsi="Times New Roman"/>
          <w:sz w:val="24"/>
          <w:szCs w:val="24"/>
        </w:rPr>
        <w:t xml:space="preserve">   kesridir.</w:t>
      </w:r>
    </w:p>
    <w:p w:rsidR="00710664" w:rsidRDefault="00710664" w:rsidP="00D45C79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710664" w:rsidRDefault="00710664" w:rsidP="00D45C79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tbl>
      <w:tblPr>
        <w:tblW w:w="10774" w:type="dxa"/>
        <w:tblInd w:w="-34" w:type="dxa"/>
        <w:tblBorders>
          <w:top w:val="dashed" w:sz="8" w:space="0" w:color="auto"/>
          <w:left w:val="dashed" w:sz="8" w:space="0" w:color="auto"/>
          <w:bottom w:val="dashed" w:sz="8" w:space="0" w:color="auto"/>
          <w:right w:val="dashed" w:sz="8" w:space="0" w:color="auto"/>
          <w:insideH w:val="dashed" w:sz="8" w:space="0" w:color="auto"/>
          <w:insideV w:val="dashed" w:sz="8" w:space="0" w:color="auto"/>
        </w:tblBorders>
        <w:tblLayout w:type="fixed"/>
        <w:tblLook w:val="00A0"/>
      </w:tblPr>
      <w:tblGrid>
        <w:gridCol w:w="4712"/>
        <w:gridCol w:w="6062"/>
      </w:tblGrid>
      <w:tr w:rsidR="00710664" w:rsidRPr="00AE5CCC" w:rsidTr="00AE5CCC">
        <w:tc>
          <w:tcPr>
            <w:tcW w:w="4712" w:type="dxa"/>
          </w:tcPr>
          <w:p w:rsidR="00710664" w:rsidRPr="00AE5CCC" w:rsidRDefault="00710664" w:rsidP="00D366DB">
            <w:pPr>
              <w:pStyle w:val="NoSpacing"/>
              <w:rPr>
                <w:rFonts w:ascii="Times New Roman" w:hAnsi="Times New Roman"/>
                <w:sz w:val="24"/>
              </w:rPr>
            </w:pPr>
            <w:r w:rsidRPr="00AE5CCC">
              <w:rPr>
                <w:rFonts w:ascii="Times New Roman" w:hAnsi="Times New Roman"/>
                <w:b/>
              </w:rPr>
              <w:t>3)Aşağıdaki  açıları adlarıyla eşleştiriniz.</w:t>
            </w:r>
            <w:r w:rsidRPr="00AE5CCC">
              <w:rPr>
                <w:rFonts w:ascii="Times New Roman" w:hAnsi="Times New Roman"/>
                <w:sz w:val="16"/>
                <w:szCs w:val="16"/>
              </w:rPr>
              <w:t>(5 p)</w:t>
            </w:r>
          </w:p>
          <w:p w:rsidR="00710664" w:rsidRPr="00AE5CCC" w:rsidRDefault="00710664" w:rsidP="00AE5CCC">
            <w:pPr>
              <w:pStyle w:val="NoSpacing"/>
              <w:spacing w:after="120"/>
              <w:rPr>
                <w:rFonts w:ascii="Times New Roman" w:hAnsi="Times New Roman"/>
                <w:sz w:val="10"/>
                <w:szCs w:val="10"/>
              </w:rPr>
            </w:pPr>
          </w:p>
          <w:p w:rsidR="00710664" w:rsidRPr="00AE5CCC" w:rsidRDefault="00710664" w:rsidP="00AE5CCC">
            <w:pPr>
              <w:pStyle w:val="NoSpacing"/>
              <w:spacing w:after="120"/>
              <w:rPr>
                <w:rFonts w:ascii="Times New Roman" w:hAnsi="Times New Roman"/>
                <w:sz w:val="24"/>
              </w:rPr>
            </w:pPr>
            <w:r w:rsidRPr="00AE5CCC">
              <w:rPr>
                <w:rFonts w:ascii="Times New Roman" w:hAnsi="Times New Roman"/>
                <w:sz w:val="24"/>
              </w:rPr>
              <w:t>(      )  35</w:t>
            </w:r>
            <w:r w:rsidRPr="00AE5CCC">
              <w:rPr>
                <w:rFonts w:ascii="Vivaldi" w:hAnsi="Vivaldi"/>
                <w:sz w:val="24"/>
              </w:rPr>
              <w:t>°</w:t>
            </w:r>
            <w:r w:rsidRPr="00AE5CCC">
              <w:rPr>
                <w:rFonts w:ascii="Times New Roman" w:hAnsi="Times New Roman"/>
                <w:sz w:val="24"/>
              </w:rPr>
              <w:t xml:space="preserve">                     (  A   ) Doğru  açı</w:t>
            </w:r>
          </w:p>
          <w:p w:rsidR="00710664" w:rsidRPr="00AE5CCC" w:rsidRDefault="00710664" w:rsidP="00AE5CCC">
            <w:pPr>
              <w:pStyle w:val="NoSpacing"/>
              <w:spacing w:after="120"/>
              <w:rPr>
                <w:rFonts w:ascii="Times New Roman" w:hAnsi="Times New Roman"/>
                <w:sz w:val="24"/>
              </w:rPr>
            </w:pPr>
            <w:r w:rsidRPr="00AE5CCC">
              <w:rPr>
                <w:rFonts w:ascii="Times New Roman" w:hAnsi="Times New Roman"/>
                <w:sz w:val="24"/>
              </w:rPr>
              <w:t>(      ) 90</w:t>
            </w:r>
            <w:r w:rsidRPr="00AE5CCC">
              <w:rPr>
                <w:rFonts w:ascii="Vivaldi" w:hAnsi="Vivaldi"/>
                <w:sz w:val="24"/>
              </w:rPr>
              <w:t>°</w:t>
            </w:r>
            <w:r w:rsidRPr="00AE5CCC">
              <w:rPr>
                <w:rFonts w:ascii="Times New Roman" w:hAnsi="Times New Roman"/>
                <w:sz w:val="24"/>
              </w:rPr>
              <w:t xml:space="preserve">                      (  B   ) Dar  açı</w:t>
            </w:r>
          </w:p>
          <w:p w:rsidR="00710664" w:rsidRPr="00AE5CCC" w:rsidRDefault="00710664" w:rsidP="00AE5CCC">
            <w:pPr>
              <w:pStyle w:val="NoSpacing"/>
              <w:spacing w:after="120"/>
              <w:rPr>
                <w:rFonts w:ascii="Times New Roman" w:hAnsi="Times New Roman"/>
                <w:sz w:val="24"/>
              </w:rPr>
            </w:pPr>
            <w:r w:rsidRPr="00AE5CCC">
              <w:rPr>
                <w:rFonts w:ascii="Times New Roman" w:hAnsi="Times New Roman"/>
                <w:sz w:val="24"/>
              </w:rPr>
              <w:t>(      ) 125</w:t>
            </w:r>
            <w:r w:rsidRPr="00AE5CCC">
              <w:rPr>
                <w:rFonts w:ascii="Vivaldi" w:hAnsi="Vivaldi"/>
                <w:sz w:val="24"/>
              </w:rPr>
              <w:t>°</w:t>
            </w:r>
            <w:r w:rsidRPr="00AE5CCC">
              <w:rPr>
                <w:rFonts w:ascii="Times New Roman" w:hAnsi="Times New Roman"/>
                <w:sz w:val="24"/>
              </w:rPr>
              <w:t xml:space="preserve">                    (  C   ) Tam  açı</w:t>
            </w:r>
          </w:p>
          <w:p w:rsidR="00710664" w:rsidRPr="00AE5CCC" w:rsidRDefault="00710664" w:rsidP="00AE5CCC">
            <w:pPr>
              <w:pStyle w:val="NoSpacing"/>
              <w:spacing w:after="120"/>
              <w:rPr>
                <w:rFonts w:ascii="Times New Roman" w:hAnsi="Times New Roman"/>
                <w:sz w:val="24"/>
              </w:rPr>
            </w:pPr>
            <w:r w:rsidRPr="00AE5CCC">
              <w:rPr>
                <w:rFonts w:ascii="Times New Roman" w:hAnsi="Times New Roman"/>
                <w:sz w:val="24"/>
              </w:rPr>
              <w:t>(      ) 180</w:t>
            </w:r>
            <w:r w:rsidRPr="00AE5CCC">
              <w:rPr>
                <w:rFonts w:ascii="Vivaldi" w:hAnsi="Vivaldi"/>
                <w:sz w:val="24"/>
              </w:rPr>
              <w:t>°</w:t>
            </w:r>
            <w:r w:rsidRPr="00AE5CCC">
              <w:rPr>
                <w:rFonts w:ascii="Times New Roman" w:hAnsi="Times New Roman"/>
                <w:sz w:val="24"/>
              </w:rPr>
              <w:t xml:space="preserve">                    (  D   ) Dik  açı</w:t>
            </w:r>
          </w:p>
          <w:p w:rsidR="00710664" w:rsidRPr="00AE5CCC" w:rsidRDefault="00710664" w:rsidP="00AE5CCC">
            <w:pPr>
              <w:pStyle w:val="NoSpacing"/>
              <w:spacing w:after="120"/>
              <w:rPr>
                <w:rFonts w:ascii="Times New Roman" w:hAnsi="Times New Roman"/>
                <w:sz w:val="24"/>
              </w:rPr>
            </w:pPr>
            <w:r w:rsidRPr="00AE5CCC">
              <w:rPr>
                <w:rFonts w:ascii="Times New Roman" w:hAnsi="Times New Roman"/>
                <w:sz w:val="24"/>
              </w:rPr>
              <w:t>(      ) 360</w:t>
            </w:r>
            <w:r w:rsidRPr="00AE5CCC">
              <w:rPr>
                <w:rFonts w:ascii="Vivaldi" w:hAnsi="Vivaldi"/>
                <w:sz w:val="24"/>
              </w:rPr>
              <w:t>°</w:t>
            </w:r>
            <w:r w:rsidRPr="00AE5CCC">
              <w:rPr>
                <w:rFonts w:ascii="Times New Roman" w:hAnsi="Times New Roman"/>
                <w:sz w:val="24"/>
              </w:rPr>
              <w:t xml:space="preserve">                    (  E   ) Geniş açı</w:t>
            </w:r>
          </w:p>
        </w:tc>
        <w:tc>
          <w:tcPr>
            <w:tcW w:w="6062" w:type="dxa"/>
          </w:tcPr>
          <w:p w:rsidR="00710664" w:rsidRPr="00AE5CCC" w:rsidRDefault="00710664" w:rsidP="00D366DB">
            <w:pPr>
              <w:pStyle w:val="NoSpacing"/>
              <w:rPr>
                <w:rFonts w:ascii="Times New Roman" w:hAnsi="Times New Roman"/>
                <w:sz w:val="24"/>
              </w:rPr>
            </w:pPr>
            <w:r w:rsidRPr="00AE5CCC">
              <w:rPr>
                <w:rFonts w:ascii="Times New Roman" w:hAnsi="Times New Roman"/>
                <w:b/>
              </w:rPr>
              <w:t>4) 36 ve 42 sayılarının EBOB ve EKOK’unu bulunuz.</w:t>
            </w:r>
            <w:r w:rsidRPr="00AE5CCC">
              <w:rPr>
                <w:rFonts w:ascii="Times New Roman" w:hAnsi="Times New Roman"/>
                <w:sz w:val="24"/>
              </w:rPr>
              <w:t xml:space="preserve"> </w:t>
            </w:r>
            <w:r w:rsidRPr="00AE5CCC">
              <w:rPr>
                <w:rFonts w:ascii="Times New Roman" w:hAnsi="Times New Roman"/>
                <w:sz w:val="16"/>
                <w:szCs w:val="16"/>
              </w:rPr>
              <w:t>(5 p)</w:t>
            </w:r>
          </w:p>
          <w:p w:rsidR="00710664" w:rsidRPr="00AE5CCC" w:rsidRDefault="00710664" w:rsidP="00AE5CCC">
            <w:pPr>
              <w:spacing w:after="0" w:line="240" w:lineRule="auto"/>
            </w:pPr>
          </w:p>
          <w:p w:rsidR="00710664" w:rsidRPr="00AE5CCC" w:rsidRDefault="00710664" w:rsidP="00AE5C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68.1pt;margin-top:-.4pt;width:0;height:93.45pt;z-index:251652096" o:connectortype="straight"/>
              </w:pict>
            </w:r>
            <w:r w:rsidRPr="00AE5CCC">
              <w:rPr>
                <w:rFonts w:ascii="Times New Roman" w:hAnsi="Times New Roman"/>
                <w:sz w:val="24"/>
                <w:szCs w:val="24"/>
              </w:rPr>
              <w:t>36     42             .......</w:t>
            </w:r>
          </w:p>
          <w:p w:rsidR="00710664" w:rsidRPr="00AE5CCC" w:rsidRDefault="00710664" w:rsidP="00AE5CCC">
            <w:pPr>
              <w:spacing w:after="0" w:line="240" w:lineRule="auto"/>
              <w:rPr>
                <w:rFonts w:ascii="Times New Roman" w:hAnsi="Times New Roman"/>
                <w:sz w:val="4"/>
                <w:szCs w:val="4"/>
              </w:rPr>
            </w:pPr>
            <w:r w:rsidRPr="00AE5CCC">
              <w:rPr>
                <w:rFonts w:ascii="Times New Roman" w:hAnsi="Times New Roman"/>
                <w:sz w:val="4"/>
                <w:szCs w:val="4"/>
              </w:rPr>
              <w:t xml:space="preserve"> </w:t>
            </w:r>
          </w:p>
          <w:p w:rsidR="00710664" w:rsidRPr="00AE5CCC" w:rsidRDefault="00710664" w:rsidP="00AE5CCC">
            <w:pPr>
              <w:tabs>
                <w:tab w:val="center" w:pos="29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5CCC">
              <w:rPr>
                <w:rFonts w:ascii="Times New Roman" w:hAnsi="Times New Roman"/>
                <w:sz w:val="24"/>
                <w:szCs w:val="24"/>
              </w:rPr>
              <w:t>.......        ......     .......             EKOK=</w:t>
            </w:r>
          </w:p>
          <w:p w:rsidR="00710664" w:rsidRPr="00AE5CCC" w:rsidRDefault="00710664" w:rsidP="00AE5CCC">
            <w:pPr>
              <w:spacing w:after="0" w:line="240" w:lineRule="auto"/>
              <w:rPr>
                <w:rFonts w:ascii="Times New Roman" w:hAnsi="Times New Roman"/>
                <w:sz w:val="4"/>
                <w:szCs w:val="4"/>
              </w:rPr>
            </w:pPr>
          </w:p>
          <w:p w:rsidR="00710664" w:rsidRPr="00AE5CCC" w:rsidRDefault="00710664" w:rsidP="00AE5C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5CCC">
              <w:rPr>
                <w:rFonts w:ascii="Times New Roman" w:hAnsi="Times New Roman"/>
                <w:sz w:val="24"/>
                <w:szCs w:val="24"/>
              </w:rPr>
              <w:t>.......        ......     .......</w:t>
            </w:r>
          </w:p>
          <w:p w:rsidR="00710664" w:rsidRPr="00AE5CCC" w:rsidRDefault="00710664" w:rsidP="00AE5CCC">
            <w:pPr>
              <w:spacing w:after="0" w:line="240" w:lineRule="auto"/>
              <w:rPr>
                <w:rFonts w:ascii="Times New Roman" w:hAnsi="Times New Roman"/>
                <w:sz w:val="4"/>
                <w:szCs w:val="4"/>
              </w:rPr>
            </w:pPr>
          </w:p>
          <w:p w:rsidR="00710664" w:rsidRPr="00AE5CCC" w:rsidRDefault="00710664" w:rsidP="00AE5C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5CCC">
              <w:rPr>
                <w:rFonts w:ascii="Times New Roman" w:hAnsi="Times New Roman"/>
                <w:sz w:val="24"/>
                <w:szCs w:val="24"/>
              </w:rPr>
              <w:t>.......        ......     .......</w:t>
            </w:r>
          </w:p>
          <w:p w:rsidR="00710664" w:rsidRPr="00AE5CCC" w:rsidRDefault="00710664" w:rsidP="00AE5CCC">
            <w:pPr>
              <w:spacing w:after="0" w:line="240" w:lineRule="auto"/>
              <w:rPr>
                <w:rFonts w:ascii="Times New Roman" w:hAnsi="Times New Roman"/>
                <w:sz w:val="4"/>
                <w:szCs w:val="4"/>
              </w:rPr>
            </w:pPr>
          </w:p>
          <w:p w:rsidR="00710664" w:rsidRPr="00AE5CCC" w:rsidRDefault="00710664" w:rsidP="00AE5CCC">
            <w:pPr>
              <w:spacing w:after="0" w:line="240" w:lineRule="auto"/>
              <w:rPr>
                <w:rFonts w:ascii="Times New Roman" w:hAnsi="Times New Roman"/>
                <w:sz w:val="4"/>
                <w:szCs w:val="4"/>
              </w:rPr>
            </w:pPr>
            <w:r w:rsidRPr="00AE5CCC">
              <w:rPr>
                <w:rFonts w:ascii="Times New Roman" w:hAnsi="Times New Roman"/>
                <w:sz w:val="24"/>
                <w:szCs w:val="24"/>
              </w:rPr>
              <w:t>.......        ......     .......</w:t>
            </w:r>
          </w:p>
          <w:p w:rsidR="00710664" w:rsidRPr="00AE5CCC" w:rsidRDefault="00710664" w:rsidP="00AE5C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5CCC">
              <w:rPr>
                <w:rFonts w:ascii="Times New Roman" w:hAnsi="Times New Roman"/>
                <w:sz w:val="24"/>
                <w:szCs w:val="24"/>
              </w:rPr>
              <w:t>......         .......                         EBOB=</w:t>
            </w:r>
          </w:p>
          <w:p w:rsidR="00710664" w:rsidRPr="00AE5CCC" w:rsidRDefault="00710664" w:rsidP="00AE5C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0664" w:rsidRPr="00AE5CCC" w:rsidRDefault="00710664" w:rsidP="00AE5C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0664" w:rsidRPr="00AE5CCC" w:rsidRDefault="00710664" w:rsidP="00AE5C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0664" w:rsidRPr="00AE5CCC" w:rsidTr="00AE5CCC">
        <w:tc>
          <w:tcPr>
            <w:tcW w:w="4712" w:type="dxa"/>
            <w:vAlign w:val="center"/>
          </w:tcPr>
          <w:p w:rsidR="00710664" w:rsidRPr="00AE5CCC" w:rsidRDefault="00710664" w:rsidP="00AE5CCC">
            <w:pPr>
              <w:spacing w:after="100" w:afterAutospacing="1" w:line="240" w:lineRule="auto"/>
              <w:contextualSpacing/>
              <w:jc w:val="both"/>
              <w:rPr>
                <w:b/>
                <w:noProof/>
                <w:sz w:val="28"/>
                <w:szCs w:val="28"/>
                <w:lang w:eastAsia="tr-TR"/>
              </w:rPr>
            </w:pPr>
            <w:r w:rsidRPr="00AE5CCC">
              <w:rPr>
                <w:b/>
                <w:noProof/>
                <w:sz w:val="24"/>
                <w:lang w:eastAsia="tr-TR"/>
              </w:rPr>
              <w:t xml:space="preserve">5)     </w:t>
            </w:r>
            <w:r w:rsidRPr="00AE5CCC">
              <w:rPr>
                <w:b/>
                <w:noProof/>
                <w:sz w:val="28"/>
                <w:szCs w:val="28"/>
                <w:lang w:eastAsia="tr-TR"/>
              </w:rPr>
              <w:fldChar w:fldCharType="begin"/>
            </w:r>
            <w:r w:rsidRPr="00AE5CCC">
              <w:rPr>
                <w:b/>
                <w:noProof/>
                <w:sz w:val="28"/>
                <w:szCs w:val="28"/>
                <w:lang w:eastAsia="tr-TR"/>
              </w:rPr>
              <w:instrText xml:space="preserve"> QUOTE </w:instrText>
            </w:r>
            <w:r w:rsidRPr="00AE5CCC">
              <w:pict>
                <v:shape id="_x0000_i1033" type="#_x0000_t75" style="width:36.75pt;height:62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1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C129B&quot;/&gt;&lt;wsp:rsid wsp:val=&quot;0025769F&quot;/&gt;&lt;wsp:rsid wsp:val=&quot;002860D7&quot;/&gt;&lt;wsp:rsid wsp:val=&quot;002C28CC&quot;/&gt;&lt;wsp:rsid wsp:val=&quot;003A004F&quot;/&gt;&lt;wsp:rsid wsp:val=&quot;003A7DAB&quot;/&gt;&lt;wsp:rsid wsp:val=&quot;003B67C1&quot;/&gt;&lt;wsp:rsid wsp:val=&quot;003E4BEA&quot;/&gt;&lt;wsp:rsid wsp:val=&quot;003F669F&quot;/&gt;&lt;wsp:rsid wsp:val=&quot;00545913&quot;/&gt;&lt;wsp:rsid wsp:val=&quot;006F63D5&quot;/&gt;&lt;wsp:rsid wsp:val=&quot;006F7467&quot;/&gt;&lt;wsp:rsid wsp:val=&quot;00751CF6&quot;/&gt;&lt;wsp:rsid wsp:val=&quot;00805B2B&quot;/&gt;&lt;wsp:rsid wsp:val=&quot;008919A3&quot;/&gt;&lt;wsp:rsid wsp:val=&quot;008F453C&quot;/&gt;&lt;wsp:rsid wsp:val=&quot;009B6DD2&quot;/&gt;&lt;wsp:rsid wsp:val=&quot;00AC129B&quot;/&gt;&lt;wsp:rsid wsp:val=&quot;00AE5CCC&quot;/&gt;&lt;wsp:rsid wsp:val=&quot;00C0599F&quot;/&gt;&lt;wsp:rsid wsp:val=&quot;00D112B2&quot;/&gt;&lt;wsp:rsid wsp:val=&quot;00D11B42&quot;/&gt;&lt;wsp:rsid wsp:val=&quot;00D366DB&quot;/&gt;&lt;wsp:rsid wsp:val=&quot;00D45C79&quot;/&gt;&lt;wsp:rsid wsp:val=&quot;00D73E83&quot;/&gt;&lt;wsp:rsid wsp:val=&quot;00DC0F3F&quot;/&gt;&lt;wsp:rsid wsp:val=&quot;00F017A3&quot;/&gt;&lt;wsp:rsid wsp:val=&quot;00F1650E&quot;/&gt;&lt;wsp:rsid wsp:val=&quot;00F667F4&quot;/&gt;&lt;wsp:rsid wsp:val=&quot;00F914E4&quot;/&gt;&lt;wsp:rsid wsp:val=&quot;00FE30BC&quot;/&gt;&lt;/wsp:rsids&gt;&lt;/w:docPr&gt;&lt;w:body&gt;&lt;w:p wsp:rsidR=&quot;00000000&quot; wsp:rsidRDefault=&quot;008919A3&quot;&gt;&lt;m:oMathPara&gt;&lt;m:oMath&gt;&lt;m:f&gt;&lt;m:fPr&gt;&lt;m:ctrlPr&gt;&lt;w:rPr&gt;&lt;w:rFonts w:ascii=&quot;Cambria Math&quot; w:fareast=&quot;Calibri&quot; w:h-ansi=&quot;Times New Roman&quot;/&gt;&lt;wx:font wx:val=&quot;Cambria Math&quot;/&gt;&lt;w:b/&gt;&lt;w:i/&gt;&lt;w:noProof/&gt;&lt;w:sz w:val=&quot;36&quot;/&gt;&lt;w:sz-cs w:val=&quot;36&quot;/&gt;&lt;w:lang w:fareast=&quot;TR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noProof/&gt;&lt;w:sz w:val=&quot;36&quot;/&gt;&lt;w:sz-cs w:val=&quot;36&quot;/&gt;&lt;w:lang w:fareast=&quot;TR&quot;/&gt;&lt;/w:rPr&gt;&lt;m:t&gt;1&lt;/m:t&gt;&lt;/m:r&gt;&lt;m:r&gt;&lt;m:rPr&gt;&lt;m:sty m:val=&quot;bi&quot;/&gt;&lt;/m:rPr&gt;&lt;w:rPr&gt;&lt;w:rFonts w:ascii=&quot;Cambria Math&quot; w:h-ansi=&quot;Times New Roman&quot;/&gt;&lt;wx:font wx:val=&quot;Cambria Math&quot;/&gt;&lt;w:b/&gt;&lt;w:i/&gt;&lt;w:noProof/&gt;&lt;w:sz w:val=&quot;36&quot;/&gt;&lt;w:sz-cs w:val=&quot;36&quot;/&gt;&lt;w:lang w:fareast=&quot;TR&quot;/&gt;&lt;/w:rPr&gt;&lt;m:t&gt;+&lt;/m:t&gt;&lt;/m:r&gt;&lt;m:f&gt;&lt;m:fPr&gt;&lt;m:ctrlPr&gt;&lt;w:rPr&gt;&lt;w:rFonts w:ascii=&quot;Cambria Math&quot; w:h-ansi=&quot;Times New Roman&quot;/&gt;&lt;wx:font wx:val=&quot;Cambria Math&quot;/&gt;&lt;w:b/&gt;&lt;w:i/&gt;&lt;w:noProof/&gt;&lt;w:sz w:val=&quot;36&quot;/&gt;&lt;w:sz-cs w:val=&quot;36&quot;/&gt;&lt;w:lang w:fareast=&quot;TR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noProof/&gt;&lt;w:sz w:val=&quot;36&quot;/&gt;&lt;w:sz-cs w:val=&quot;36&quot;/&gt;&lt;w:lang w:fareast=&quot;TR&quot;/&gt;&lt;/w:rPr&gt;&lt;m:t&gt;2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noProof/&gt;&lt;w:sz w:val=&quot;36&quot;/&gt;&lt;w:sz-cs w:val=&quot;36&quot;/&gt;&lt;w:lang w:fareast=&quot;TR&quot;/&gt;&lt;/w:rPr&gt;&lt;m:t&gt;3&lt;/m:t&gt;&lt;/m:r&gt;&lt;/m:den&gt;&lt;/m:f&gt;&lt;m:ctrlPr&gt;&lt;w:rPr&gt;&lt;w:rFonts w:ascii=&quot;Cambria Math&quot; w:h-ansi=&quot;Times New Roman&quot;/&gt;&lt;wx:font wx:val=&quot;Cambria Math&quot;/&gt;&lt;w:b/&gt;&lt;w:i/&gt;&lt;w:noProof/&gt;&lt;w:sz w:val=&quot;36&quot;/&gt;&lt;w:sz-cs w:val=&quot;36&quot;/&gt;&lt;w:lang w:fareast=&quot;TR&quot;/&gt;&lt;/w:rPr&gt;&lt;/m:ctrlP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noProof/&gt;&lt;w:sz w:val=&quot;36&quot;/&gt;&lt;w:sz-cs w:val=&quot;36&quot;/&gt;&lt;w:lang w:fareast=&quot;TR&quot;/&gt;&lt;/w:rPr&gt;&lt;m:t&gt;2&lt;/m:t&gt;&lt;/m:r&gt;&lt;m:r&gt;&lt;m:rPr&gt;&lt;m:sty m:val=&quot;bi&quot;/&gt;&lt;/m:rPr&gt;&lt;w:rPr&gt;&lt;w:rFonts w:ascii=&quot;Times New Roman&quot; w:h-ansi=&quot;Times New Roman&quot;/&gt;&lt;wx:font wx:val=&quot;Times New Roman&quot;/&gt;&lt;w:b/&gt;&lt;w:i/&gt;&lt;w:noProof/&gt;&lt;w:sz w:val=&quot;36&quot;/&gt;&lt;w:sz-cs w:val=&quot;36&quot;/&gt;&lt;w:lang w:fareast=&quot;TR&quot;/&gt;&lt;/w:rPr&gt;&lt;m:t&gt;-&lt;/m:t&gt;&lt;/m:r&gt;&lt;m:f&gt;&lt;m:fPr&gt;&lt;m:ctrlPr&gt;&lt;w:rPr&gt;&lt;w:rFonts w:ascii=&quot;Cambria Math&quot; w:h-ansi=&quot;Times New Roman&quot;/&gt;&lt;wx:font wx:val=&quot;Cambria Math&quot;/&gt;&lt;w:b/&gt;&lt;w:i/&gt;&lt;w:noProof/&gt;&lt;w:sz w:val=&quot;36&quot;/&gt;&lt;w:sz-cs w:val=&quot;36&quot;/&gt;&lt;w:lang w:fareast=&quot;TR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noProof/&gt;&lt;w:sz w:val=&quot;36&quot;/&gt;&lt;w:sz-cs w:val=&quot;36&quot;/&gt;&lt;w:lang w:fareast=&quot;TR&quot;/&gt;&lt;/w:rPr&gt;&lt;m:t&gt;1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noProof/&gt;&lt;w:sz w:val=&quot;36&quot;/&gt;&lt;w:sz-cs w:val=&quot;36&quot;/&gt;&lt;w:lang w:fareast=&quot;TR&quot;/&gt;&lt;/w:rPr&gt;&lt;m:t&gt;3&lt;/m:t&gt;&lt;/m:r&gt;&lt;/m:den&gt;&lt;/m:f&gt;&lt;m:ctrlPr&gt;&lt;w:rPr&gt;&lt;w:rFonts w:ascii=&quot;Cambria Math&quot; w:h-ansi=&quot;Times New Roman&quot;/&gt;&lt;wx:font wx:val=&quot;Cambria Math&quot;/&gt;&lt;w:b/&gt;&lt;w:i/&gt;&lt;w:noProof/&gt;&lt;w:sz w:val=&quot;36&quot;/&gt;&lt;w:sz-cs w:val=&quot;36&quot;/&gt;&lt;w:lang w:fareast=&quot;TR&quot;/&gt;&lt;/w:rPr&gt;&lt;/m:ctrlP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1" o:title="" chromakey="white"/>
                </v:shape>
              </w:pict>
            </w:r>
            <w:r w:rsidRPr="00AE5CCC">
              <w:rPr>
                <w:b/>
                <w:noProof/>
                <w:sz w:val="28"/>
                <w:szCs w:val="28"/>
                <w:lang w:eastAsia="tr-TR"/>
              </w:rPr>
              <w:instrText xml:space="preserve"> </w:instrText>
            </w:r>
            <w:r w:rsidRPr="00AE5CCC">
              <w:rPr>
                <w:b/>
                <w:noProof/>
                <w:sz w:val="28"/>
                <w:szCs w:val="28"/>
                <w:lang w:eastAsia="tr-TR"/>
              </w:rPr>
              <w:fldChar w:fldCharType="separate"/>
            </w:r>
            <w:r w:rsidRPr="00AE5CCC">
              <w:pict>
                <v:shape id="_x0000_i1034" type="#_x0000_t75" style="width:36.75pt;height:62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1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C129B&quot;/&gt;&lt;wsp:rsid wsp:val=&quot;0025769F&quot;/&gt;&lt;wsp:rsid wsp:val=&quot;002860D7&quot;/&gt;&lt;wsp:rsid wsp:val=&quot;002C28CC&quot;/&gt;&lt;wsp:rsid wsp:val=&quot;003A004F&quot;/&gt;&lt;wsp:rsid wsp:val=&quot;003A7DAB&quot;/&gt;&lt;wsp:rsid wsp:val=&quot;003B67C1&quot;/&gt;&lt;wsp:rsid wsp:val=&quot;003E4BEA&quot;/&gt;&lt;wsp:rsid wsp:val=&quot;003F669F&quot;/&gt;&lt;wsp:rsid wsp:val=&quot;00545913&quot;/&gt;&lt;wsp:rsid wsp:val=&quot;006F63D5&quot;/&gt;&lt;wsp:rsid wsp:val=&quot;006F7467&quot;/&gt;&lt;wsp:rsid wsp:val=&quot;00751CF6&quot;/&gt;&lt;wsp:rsid wsp:val=&quot;00805B2B&quot;/&gt;&lt;wsp:rsid wsp:val=&quot;008919A3&quot;/&gt;&lt;wsp:rsid wsp:val=&quot;008F453C&quot;/&gt;&lt;wsp:rsid wsp:val=&quot;009B6DD2&quot;/&gt;&lt;wsp:rsid wsp:val=&quot;00AC129B&quot;/&gt;&lt;wsp:rsid wsp:val=&quot;00AE5CCC&quot;/&gt;&lt;wsp:rsid wsp:val=&quot;00C0599F&quot;/&gt;&lt;wsp:rsid wsp:val=&quot;00D112B2&quot;/&gt;&lt;wsp:rsid wsp:val=&quot;00D11B42&quot;/&gt;&lt;wsp:rsid wsp:val=&quot;00D366DB&quot;/&gt;&lt;wsp:rsid wsp:val=&quot;00D45C79&quot;/&gt;&lt;wsp:rsid wsp:val=&quot;00D73E83&quot;/&gt;&lt;wsp:rsid wsp:val=&quot;00DC0F3F&quot;/&gt;&lt;wsp:rsid wsp:val=&quot;00F017A3&quot;/&gt;&lt;wsp:rsid wsp:val=&quot;00F1650E&quot;/&gt;&lt;wsp:rsid wsp:val=&quot;00F667F4&quot;/&gt;&lt;wsp:rsid wsp:val=&quot;00F914E4&quot;/&gt;&lt;wsp:rsid wsp:val=&quot;00FE30BC&quot;/&gt;&lt;/wsp:rsids&gt;&lt;/w:docPr&gt;&lt;w:body&gt;&lt;w:p wsp:rsidR=&quot;00000000&quot; wsp:rsidRDefault=&quot;008919A3&quot;&gt;&lt;m:oMathPara&gt;&lt;m:oMath&gt;&lt;m:f&gt;&lt;m:fPr&gt;&lt;m:ctrlPr&gt;&lt;w:rPr&gt;&lt;w:rFonts w:ascii=&quot;Cambria Math&quot; w:fareast=&quot;Calibri&quot; w:h-ansi=&quot;Times New Roman&quot;/&gt;&lt;wx:font wx:val=&quot;Cambria Math&quot;/&gt;&lt;w:b/&gt;&lt;w:i/&gt;&lt;w:noProof/&gt;&lt;w:sz w:val=&quot;36&quot;/&gt;&lt;w:sz-cs w:val=&quot;36&quot;/&gt;&lt;w:lang w:fareast=&quot;TR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noProof/&gt;&lt;w:sz w:val=&quot;36&quot;/&gt;&lt;w:sz-cs w:val=&quot;36&quot;/&gt;&lt;w:lang w:fareast=&quot;TR&quot;/&gt;&lt;/w:rPr&gt;&lt;m:t&gt;1&lt;/m:t&gt;&lt;/m:r&gt;&lt;m:r&gt;&lt;m:rPr&gt;&lt;m:sty m:val=&quot;bi&quot;/&gt;&lt;/m:rPr&gt;&lt;w:rPr&gt;&lt;w:rFonts w:ascii=&quot;Cambria Math&quot; w:h-ansi=&quot;Times New Roman&quot;/&gt;&lt;wx:font wx:val=&quot;Cambria Math&quot;/&gt;&lt;w:b/&gt;&lt;w:i/&gt;&lt;w:noProof/&gt;&lt;w:sz w:val=&quot;36&quot;/&gt;&lt;w:sz-cs w:val=&quot;36&quot;/&gt;&lt;w:lang w:fareast=&quot;TR&quot;/&gt;&lt;/w:rPr&gt;&lt;m:t&gt;+&lt;/m:t&gt;&lt;/m:r&gt;&lt;m:f&gt;&lt;m:fPr&gt;&lt;m:ctrlPr&gt;&lt;w:rPr&gt;&lt;w:rFonts w:ascii=&quot;Cambria Math&quot; w:h-ansi=&quot;Times New Roman&quot;/&gt;&lt;wx:font wx:val=&quot;Cambria Math&quot;/&gt;&lt;w:b/&gt;&lt;w:i/&gt;&lt;w:noProof/&gt;&lt;w:sz w:val=&quot;36&quot;/&gt;&lt;w:sz-cs w:val=&quot;36&quot;/&gt;&lt;w:lang w:fareast=&quot;TR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noProof/&gt;&lt;w:sz w:val=&quot;36&quot;/&gt;&lt;w:sz-cs w:val=&quot;36&quot;/&gt;&lt;w:lang w:fareast=&quot;TR&quot;/&gt;&lt;/w:rPr&gt;&lt;m:t&gt;2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noProof/&gt;&lt;w:sz w:val=&quot;36&quot;/&gt;&lt;w:sz-cs w:val=&quot;36&quot;/&gt;&lt;w:lang w:fareast=&quot;TR&quot;/&gt;&lt;/w:rPr&gt;&lt;m:t&gt;3&lt;/m:t&gt;&lt;/m:r&gt;&lt;/m:den&gt;&lt;/m:f&gt;&lt;m:ctrlPr&gt;&lt;w:rPr&gt;&lt;w:rFonts w:ascii=&quot;Cambria Math&quot; w:h-ansi=&quot;Times New Roman&quot;/&gt;&lt;wx:font wx:val=&quot;Cambria Math&quot;/&gt;&lt;w:b/&gt;&lt;w:i/&gt;&lt;w:noProof/&gt;&lt;w:sz w:val=&quot;36&quot;/&gt;&lt;w:sz-cs w:val=&quot;36&quot;/&gt;&lt;w:lang w:fareast=&quot;TR&quot;/&gt;&lt;/w:rPr&gt;&lt;/m:ctrlP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noProof/&gt;&lt;w:sz w:val=&quot;36&quot;/&gt;&lt;w:sz-cs w:val=&quot;36&quot;/&gt;&lt;w:lang w:fareast=&quot;TR&quot;/&gt;&lt;/w:rPr&gt;&lt;m:t&gt;2&lt;/m:t&gt;&lt;/m:r&gt;&lt;m:r&gt;&lt;m:rPr&gt;&lt;m:sty m:val=&quot;bi&quot;/&gt;&lt;/m:rPr&gt;&lt;w:rPr&gt;&lt;w:rFonts w:ascii=&quot;Times New Roman&quot; w:h-ansi=&quot;Times New Roman&quot;/&gt;&lt;wx:font wx:val=&quot;Times New Roman&quot;/&gt;&lt;w:b/&gt;&lt;w:i/&gt;&lt;w:noProof/&gt;&lt;w:sz w:val=&quot;36&quot;/&gt;&lt;w:sz-cs w:val=&quot;36&quot;/&gt;&lt;w:lang w:fareast=&quot;TR&quot;/&gt;&lt;/w:rPr&gt;&lt;m:t&gt;-&lt;/m:t&gt;&lt;/m:r&gt;&lt;m:f&gt;&lt;m:fPr&gt;&lt;m:ctrlPr&gt;&lt;w:rPr&gt;&lt;w:rFonts w:ascii=&quot;Cambria Math&quot; w:h-ansi=&quot;Times New Roman&quot;/&gt;&lt;wx:font wx:val=&quot;Cambria Math&quot;/&gt;&lt;w:b/&gt;&lt;w:i/&gt;&lt;w:noProof/&gt;&lt;w:sz w:val=&quot;36&quot;/&gt;&lt;w:sz-cs w:val=&quot;36&quot;/&gt;&lt;w:lang w:fareast=&quot;TR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noProof/&gt;&lt;w:sz w:val=&quot;36&quot;/&gt;&lt;w:sz-cs w:val=&quot;36&quot;/&gt;&lt;w:lang w:fareast=&quot;TR&quot;/&gt;&lt;/w:rPr&gt;&lt;m:t&gt;1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noProof/&gt;&lt;w:sz w:val=&quot;36&quot;/&gt;&lt;w:sz-cs w:val=&quot;36&quot;/&gt;&lt;w:lang w:fareast=&quot;TR&quot;/&gt;&lt;/w:rPr&gt;&lt;m:t&gt;3&lt;/m:t&gt;&lt;/m:r&gt;&lt;/m:den&gt;&lt;/m:f&gt;&lt;m:ctrlPr&gt;&lt;w:rPr&gt;&lt;w:rFonts w:ascii=&quot;Cambria Math&quot; w:h-ansi=&quot;Times New Roman&quot;/&gt;&lt;wx:font wx:val=&quot;Cambria Math&quot;/&gt;&lt;w:b/&gt;&lt;w:i/&gt;&lt;w:noProof/&gt;&lt;w:sz w:val=&quot;36&quot;/&gt;&lt;w:sz-cs w:val=&quot;36&quot;/&gt;&lt;w:lang w:fareast=&quot;TR&quot;/&gt;&lt;/w:rPr&gt;&lt;/m:ctrlP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1" o:title="" chromakey="white"/>
                </v:shape>
              </w:pict>
            </w:r>
            <w:r w:rsidRPr="00AE5CCC">
              <w:rPr>
                <w:b/>
                <w:noProof/>
                <w:sz w:val="28"/>
                <w:szCs w:val="28"/>
                <w:lang w:eastAsia="tr-TR"/>
              </w:rPr>
              <w:fldChar w:fldCharType="end"/>
            </w:r>
            <w:r w:rsidRPr="00AE5CCC">
              <w:rPr>
                <w:b/>
                <w:noProof/>
                <w:sz w:val="28"/>
                <w:szCs w:val="28"/>
                <w:lang w:eastAsia="tr-TR"/>
              </w:rPr>
              <w:t xml:space="preserve">    =  ?</w:t>
            </w:r>
            <w:r w:rsidRPr="00AE5CCC">
              <w:rPr>
                <w:rFonts w:ascii="Times New Roman" w:hAnsi="Times New Roman"/>
                <w:sz w:val="16"/>
                <w:szCs w:val="16"/>
              </w:rPr>
              <w:t>(5 p)</w:t>
            </w:r>
          </w:p>
          <w:p w:rsidR="00710664" w:rsidRPr="00AE5CCC" w:rsidRDefault="00710664" w:rsidP="00AE5CCC">
            <w:pPr>
              <w:spacing w:after="100" w:afterAutospacing="1" w:line="240" w:lineRule="auto"/>
              <w:contextualSpacing/>
              <w:jc w:val="both"/>
              <w:rPr>
                <w:b/>
                <w:noProof/>
                <w:sz w:val="24"/>
                <w:lang w:eastAsia="tr-TR"/>
              </w:rPr>
            </w:pPr>
          </w:p>
          <w:p w:rsidR="00710664" w:rsidRPr="00AE5CCC" w:rsidRDefault="00710664" w:rsidP="00AE5CCC">
            <w:pPr>
              <w:spacing w:after="100" w:afterAutospacing="1" w:line="240" w:lineRule="auto"/>
              <w:contextualSpacing/>
              <w:jc w:val="both"/>
              <w:rPr>
                <w:b/>
                <w:noProof/>
                <w:sz w:val="24"/>
                <w:lang w:eastAsia="tr-TR"/>
              </w:rPr>
            </w:pPr>
          </w:p>
          <w:p w:rsidR="00710664" w:rsidRPr="00AE5CCC" w:rsidRDefault="00710664" w:rsidP="00AE5CCC">
            <w:pPr>
              <w:spacing w:after="100" w:afterAutospacing="1" w:line="240" w:lineRule="auto"/>
              <w:contextualSpacing/>
              <w:jc w:val="both"/>
              <w:rPr>
                <w:b/>
                <w:noProof/>
                <w:sz w:val="24"/>
                <w:lang w:eastAsia="tr-TR"/>
              </w:rPr>
            </w:pPr>
          </w:p>
          <w:p w:rsidR="00710664" w:rsidRPr="00AE5CCC" w:rsidRDefault="00710664" w:rsidP="00AE5CCC">
            <w:pPr>
              <w:spacing w:after="100" w:afterAutospacing="1" w:line="240" w:lineRule="auto"/>
              <w:contextualSpacing/>
              <w:jc w:val="both"/>
              <w:rPr>
                <w:b/>
                <w:noProof/>
                <w:sz w:val="24"/>
                <w:lang w:eastAsia="tr-TR"/>
              </w:rPr>
            </w:pPr>
          </w:p>
          <w:p w:rsidR="00710664" w:rsidRPr="00AE5CCC" w:rsidRDefault="00710664" w:rsidP="00AE5CCC">
            <w:pPr>
              <w:spacing w:after="100" w:afterAutospacing="1" w:line="240" w:lineRule="auto"/>
              <w:contextualSpacing/>
              <w:jc w:val="both"/>
              <w:rPr>
                <w:b/>
                <w:noProof/>
                <w:sz w:val="24"/>
                <w:lang w:eastAsia="tr-TR"/>
              </w:rPr>
            </w:pPr>
          </w:p>
          <w:p w:rsidR="00710664" w:rsidRPr="00AE5CCC" w:rsidRDefault="00710664" w:rsidP="00AE5CCC">
            <w:pPr>
              <w:spacing w:after="100" w:afterAutospacing="1" w:line="240" w:lineRule="auto"/>
              <w:contextualSpacing/>
              <w:jc w:val="both"/>
              <w:rPr>
                <w:b/>
                <w:noProof/>
                <w:sz w:val="24"/>
                <w:lang w:eastAsia="tr-TR"/>
              </w:rPr>
            </w:pPr>
          </w:p>
          <w:p w:rsidR="00710664" w:rsidRPr="00AE5CCC" w:rsidRDefault="00710664" w:rsidP="00AE5CCC">
            <w:pPr>
              <w:spacing w:after="100" w:afterAutospacing="1" w:line="240" w:lineRule="auto"/>
              <w:contextualSpacing/>
              <w:jc w:val="both"/>
              <w:rPr>
                <w:b/>
                <w:noProof/>
                <w:sz w:val="24"/>
                <w:lang w:eastAsia="tr-TR"/>
              </w:rPr>
            </w:pPr>
          </w:p>
        </w:tc>
        <w:tc>
          <w:tcPr>
            <w:tcW w:w="6062" w:type="dxa"/>
          </w:tcPr>
          <w:p w:rsidR="00710664" w:rsidRPr="00AE5CCC" w:rsidRDefault="00710664" w:rsidP="003B67C1">
            <w:pPr>
              <w:pStyle w:val="NoSpacing"/>
              <w:rPr>
                <w:rFonts w:ascii="Times New Roman" w:hAnsi="Times New Roman"/>
                <w:b/>
                <w:noProof/>
                <w:sz w:val="32"/>
                <w:szCs w:val="32"/>
                <w:lang w:eastAsia="tr-TR"/>
              </w:rPr>
            </w:pPr>
            <w:r w:rsidRPr="00AE5CCC">
              <w:rPr>
                <w:rFonts w:ascii="Times New Roman" w:hAnsi="Times New Roman"/>
                <w:b/>
                <w:noProof/>
                <w:sz w:val="32"/>
                <w:szCs w:val="32"/>
                <w:lang w:eastAsia="tr-TR"/>
              </w:rPr>
              <w:fldChar w:fldCharType="begin"/>
            </w:r>
            <w:r w:rsidRPr="00AE5CCC">
              <w:rPr>
                <w:rFonts w:ascii="Times New Roman" w:hAnsi="Times New Roman"/>
                <w:b/>
                <w:noProof/>
                <w:sz w:val="32"/>
                <w:szCs w:val="32"/>
                <w:lang w:eastAsia="tr-TR"/>
              </w:rPr>
              <w:instrText xml:space="preserve"> QUOTE </w:instrText>
            </w:r>
            <w:r w:rsidRPr="00AE5CCC">
              <w:pict>
                <v:shape id="_x0000_i1035" type="#_x0000_t75" style="width:128.2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1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C129B&quot;/&gt;&lt;wsp:rsid wsp:val=&quot;0025769F&quot;/&gt;&lt;wsp:rsid wsp:val=&quot;002860D7&quot;/&gt;&lt;wsp:rsid wsp:val=&quot;002C28CC&quot;/&gt;&lt;wsp:rsid wsp:val=&quot;003A004F&quot;/&gt;&lt;wsp:rsid wsp:val=&quot;003A7DAB&quot;/&gt;&lt;wsp:rsid wsp:val=&quot;003B67C1&quot;/&gt;&lt;wsp:rsid wsp:val=&quot;003E4BEA&quot;/&gt;&lt;wsp:rsid wsp:val=&quot;003F669F&quot;/&gt;&lt;wsp:rsid wsp:val=&quot;00545913&quot;/&gt;&lt;wsp:rsid wsp:val=&quot;006F63D5&quot;/&gt;&lt;wsp:rsid wsp:val=&quot;006F7467&quot;/&gt;&lt;wsp:rsid wsp:val=&quot;00751CF6&quot;/&gt;&lt;wsp:rsid wsp:val=&quot;00805B2B&quot;/&gt;&lt;wsp:rsid wsp:val=&quot;008658C1&quot;/&gt;&lt;wsp:rsid wsp:val=&quot;008F453C&quot;/&gt;&lt;wsp:rsid wsp:val=&quot;009B6DD2&quot;/&gt;&lt;wsp:rsid wsp:val=&quot;00AC129B&quot;/&gt;&lt;wsp:rsid wsp:val=&quot;00AE5CCC&quot;/&gt;&lt;wsp:rsid wsp:val=&quot;00C0599F&quot;/&gt;&lt;wsp:rsid wsp:val=&quot;00D112B2&quot;/&gt;&lt;wsp:rsid wsp:val=&quot;00D11B42&quot;/&gt;&lt;wsp:rsid wsp:val=&quot;00D366DB&quot;/&gt;&lt;wsp:rsid wsp:val=&quot;00D45C79&quot;/&gt;&lt;wsp:rsid wsp:val=&quot;00D73E83&quot;/&gt;&lt;wsp:rsid wsp:val=&quot;00DC0F3F&quot;/&gt;&lt;wsp:rsid wsp:val=&quot;00F017A3&quot;/&gt;&lt;wsp:rsid wsp:val=&quot;00F1650E&quot;/&gt;&lt;wsp:rsid wsp:val=&quot;00F667F4&quot;/&gt;&lt;wsp:rsid wsp:val=&quot;00F914E4&quot;/&gt;&lt;wsp:rsid wsp:val=&quot;00FE30BC&quot;/&gt;&lt;/wsp:rsids&gt;&lt;/w:docPr&gt;&lt;w:body&gt;&lt;w:p wsp:rsidR=&quot;00000000&quot; wsp:rsidRDefault=&quot;008658C1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w:noProof/&gt;&lt;w:sz w:val=&quot;28&quot;/&gt;&lt;w:sz-cs w:val=&quot;28&quot;/&gt;&lt;w:lang w:fareast=&quot;TR&quot;/&gt;&lt;/w:rPr&gt;&lt;m:t&gt;6&lt;/m:t&gt;&lt;/m:r&gt;&lt;m:r&gt;&lt;m:rPr&gt;&lt;m:sty m:val=&quot;bi&quot;/&gt;&lt;/m:rPr&gt;&lt;w:rPr&gt;&lt;w:rFonts w:ascii=&quot;Cambria Math&quot; w:h-ansi=&quot;Cambria Math&quot;/&gt;&lt;wx:font wx:val=&quot;Cambria Math&quot;/&gt;&lt;w:b/&gt;&lt;w:i/&gt;&lt;w:noProof/&gt;&lt;w:sz w:val=&quot;28&quot;/&gt;&lt;w:sz-cs w:val=&quot;28&quot;/&gt;&lt;w:lang w:fareast=&quot;TR&quot;/&gt;&lt;/w:rPr&gt;&lt;m:t&gt;)    &lt;/m:t&gt;&lt;/m:r&gt;&lt;m:f&gt;&lt;m:fPr&gt;&lt;m:ctrlPr&gt;&lt;w:rPr&gt;&lt;w:rFonts w:ascii=&quot;Cambria Math&quot; w:h-ansi=&quot;Cambria Math&quot;/&gt;&lt;wx:font wx:val=&quot;Cambria Math&quot;/&gt;&lt;w:b/&gt;&lt;w:i/&gt;&lt;w:noProof/&gt;&lt;w:sz w:val=&quot;28&quot;/&gt;&lt;w:sz-cs w:val=&quot;28&quot;/&gt;&lt;w:lang w:fareast=&quot;TR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noProof/&gt;&lt;w:sz w:val=&quot;28&quot;/&gt;&lt;w:sz-cs w:val=&quot;28&quot;/&gt;&lt;w:lang w:fareast=&quot;TR&quot;/&gt;&lt;/w:rPr&gt;&lt;m:t&gt;1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noProof/&gt;&lt;w:sz w:val=&quot;28&quot;/&gt;&lt;w:sz-cs w:val=&quot;28&quot;/&gt;&lt;w:lang w:fareast=&quot;TR&quot;/&gt;&lt;/w:rPr&gt;&lt;m:t&gt;2&lt;/m:t&gt;&lt;/m:r&gt;&lt;/m:den&gt;&lt;/m:f&gt;&lt;m:r&gt;&lt;m:rPr&gt;&lt;m:sty m:val=&quot;bi&quot;/&gt;&lt;/m:rPr&gt;&lt;w:rPr&gt;&lt;w:rFonts w:ascii=&quot;Cambria Math&quot; w:h-ansi=&quot;Cambria Math&quot;/&gt;&lt;wx:font wx:val=&quot;Cambria Math&quot;/&gt;&lt;w:b/&gt;&lt;w:i/&gt;&lt;w:noProof/&gt;&lt;w:sz w:val=&quot;28&quot;/&gt;&lt;w:sz-cs w:val=&quot;28&quot;/&gt;&lt;w:lang w:fareast=&quot;TR&quot;/&gt;&lt;/w:rPr&gt;&lt;m:t&gt;+ &lt;/m:t&gt;&lt;/m:r&gt;&lt;m:f&gt;&lt;m:fPr&gt;&lt;m:ctrlPr&gt;&lt;w:rPr&gt;&lt;w:rFonts w:ascii=&quot;Cambria Math&quot; w:h-ansi=&quot;Cambria Math&quot;/&gt;&lt;wx:font wx:val=&quot;Cambria Math&quot;/&gt;&lt;w:b/&gt;&lt;w:i/&gt;&lt;w:noProof/&gt;&lt;w:sz w:val=&quot;28&quot;/&gt;&lt;w:sz-cs w:val=&quot;28&quot;/&gt;&lt;w:lang w:fareast=&quot;TR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noProof/&gt;&lt;w:sz w:val=&quot;28&quot;/&gt;&lt;w:sz-cs w:val=&quot;28&quot;/&gt;&lt;w:lang w:fareast=&quot;TR&quot;/&gt;&lt;/w:rPr&gt;&lt;m:t&gt;3  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noProof/&gt;&lt;w:sz w:val=&quot;28&quot;/&gt;&lt;w:sz-cs w:val=&quot;28&quot;/&gt;&lt;w:lang w:fareast=&quot;TR&quot;/&gt;&lt;/w:rPr&gt;&lt;m:t&gt;8 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2" o:title="" chromakey="white"/>
                </v:shape>
              </w:pict>
            </w:r>
            <w:r w:rsidRPr="00AE5CCC">
              <w:rPr>
                <w:rFonts w:ascii="Times New Roman" w:hAnsi="Times New Roman"/>
                <w:b/>
                <w:noProof/>
                <w:sz w:val="32"/>
                <w:szCs w:val="32"/>
                <w:lang w:eastAsia="tr-TR"/>
              </w:rPr>
              <w:instrText xml:space="preserve"> </w:instrText>
            </w:r>
            <w:r w:rsidRPr="00AE5CCC">
              <w:rPr>
                <w:rFonts w:ascii="Times New Roman" w:hAnsi="Times New Roman"/>
                <w:b/>
                <w:noProof/>
                <w:sz w:val="32"/>
                <w:szCs w:val="32"/>
                <w:lang w:eastAsia="tr-TR"/>
              </w:rPr>
              <w:fldChar w:fldCharType="separate"/>
            </w:r>
            <w:r w:rsidRPr="00AE5CCC">
              <w:pict>
                <v:shape id="_x0000_i1036" type="#_x0000_t75" style="width:128.2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1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C129B&quot;/&gt;&lt;wsp:rsid wsp:val=&quot;0025769F&quot;/&gt;&lt;wsp:rsid wsp:val=&quot;002860D7&quot;/&gt;&lt;wsp:rsid wsp:val=&quot;002C28CC&quot;/&gt;&lt;wsp:rsid wsp:val=&quot;003A004F&quot;/&gt;&lt;wsp:rsid wsp:val=&quot;003A7DAB&quot;/&gt;&lt;wsp:rsid wsp:val=&quot;003B67C1&quot;/&gt;&lt;wsp:rsid wsp:val=&quot;003E4BEA&quot;/&gt;&lt;wsp:rsid wsp:val=&quot;003F669F&quot;/&gt;&lt;wsp:rsid wsp:val=&quot;00545913&quot;/&gt;&lt;wsp:rsid wsp:val=&quot;006F63D5&quot;/&gt;&lt;wsp:rsid wsp:val=&quot;006F7467&quot;/&gt;&lt;wsp:rsid wsp:val=&quot;00751CF6&quot;/&gt;&lt;wsp:rsid wsp:val=&quot;00805B2B&quot;/&gt;&lt;wsp:rsid wsp:val=&quot;008658C1&quot;/&gt;&lt;wsp:rsid wsp:val=&quot;008F453C&quot;/&gt;&lt;wsp:rsid wsp:val=&quot;009B6DD2&quot;/&gt;&lt;wsp:rsid wsp:val=&quot;00AC129B&quot;/&gt;&lt;wsp:rsid wsp:val=&quot;00AE5CCC&quot;/&gt;&lt;wsp:rsid wsp:val=&quot;00C0599F&quot;/&gt;&lt;wsp:rsid wsp:val=&quot;00D112B2&quot;/&gt;&lt;wsp:rsid wsp:val=&quot;00D11B42&quot;/&gt;&lt;wsp:rsid wsp:val=&quot;00D366DB&quot;/&gt;&lt;wsp:rsid wsp:val=&quot;00D45C79&quot;/&gt;&lt;wsp:rsid wsp:val=&quot;00D73E83&quot;/&gt;&lt;wsp:rsid wsp:val=&quot;00DC0F3F&quot;/&gt;&lt;wsp:rsid wsp:val=&quot;00F017A3&quot;/&gt;&lt;wsp:rsid wsp:val=&quot;00F1650E&quot;/&gt;&lt;wsp:rsid wsp:val=&quot;00F667F4&quot;/&gt;&lt;wsp:rsid wsp:val=&quot;00F914E4&quot;/&gt;&lt;wsp:rsid wsp:val=&quot;00FE30BC&quot;/&gt;&lt;/wsp:rsids&gt;&lt;/w:docPr&gt;&lt;w:body&gt;&lt;w:p wsp:rsidR=&quot;00000000&quot; wsp:rsidRDefault=&quot;008658C1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w:noProof/&gt;&lt;w:sz w:val=&quot;28&quot;/&gt;&lt;w:sz-cs w:val=&quot;28&quot;/&gt;&lt;w:lang w:fareast=&quot;TR&quot;/&gt;&lt;/w:rPr&gt;&lt;m:t&gt;6&lt;/m:t&gt;&lt;/m:r&gt;&lt;m:r&gt;&lt;m:rPr&gt;&lt;m:sty m:val=&quot;bi&quot;/&gt;&lt;/m:rPr&gt;&lt;w:rPr&gt;&lt;w:rFonts w:ascii=&quot;Cambria Math&quot; w:h-ansi=&quot;Cambria Math&quot;/&gt;&lt;wx:font wx:val=&quot;Cambria Math&quot;/&gt;&lt;w:b/&gt;&lt;w:i/&gt;&lt;w:noProof/&gt;&lt;w:sz w:val=&quot;28&quot;/&gt;&lt;w:sz-cs w:val=&quot;28&quot;/&gt;&lt;w:lang w:fareast=&quot;TR&quot;/&gt;&lt;/w:rPr&gt;&lt;m:t&gt;)    &lt;/m:t&gt;&lt;/m:r&gt;&lt;m:f&gt;&lt;m:fPr&gt;&lt;m:ctrlPr&gt;&lt;w:rPr&gt;&lt;w:rFonts w:ascii=&quot;Cambria Math&quot; w:h-ansi=&quot;Cambria Math&quot;/&gt;&lt;wx:font wx:val=&quot;Cambria Math&quot;/&gt;&lt;w:b/&gt;&lt;w:i/&gt;&lt;w:noProof/&gt;&lt;w:sz w:val=&quot;28&quot;/&gt;&lt;w:sz-cs w:val=&quot;28&quot;/&gt;&lt;w:lang w:fareast=&quot;TR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noProof/&gt;&lt;w:sz w:val=&quot;28&quot;/&gt;&lt;w:sz-cs w:val=&quot;28&quot;/&gt;&lt;w:lang w:fareast=&quot;TR&quot;/&gt;&lt;/w:rPr&gt;&lt;m:t&gt;1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noProof/&gt;&lt;w:sz w:val=&quot;28&quot;/&gt;&lt;w:sz-cs w:val=&quot;28&quot;/&gt;&lt;w:lang w:fareast=&quot;TR&quot;/&gt;&lt;/w:rPr&gt;&lt;m:t&gt;2&lt;/m:t&gt;&lt;/m:r&gt;&lt;/m:den&gt;&lt;/m:f&gt;&lt;m:r&gt;&lt;m:rPr&gt;&lt;m:sty m:val=&quot;bi&quot;/&gt;&lt;/m:rPr&gt;&lt;w:rPr&gt;&lt;w:rFonts w:ascii=&quot;Cambria Math&quot; w:h-ansi=&quot;Cambria Math&quot;/&gt;&lt;wx:font wx:val=&quot;Cambria Math&quot;/&gt;&lt;w:b/&gt;&lt;w:i/&gt;&lt;w:noProof/&gt;&lt;w:sz w:val=&quot;28&quot;/&gt;&lt;w:sz-cs w:val=&quot;28&quot;/&gt;&lt;w:lang w:fareast=&quot;TR&quot;/&gt;&lt;/w:rPr&gt;&lt;m:t&gt;+ &lt;/m:t&gt;&lt;/m:r&gt;&lt;m:f&gt;&lt;m:fPr&gt;&lt;m:ctrlPr&gt;&lt;w:rPr&gt;&lt;w:rFonts w:ascii=&quot;Cambria Math&quot; w:h-ansi=&quot;Cambria Math&quot;/&gt;&lt;wx:font wx:val=&quot;Cambria Math&quot;/&gt;&lt;w:b/&gt;&lt;w:i/&gt;&lt;w:noProof/&gt;&lt;w:sz w:val=&quot;28&quot;/&gt;&lt;w:sz-cs w:val=&quot;28&quot;/&gt;&lt;w:lang w:fareast=&quot;TR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noProof/&gt;&lt;w:sz w:val=&quot;28&quot;/&gt;&lt;w:sz-cs w:val=&quot;28&quot;/&gt;&lt;w:lang w:fareast=&quot;TR&quot;/&gt;&lt;/w:rPr&gt;&lt;m:t&gt;3  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noProof/&gt;&lt;w:sz w:val=&quot;28&quot;/&gt;&lt;w:sz-cs w:val=&quot;28&quot;/&gt;&lt;w:lang w:fareast=&quot;TR&quot;/&gt;&lt;/w:rPr&gt;&lt;m:t&gt;8 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2" o:title="" chromakey="white"/>
                </v:shape>
              </w:pict>
            </w:r>
            <w:r w:rsidRPr="00AE5CCC">
              <w:rPr>
                <w:rFonts w:ascii="Times New Roman" w:hAnsi="Times New Roman"/>
                <w:b/>
                <w:noProof/>
                <w:sz w:val="32"/>
                <w:szCs w:val="32"/>
                <w:lang w:eastAsia="tr-TR"/>
              </w:rPr>
              <w:fldChar w:fldCharType="end"/>
            </w:r>
            <w:r w:rsidRPr="00AE5CCC">
              <w:rPr>
                <w:rFonts w:ascii="Times New Roman" w:hAnsi="Times New Roman"/>
                <w:b/>
                <w:noProof/>
                <w:sz w:val="32"/>
                <w:szCs w:val="32"/>
                <w:lang w:eastAsia="tr-TR"/>
              </w:rPr>
              <w:t xml:space="preserve"> - </w:t>
            </w:r>
            <w:r w:rsidRPr="00AE5CCC">
              <w:rPr>
                <w:rFonts w:ascii="Times New Roman" w:hAnsi="Times New Roman"/>
                <w:b/>
                <w:noProof/>
                <w:sz w:val="32"/>
                <w:szCs w:val="32"/>
                <w:lang w:eastAsia="tr-TR"/>
              </w:rPr>
              <w:fldChar w:fldCharType="begin"/>
            </w:r>
            <w:r w:rsidRPr="00AE5CCC">
              <w:rPr>
                <w:rFonts w:ascii="Times New Roman" w:hAnsi="Times New Roman"/>
                <w:b/>
                <w:noProof/>
                <w:sz w:val="32"/>
                <w:szCs w:val="32"/>
                <w:lang w:eastAsia="tr-TR"/>
              </w:rPr>
              <w:instrText xml:space="preserve"> QUOTE </w:instrText>
            </w:r>
            <w:r w:rsidRPr="00AE5CCC">
              <w:pict>
                <v:shape id="_x0000_i1037" type="#_x0000_t75" style="width:18pt;height:28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1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C129B&quot;/&gt;&lt;wsp:rsid wsp:val=&quot;0025769F&quot;/&gt;&lt;wsp:rsid wsp:val=&quot;002860D7&quot;/&gt;&lt;wsp:rsid wsp:val=&quot;002C28CC&quot;/&gt;&lt;wsp:rsid wsp:val=&quot;003A004F&quot;/&gt;&lt;wsp:rsid wsp:val=&quot;003A7DAB&quot;/&gt;&lt;wsp:rsid wsp:val=&quot;003B67C1&quot;/&gt;&lt;wsp:rsid wsp:val=&quot;003E4BEA&quot;/&gt;&lt;wsp:rsid wsp:val=&quot;003F669F&quot;/&gt;&lt;wsp:rsid wsp:val=&quot;00532CA8&quot;/&gt;&lt;wsp:rsid wsp:val=&quot;00545913&quot;/&gt;&lt;wsp:rsid wsp:val=&quot;006F63D5&quot;/&gt;&lt;wsp:rsid wsp:val=&quot;006F7467&quot;/&gt;&lt;wsp:rsid wsp:val=&quot;00751CF6&quot;/&gt;&lt;wsp:rsid wsp:val=&quot;00805B2B&quot;/&gt;&lt;wsp:rsid wsp:val=&quot;008F453C&quot;/&gt;&lt;wsp:rsid wsp:val=&quot;009B6DD2&quot;/&gt;&lt;wsp:rsid wsp:val=&quot;00AC129B&quot;/&gt;&lt;wsp:rsid wsp:val=&quot;00AE5CCC&quot;/&gt;&lt;wsp:rsid wsp:val=&quot;00C0599F&quot;/&gt;&lt;wsp:rsid wsp:val=&quot;00D112B2&quot;/&gt;&lt;wsp:rsid wsp:val=&quot;00D11B42&quot;/&gt;&lt;wsp:rsid wsp:val=&quot;00D366DB&quot;/&gt;&lt;wsp:rsid wsp:val=&quot;00D45C79&quot;/&gt;&lt;wsp:rsid wsp:val=&quot;00D73E83&quot;/&gt;&lt;wsp:rsid wsp:val=&quot;00DC0F3F&quot;/&gt;&lt;wsp:rsid wsp:val=&quot;00F017A3&quot;/&gt;&lt;wsp:rsid wsp:val=&quot;00F1650E&quot;/&gt;&lt;wsp:rsid wsp:val=&quot;00F667F4&quot;/&gt;&lt;wsp:rsid wsp:val=&quot;00F914E4&quot;/&gt;&lt;wsp:rsid wsp:val=&quot;00FE30BC&quot;/&gt;&lt;/wsp:rsids&gt;&lt;/w:docPr&gt;&lt;w:body&gt;&lt;w:p wsp:rsidR=&quot;00000000&quot; wsp:rsidRDefault=&quot;00532CA8&quot;&gt;&lt;m:oMathPara&gt;&lt;m:oMath&gt;&lt;m:f&gt;&lt;m:fPr&gt;&lt;m:ctrlPr&gt;&lt;w:rPr&gt;&lt;w:rFonts w:ascii=&quot;Cambria Math&quot; w:h-ansi=&quot;Cambria Math&quot;/&gt;&lt;wx:font wx:val=&quot;Cambria Math&quot;/&gt;&lt;w:b/&gt;&lt;w:i/&gt;&lt;w:noProof/&gt;&lt;w:sz w:val=&quot;28&quot;/&gt;&lt;w:sz-cs w:val=&quot;28&quot;/&gt;&lt;w:lang w:fareast=&quot;TR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noProof/&gt;&lt;w:sz w:val=&quot;28&quot;/&gt;&lt;w:sz-cs w:val=&quot;28&quot;/&gt;&lt;w:lang w:fareast=&quot;TR&quot;/&gt;&lt;/w:rPr&gt;&lt;m:t&gt;5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noProof/&gt;&lt;w:sz w:val=&quot;28&quot;/&gt;&lt;w:sz-cs w:val=&quot;28&quot;/&gt;&lt;w:lang w:fareast=&quot;TR&quot;/&gt;&lt;/w:rPr&gt;&lt;m:t&gt;16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3" o:title="" chromakey="white"/>
                </v:shape>
              </w:pict>
            </w:r>
            <w:r w:rsidRPr="00AE5CCC">
              <w:rPr>
                <w:rFonts w:ascii="Times New Roman" w:hAnsi="Times New Roman"/>
                <w:b/>
                <w:noProof/>
                <w:sz w:val="32"/>
                <w:szCs w:val="32"/>
                <w:lang w:eastAsia="tr-TR"/>
              </w:rPr>
              <w:instrText xml:space="preserve"> </w:instrText>
            </w:r>
            <w:r w:rsidRPr="00AE5CCC">
              <w:rPr>
                <w:rFonts w:ascii="Times New Roman" w:hAnsi="Times New Roman"/>
                <w:b/>
                <w:noProof/>
                <w:sz w:val="32"/>
                <w:szCs w:val="32"/>
                <w:lang w:eastAsia="tr-TR"/>
              </w:rPr>
              <w:fldChar w:fldCharType="separate"/>
            </w:r>
            <w:r w:rsidRPr="00AE5CCC">
              <w:pict>
                <v:shape id="_x0000_i1038" type="#_x0000_t75" style="width:18pt;height:28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1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C129B&quot;/&gt;&lt;wsp:rsid wsp:val=&quot;0025769F&quot;/&gt;&lt;wsp:rsid wsp:val=&quot;002860D7&quot;/&gt;&lt;wsp:rsid wsp:val=&quot;002C28CC&quot;/&gt;&lt;wsp:rsid wsp:val=&quot;003A004F&quot;/&gt;&lt;wsp:rsid wsp:val=&quot;003A7DAB&quot;/&gt;&lt;wsp:rsid wsp:val=&quot;003B67C1&quot;/&gt;&lt;wsp:rsid wsp:val=&quot;003E4BEA&quot;/&gt;&lt;wsp:rsid wsp:val=&quot;003F669F&quot;/&gt;&lt;wsp:rsid wsp:val=&quot;00532CA8&quot;/&gt;&lt;wsp:rsid wsp:val=&quot;00545913&quot;/&gt;&lt;wsp:rsid wsp:val=&quot;006F63D5&quot;/&gt;&lt;wsp:rsid wsp:val=&quot;006F7467&quot;/&gt;&lt;wsp:rsid wsp:val=&quot;00751CF6&quot;/&gt;&lt;wsp:rsid wsp:val=&quot;00805B2B&quot;/&gt;&lt;wsp:rsid wsp:val=&quot;008F453C&quot;/&gt;&lt;wsp:rsid wsp:val=&quot;009B6DD2&quot;/&gt;&lt;wsp:rsid wsp:val=&quot;00AC129B&quot;/&gt;&lt;wsp:rsid wsp:val=&quot;00AE5CCC&quot;/&gt;&lt;wsp:rsid wsp:val=&quot;00C0599F&quot;/&gt;&lt;wsp:rsid wsp:val=&quot;00D112B2&quot;/&gt;&lt;wsp:rsid wsp:val=&quot;00D11B42&quot;/&gt;&lt;wsp:rsid wsp:val=&quot;00D366DB&quot;/&gt;&lt;wsp:rsid wsp:val=&quot;00D45C79&quot;/&gt;&lt;wsp:rsid wsp:val=&quot;00D73E83&quot;/&gt;&lt;wsp:rsid wsp:val=&quot;00DC0F3F&quot;/&gt;&lt;wsp:rsid wsp:val=&quot;00F017A3&quot;/&gt;&lt;wsp:rsid wsp:val=&quot;00F1650E&quot;/&gt;&lt;wsp:rsid wsp:val=&quot;00F667F4&quot;/&gt;&lt;wsp:rsid wsp:val=&quot;00F914E4&quot;/&gt;&lt;wsp:rsid wsp:val=&quot;00FE30BC&quot;/&gt;&lt;/wsp:rsids&gt;&lt;/w:docPr&gt;&lt;w:body&gt;&lt;w:p wsp:rsidR=&quot;00000000&quot; wsp:rsidRDefault=&quot;00532CA8&quot;&gt;&lt;m:oMathPara&gt;&lt;m:oMath&gt;&lt;m:f&gt;&lt;m:fPr&gt;&lt;m:ctrlPr&gt;&lt;w:rPr&gt;&lt;w:rFonts w:ascii=&quot;Cambria Math&quot; w:h-ansi=&quot;Cambria Math&quot;/&gt;&lt;wx:font wx:val=&quot;Cambria Math&quot;/&gt;&lt;w:b/&gt;&lt;w:i/&gt;&lt;w:noProof/&gt;&lt;w:sz w:val=&quot;28&quot;/&gt;&lt;w:sz-cs w:val=&quot;28&quot;/&gt;&lt;w:lang w:fareast=&quot;TR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noProof/&gt;&lt;w:sz w:val=&quot;28&quot;/&gt;&lt;w:sz-cs w:val=&quot;28&quot;/&gt;&lt;w:lang w:fareast=&quot;TR&quot;/&gt;&lt;/w:rPr&gt;&lt;m:t&gt;5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noProof/&gt;&lt;w:sz w:val=&quot;28&quot;/&gt;&lt;w:sz-cs w:val=&quot;28&quot;/&gt;&lt;w:lang w:fareast=&quot;TR&quot;/&gt;&lt;/w:rPr&gt;&lt;m:t&gt;16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3" o:title="" chromakey="white"/>
                </v:shape>
              </w:pict>
            </w:r>
            <w:r w:rsidRPr="00AE5CCC">
              <w:rPr>
                <w:rFonts w:ascii="Times New Roman" w:hAnsi="Times New Roman"/>
                <w:b/>
                <w:noProof/>
                <w:sz w:val="32"/>
                <w:szCs w:val="32"/>
                <w:lang w:eastAsia="tr-TR"/>
              </w:rPr>
              <w:fldChar w:fldCharType="end"/>
            </w:r>
            <w:r w:rsidRPr="00AE5CCC">
              <w:rPr>
                <w:rFonts w:ascii="Times New Roman" w:hAnsi="Times New Roman"/>
                <w:b/>
                <w:noProof/>
                <w:sz w:val="32"/>
                <w:szCs w:val="32"/>
                <w:lang w:eastAsia="tr-TR"/>
              </w:rPr>
              <w:t xml:space="preserve">  = ?</w:t>
            </w:r>
            <w:r w:rsidRPr="00AE5CCC">
              <w:rPr>
                <w:rFonts w:ascii="Times New Roman" w:hAnsi="Times New Roman"/>
                <w:sz w:val="16"/>
                <w:szCs w:val="16"/>
              </w:rPr>
              <w:t>(5 p)</w:t>
            </w:r>
          </w:p>
        </w:tc>
      </w:tr>
      <w:tr w:rsidR="00710664" w:rsidRPr="00AE5CCC" w:rsidTr="00AE5CCC">
        <w:tc>
          <w:tcPr>
            <w:tcW w:w="4712" w:type="dxa"/>
          </w:tcPr>
          <w:p w:rsidR="00710664" w:rsidRPr="00AE5CCC" w:rsidRDefault="00710664" w:rsidP="00D366DB">
            <w:pPr>
              <w:pStyle w:val="NoSpacing"/>
              <w:rPr>
                <w:rFonts w:ascii="Times New Roman" w:hAnsi="Times New Roman"/>
                <w:b/>
              </w:rPr>
            </w:pPr>
            <w:r w:rsidRPr="00AE5CCC">
              <w:rPr>
                <w:rFonts w:ascii="Times New Roman" w:hAnsi="Times New Roman"/>
                <w:b/>
              </w:rPr>
              <w:t>7)  (15 – 6) + 3</w:t>
            </w:r>
            <w:r w:rsidRPr="00AE5CCC">
              <w:rPr>
                <w:rFonts w:ascii="Times New Roman" w:hAnsi="Times New Roman"/>
                <w:b/>
                <w:vertAlign w:val="superscript"/>
              </w:rPr>
              <w:t>2</w:t>
            </w:r>
            <w:r w:rsidRPr="00AE5CCC">
              <w:rPr>
                <w:rFonts w:ascii="Times New Roman" w:hAnsi="Times New Roman"/>
                <w:b/>
              </w:rPr>
              <w:t xml:space="preserve"> + 5 =? İşlemini yapınız.</w:t>
            </w:r>
            <w:r w:rsidRPr="00AE5CCC">
              <w:rPr>
                <w:rFonts w:ascii="Times New Roman" w:hAnsi="Times New Roman"/>
                <w:sz w:val="16"/>
                <w:szCs w:val="16"/>
              </w:rPr>
              <w:t xml:space="preserve"> (5 p)</w:t>
            </w:r>
          </w:p>
          <w:p w:rsidR="00710664" w:rsidRPr="00AE5CCC" w:rsidRDefault="00710664" w:rsidP="00D366DB">
            <w:pPr>
              <w:pStyle w:val="NoSpacing"/>
              <w:rPr>
                <w:rFonts w:ascii="Times New Roman" w:hAnsi="Times New Roman"/>
                <w:b/>
              </w:rPr>
            </w:pPr>
          </w:p>
          <w:p w:rsidR="00710664" w:rsidRPr="00AE5CCC" w:rsidRDefault="00710664" w:rsidP="00D366DB">
            <w:pPr>
              <w:pStyle w:val="NoSpacing"/>
              <w:rPr>
                <w:rFonts w:ascii="Times New Roman" w:hAnsi="Times New Roman"/>
                <w:b/>
              </w:rPr>
            </w:pPr>
          </w:p>
          <w:p w:rsidR="00710664" w:rsidRPr="00AE5CCC" w:rsidRDefault="00710664" w:rsidP="00D366DB">
            <w:pPr>
              <w:pStyle w:val="NoSpacing"/>
              <w:rPr>
                <w:rFonts w:ascii="Times New Roman" w:hAnsi="Times New Roman"/>
                <w:b/>
              </w:rPr>
            </w:pPr>
          </w:p>
          <w:p w:rsidR="00710664" w:rsidRPr="00AE5CCC" w:rsidRDefault="00710664" w:rsidP="00D366DB">
            <w:pPr>
              <w:pStyle w:val="NoSpacing"/>
              <w:rPr>
                <w:rFonts w:ascii="Times New Roman" w:hAnsi="Times New Roman"/>
                <w:b/>
              </w:rPr>
            </w:pPr>
          </w:p>
          <w:p w:rsidR="00710664" w:rsidRPr="00AE5CCC" w:rsidRDefault="00710664" w:rsidP="00D366DB">
            <w:pPr>
              <w:pStyle w:val="NoSpacing"/>
              <w:rPr>
                <w:rFonts w:ascii="Times New Roman" w:hAnsi="Times New Roman"/>
                <w:b/>
              </w:rPr>
            </w:pPr>
          </w:p>
          <w:p w:rsidR="00710664" w:rsidRPr="00AE5CCC" w:rsidRDefault="00710664" w:rsidP="00D366DB">
            <w:pPr>
              <w:pStyle w:val="NoSpacing"/>
              <w:rPr>
                <w:rFonts w:ascii="Times New Roman" w:hAnsi="Times New Roman"/>
                <w:b/>
              </w:rPr>
            </w:pPr>
          </w:p>
          <w:p w:rsidR="00710664" w:rsidRPr="00AE5CCC" w:rsidRDefault="00710664" w:rsidP="00D366DB">
            <w:pPr>
              <w:pStyle w:val="NoSpacing"/>
              <w:rPr>
                <w:rFonts w:ascii="Times New Roman" w:hAnsi="Times New Roman"/>
                <w:b/>
              </w:rPr>
            </w:pPr>
          </w:p>
          <w:p w:rsidR="00710664" w:rsidRPr="00AE5CCC" w:rsidRDefault="00710664" w:rsidP="00D366DB">
            <w:pPr>
              <w:pStyle w:val="NoSpacing"/>
              <w:rPr>
                <w:rFonts w:ascii="Times New Roman" w:hAnsi="Times New Roman"/>
                <w:b/>
              </w:rPr>
            </w:pPr>
          </w:p>
          <w:p w:rsidR="00710664" w:rsidRPr="00AE5CCC" w:rsidRDefault="00710664" w:rsidP="00D366DB">
            <w:pPr>
              <w:pStyle w:val="NoSpacing"/>
              <w:rPr>
                <w:rFonts w:ascii="Times New Roman" w:hAnsi="Times New Roman"/>
                <w:b/>
              </w:rPr>
            </w:pPr>
          </w:p>
        </w:tc>
        <w:tc>
          <w:tcPr>
            <w:tcW w:w="6062" w:type="dxa"/>
          </w:tcPr>
          <w:p w:rsidR="00710664" w:rsidRPr="00AE5CCC" w:rsidRDefault="00710664" w:rsidP="00AE5CCC">
            <w:pPr>
              <w:spacing w:after="100" w:afterAutospacing="1" w:line="240" w:lineRule="auto"/>
              <w:ind w:left="-426"/>
              <w:contextualSpacing/>
              <w:rPr>
                <w:rFonts w:ascii="Times New Roman" w:hAnsi="Times New Roman"/>
                <w:sz w:val="24"/>
              </w:rPr>
            </w:pPr>
            <w:r w:rsidRPr="00AE5CCC">
              <w:rPr>
                <w:rFonts w:ascii="Times New Roman" w:hAnsi="Times New Roman"/>
                <w:b/>
              </w:rPr>
              <w:t>7</w:t>
            </w:r>
            <w:r w:rsidRPr="00AE5CCC">
              <w:rPr>
                <w:rFonts w:ascii="Times New Roman" w:hAnsi="Times New Roman"/>
                <w:b/>
                <w:sz w:val="36"/>
                <w:szCs w:val="36"/>
              </w:rPr>
              <w:t xml:space="preserve">    </w:t>
            </w:r>
            <w:r w:rsidRPr="00AE5CCC">
              <w:rPr>
                <w:rFonts w:ascii="Times New Roman" w:hAnsi="Times New Roman"/>
                <w:b/>
              </w:rPr>
              <w:t xml:space="preserve">8) </w:t>
            </w:r>
            <w:r w:rsidRPr="00AE5CCC">
              <w:rPr>
                <w:b/>
                <w:sz w:val="28"/>
                <w:szCs w:val="28"/>
              </w:rPr>
              <w:fldChar w:fldCharType="begin"/>
            </w:r>
            <w:r w:rsidRPr="00AE5CCC">
              <w:rPr>
                <w:b/>
                <w:sz w:val="28"/>
                <w:szCs w:val="28"/>
              </w:rPr>
              <w:instrText xml:space="preserve"> QUOTE </w:instrText>
            </w:r>
            <w:r w:rsidRPr="00AE5CCC">
              <w:pict>
                <v:shape id="_x0000_i1039" type="#_x0000_t75" style="width:9.75pt;height:28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1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C129B&quot;/&gt;&lt;wsp:rsid wsp:val=&quot;0025769F&quot;/&gt;&lt;wsp:rsid wsp:val=&quot;002860D7&quot;/&gt;&lt;wsp:rsid wsp:val=&quot;002C28CC&quot;/&gt;&lt;wsp:rsid wsp:val=&quot;003A004F&quot;/&gt;&lt;wsp:rsid wsp:val=&quot;003A7DAB&quot;/&gt;&lt;wsp:rsid wsp:val=&quot;003B67C1&quot;/&gt;&lt;wsp:rsid wsp:val=&quot;003E4BEA&quot;/&gt;&lt;wsp:rsid wsp:val=&quot;003F669F&quot;/&gt;&lt;wsp:rsid wsp:val=&quot;00545913&quot;/&gt;&lt;wsp:rsid wsp:val=&quot;006F63D5&quot;/&gt;&lt;wsp:rsid wsp:val=&quot;006F7467&quot;/&gt;&lt;wsp:rsid wsp:val=&quot;00751CF6&quot;/&gt;&lt;wsp:rsid wsp:val=&quot;00805B2B&quot;/&gt;&lt;wsp:rsid wsp:val=&quot;008F453C&quot;/&gt;&lt;wsp:rsid wsp:val=&quot;009B6DD2&quot;/&gt;&lt;wsp:rsid wsp:val=&quot;00AC129B&quot;/&gt;&lt;wsp:rsid wsp:val=&quot;00AE5CCC&quot;/&gt;&lt;wsp:rsid wsp:val=&quot;00C0599F&quot;/&gt;&lt;wsp:rsid wsp:val=&quot;00D112B2&quot;/&gt;&lt;wsp:rsid wsp:val=&quot;00D11B42&quot;/&gt;&lt;wsp:rsid wsp:val=&quot;00D366DB&quot;/&gt;&lt;wsp:rsid wsp:val=&quot;00D45C79&quot;/&gt;&lt;wsp:rsid wsp:val=&quot;00D73E83&quot;/&gt;&lt;wsp:rsid wsp:val=&quot;00DC0F3F&quot;/&gt;&lt;wsp:rsid wsp:val=&quot;00DC29DB&quot;/&gt;&lt;wsp:rsid wsp:val=&quot;00F017A3&quot;/&gt;&lt;wsp:rsid wsp:val=&quot;00F1650E&quot;/&gt;&lt;wsp:rsid wsp:val=&quot;00F667F4&quot;/&gt;&lt;wsp:rsid wsp:val=&quot;00F914E4&quot;/&gt;&lt;wsp:rsid wsp:val=&quot;00FE30BC&quot;/&gt;&lt;/wsp:rsids&gt;&lt;/w:docPr&gt;&lt;w:body&gt;&lt;w:p wsp:rsidR=&quot;00000000&quot; wsp:rsidRDefault=&quot;00DC29DB&quot;&gt;&lt;m:oMathPara&gt;&lt;m:oMath&gt;&lt;m:f&gt;&lt;m:fPr&gt;&lt;m:ctrlPr&gt;&lt;w:rPr&gt;&lt;w:rFonts w:ascii=&quot;Cambria Math&quot; w:fareast=&quot;Calibri&quot; w:h-ansi=&quot;Cambria Math&quot; w:cs=&quot;Times New Roman&quot;/&gt;&lt;wx:font wx:val=&quot;Cambria Math&quot;/&gt;&lt;w:b/&gt;&lt;w:i/&gt;&lt;w:sz w:val=&quot;28&quot;/&gt;&lt;w:sz-cs w:val=&quot;28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4&lt;/m:t&gt;&lt;/m: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5&lt;/m:t&gt;&lt;/m: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4" o:title="" chromakey="white"/>
                </v:shape>
              </w:pict>
            </w:r>
            <w:r w:rsidRPr="00AE5CCC">
              <w:rPr>
                <w:b/>
                <w:sz w:val="28"/>
                <w:szCs w:val="28"/>
              </w:rPr>
              <w:instrText xml:space="preserve"> </w:instrText>
            </w:r>
            <w:r w:rsidRPr="00AE5CCC">
              <w:rPr>
                <w:b/>
                <w:sz w:val="28"/>
                <w:szCs w:val="28"/>
              </w:rPr>
              <w:fldChar w:fldCharType="separate"/>
            </w:r>
            <w:r w:rsidRPr="00AE5CCC">
              <w:pict>
                <v:shape id="_x0000_i1040" type="#_x0000_t75" style="width:9.75pt;height:28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1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C129B&quot;/&gt;&lt;wsp:rsid wsp:val=&quot;0025769F&quot;/&gt;&lt;wsp:rsid wsp:val=&quot;002860D7&quot;/&gt;&lt;wsp:rsid wsp:val=&quot;002C28CC&quot;/&gt;&lt;wsp:rsid wsp:val=&quot;003A004F&quot;/&gt;&lt;wsp:rsid wsp:val=&quot;003A7DAB&quot;/&gt;&lt;wsp:rsid wsp:val=&quot;003B67C1&quot;/&gt;&lt;wsp:rsid wsp:val=&quot;003E4BEA&quot;/&gt;&lt;wsp:rsid wsp:val=&quot;003F669F&quot;/&gt;&lt;wsp:rsid wsp:val=&quot;00545913&quot;/&gt;&lt;wsp:rsid wsp:val=&quot;006F63D5&quot;/&gt;&lt;wsp:rsid wsp:val=&quot;006F7467&quot;/&gt;&lt;wsp:rsid wsp:val=&quot;00751CF6&quot;/&gt;&lt;wsp:rsid wsp:val=&quot;00805B2B&quot;/&gt;&lt;wsp:rsid wsp:val=&quot;008F453C&quot;/&gt;&lt;wsp:rsid wsp:val=&quot;009B6DD2&quot;/&gt;&lt;wsp:rsid wsp:val=&quot;00AC129B&quot;/&gt;&lt;wsp:rsid wsp:val=&quot;00AE5CCC&quot;/&gt;&lt;wsp:rsid wsp:val=&quot;00C0599F&quot;/&gt;&lt;wsp:rsid wsp:val=&quot;00D112B2&quot;/&gt;&lt;wsp:rsid wsp:val=&quot;00D11B42&quot;/&gt;&lt;wsp:rsid wsp:val=&quot;00D366DB&quot;/&gt;&lt;wsp:rsid wsp:val=&quot;00D45C79&quot;/&gt;&lt;wsp:rsid wsp:val=&quot;00D73E83&quot;/&gt;&lt;wsp:rsid wsp:val=&quot;00DC0F3F&quot;/&gt;&lt;wsp:rsid wsp:val=&quot;00DC29DB&quot;/&gt;&lt;wsp:rsid wsp:val=&quot;00F017A3&quot;/&gt;&lt;wsp:rsid wsp:val=&quot;00F1650E&quot;/&gt;&lt;wsp:rsid wsp:val=&quot;00F667F4&quot;/&gt;&lt;wsp:rsid wsp:val=&quot;00F914E4&quot;/&gt;&lt;wsp:rsid wsp:val=&quot;00FE30BC&quot;/&gt;&lt;/wsp:rsids&gt;&lt;/w:docPr&gt;&lt;w:body&gt;&lt;w:p wsp:rsidR=&quot;00000000&quot; wsp:rsidRDefault=&quot;00DC29DB&quot;&gt;&lt;m:oMathPara&gt;&lt;m:oMath&gt;&lt;m:f&gt;&lt;m:fPr&gt;&lt;m:ctrlPr&gt;&lt;w:rPr&gt;&lt;w:rFonts w:ascii=&quot;Cambria Math&quot; w:fareast=&quot;Calibri&quot; w:h-ansi=&quot;Cambria Math&quot; w:cs=&quot;Times New Roman&quot;/&gt;&lt;wx:font wx:val=&quot;Cambria Math&quot;/&gt;&lt;w:b/&gt;&lt;w:i/&gt;&lt;w:sz w:val=&quot;28&quot;/&gt;&lt;w:sz-cs w:val=&quot;28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4&lt;/m:t&gt;&lt;/m: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5&lt;/m:t&gt;&lt;/m: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4" o:title="" chromakey="white"/>
                </v:shape>
              </w:pict>
            </w:r>
            <w:r w:rsidRPr="00AE5CCC">
              <w:rPr>
                <w:b/>
                <w:sz w:val="28"/>
                <w:szCs w:val="28"/>
              </w:rPr>
              <w:fldChar w:fldCharType="end"/>
            </w:r>
            <w:r w:rsidRPr="00AE5CCC">
              <w:rPr>
                <w:b/>
                <w:sz w:val="28"/>
                <w:szCs w:val="28"/>
              </w:rPr>
              <w:t xml:space="preserve"> ,</w:t>
            </w:r>
            <w:r w:rsidRPr="003F669F">
              <w:rPr>
                <w:b/>
                <w:sz w:val="28"/>
                <w:szCs w:val="28"/>
              </w:rPr>
              <w:t xml:space="preserve"> </w:t>
            </w:r>
            <w:r w:rsidRPr="00AE5CCC">
              <w:rPr>
                <w:b/>
              </w:rPr>
              <w:t>ve</w:t>
            </w:r>
            <w:r w:rsidRPr="00AE5CCC">
              <w:rPr>
                <w:b/>
                <w:sz w:val="28"/>
                <w:szCs w:val="28"/>
              </w:rPr>
              <w:fldChar w:fldCharType="begin"/>
            </w:r>
            <w:r w:rsidRPr="00AE5CCC">
              <w:rPr>
                <w:b/>
                <w:sz w:val="28"/>
                <w:szCs w:val="28"/>
              </w:rPr>
              <w:instrText xml:space="preserve"> QUOTE </w:instrText>
            </w:r>
            <w:r w:rsidRPr="00AE5CCC">
              <w:pict>
                <v:shape id="_x0000_i1041" type="#_x0000_t75" style="width:23.25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1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C129B&quot;/&gt;&lt;wsp:rsid wsp:val=&quot;001F7EEE&quot;/&gt;&lt;wsp:rsid wsp:val=&quot;0025769F&quot;/&gt;&lt;wsp:rsid wsp:val=&quot;002860D7&quot;/&gt;&lt;wsp:rsid wsp:val=&quot;002C28CC&quot;/&gt;&lt;wsp:rsid wsp:val=&quot;003A004F&quot;/&gt;&lt;wsp:rsid wsp:val=&quot;003A7DAB&quot;/&gt;&lt;wsp:rsid wsp:val=&quot;003B67C1&quot;/&gt;&lt;wsp:rsid wsp:val=&quot;003E4BEA&quot;/&gt;&lt;wsp:rsid wsp:val=&quot;003F669F&quot;/&gt;&lt;wsp:rsid wsp:val=&quot;00545913&quot;/&gt;&lt;wsp:rsid wsp:val=&quot;006F63D5&quot;/&gt;&lt;wsp:rsid wsp:val=&quot;006F7467&quot;/&gt;&lt;wsp:rsid wsp:val=&quot;00751CF6&quot;/&gt;&lt;wsp:rsid wsp:val=&quot;00805B2B&quot;/&gt;&lt;wsp:rsid wsp:val=&quot;008F453C&quot;/&gt;&lt;wsp:rsid wsp:val=&quot;009B6DD2&quot;/&gt;&lt;wsp:rsid wsp:val=&quot;00AC129B&quot;/&gt;&lt;wsp:rsid wsp:val=&quot;00AE5CCC&quot;/&gt;&lt;wsp:rsid wsp:val=&quot;00C0599F&quot;/&gt;&lt;wsp:rsid wsp:val=&quot;00D112B2&quot;/&gt;&lt;wsp:rsid wsp:val=&quot;00D11B42&quot;/&gt;&lt;wsp:rsid wsp:val=&quot;00D366DB&quot;/&gt;&lt;wsp:rsid wsp:val=&quot;00D45C79&quot;/&gt;&lt;wsp:rsid wsp:val=&quot;00D73E83&quot;/&gt;&lt;wsp:rsid wsp:val=&quot;00DC0F3F&quot;/&gt;&lt;wsp:rsid wsp:val=&quot;00F017A3&quot;/&gt;&lt;wsp:rsid wsp:val=&quot;00F1650E&quot;/&gt;&lt;wsp:rsid wsp:val=&quot;00F667F4&quot;/&gt;&lt;wsp:rsid wsp:val=&quot;00F914E4&quot;/&gt;&lt;wsp:rsid wsp:val=&quot;00FE30BC&quot;/&gt;&lt;/wsp:rsids&gt;&lt;/w:docPr&gt;&lt;w:body&gt;&lt;w:p wsp:rsidR=&quot;00000000&quot; wsp:rsidRDefault=&quot;001F7EEE&quot;&gt;&lt;m:oMathPara&gt;&lt;m:oMath&gt;&lt;m:r&gt;&lt;m:rPr&gt;&lt;m:sty m:val=&quot;bi&quot;/&gt;&lt;/m:rPr&gt;&lt;w:rPr&gt;&lt;w:rFonts w:ascii=&quot;Cambria Math&quot; w:fareast=&quot;Calibri&quot; w:h-ansi=&quot;Cambria Math&quot; w:cs=&quot;Times New Roman&quot;/&gt;&lt;wx:font wx:val=&quot;Cambria Math&quot;/&gt;&lt;w:b/&gt;&lt;w:i/&gt;&lt;/w:rPr&gt;&lt;m:t&gt;  &lt;/m:t&gt;&lt;/m:r&gt;&lt;m:f&gt;&lt;m:f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9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10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5" o:title="" chromakey="white"/>
                </v:shape>
              </w:pict>
            </w:r>
            <w:r w:rsidRPr="00AE5CCC">
              <w:rPr>
                <w:b/>
                <w:sz w:val="28"/>
                <w:szCs w:val="28"/>
              </w:rPr>
              <w:instrText xml:space="preserve"> </w:instrText>
            </w:r>
            <w:r w:rsidRPr="00AE5CCC">
              <w:rPr>
                <w:b/>
                <w:sz w:val="28"/>
                <w:szCs w:val="28"/>
              </w:rPr>
              <w:fldChar w:fldCharType="separate"/>
            </w:r>
            <w:r w:rsidRPr="00AE5CCC">
              <w:pict>
                <v:shape id="_x0000_i1042" type="#_x0000_t75" style="width:23.25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1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C129B&quot;/&gt;&lt;wsp:rsid wsp:val=&quot;001F7EEE&quot;/&gt;&lt;wsp:rsid wsp:val=&quot;0025769F&quot;/&gt;&lt;wsp:rsid wsp:val=&quot;002860D7&quot;/&gt;&lt;wsp:rsid wsp:val=&quot;002C28CC&quot;/&gt;&lt;wsp:rsid wsp:val=&quot;003A004F&quot;/&gt;&lt;wsp:rsid wsp:val=&quot;003A7DAB&quot;/&gt;&lt;wsp:rsid wsp:val=&quot;003B67C1&quot;/&gt;&lt;wsp:rsid wsp:val=&quot;003E4BEA&quot;/&gt;&lt;wsp:rsid wsp:val=&quot;003F669F&quot;/&gt;&lt;wsp:rsid wsp:val=&quot;00545913&quot;/&gt;&lt;wsp:rsid wsp:val=&quot;006F63D5&quot;/&gt;&lt;wsp:rsid wsp:val=&quot;006F7467&quot;/&gt;&lt;wsp:rsid wsp:val=&quot;00751CF6&quot;/&gt;&lt;wsp:rsid wsp:val=&quot;00805B2B&quot;/&gt;&lt;wsp:rsid wsp:val=&quot;008F453C&quot;/&gt;&lt;wsp:rsid wsp:val=&quot;009B6DD2&quot;/&gt;&lt;wsp:rsid wsp:val=&quot;00AC129B&quot;/&gt;&lt;wsp:rsid wsp:val=&quot;00AE5CCC&quot;/&gt;&lt;wsp:rsid wsp:val=&quot;00C0599F&quot;/&gt;&lt;wsp:rsid wsp:val=&quot;00D112B2&quot;/&gt;&lt;wsp:rsid wsp:val=&quot;00D11B42&quot;/&gt;&lt;wsp:rsid wsp:val=&quot;00D366DB&quot;/&gt;&lt;wsp:rsid wsp:val=&quot;00D45C79&quot;/&gt;&lt;wsp:rsid wsp:val=&quot;00D73E83&quot;/&gt;&lt;wsp:rsid wsp:val=&quot;00DC0F3F&quot;/&gt;&lt;wsp:rsid wsp:val=&quot;00F017A3&quot;/&gt;&lt;wsp:rsid wsp:val=&quot;00F1650E&quot;/&gt;&lt;wsp:rsid wsp:val=&quot;00F667F4&quot;/&gt;&lt;wsp:rsid wsp:val=&quot;00F914E4&quot;/&gt;&lt;wsp:rsid wsp:val=&quot;00FE30BC&quot;/&gt;&lt;/wsp:rsids&gt;&lt;/w:docPr&gt;&lt;w:body&gt;&lt;w:p wsp:rsidR=&quot;00000000&quot; wsp:rsidRDefault=&quot;001F7EEE&quot;&gt;&lt;m:oMathPara&gt;&lt;m:oMath&gt;&lt;m:r&gt;&lt;m:rPr&gt;&lt;m:sty m:val=&quot;bi&quot;/&gt;&lt;/m:rPr&gt;&lt;w:rPr&gt;&lt;w:rFonts w:ascii=&quot;Cambria Math&quot; w:fareast=&quot;Calibri&quot; w:h-ansi=&quot;Cambria Math&quot; w:cs=&quot;Times New Roman&quot;/&gt;&lt;wx:font wx:val=&quot;Cambria Math&quot;/&gt;&lt;w:b/&gt;&lt;w:i/&gt;&lt;/w:rPr&gt;&lt;m:t&gt;  &lt;/m:t&gt;&lt;/m:r&gt;&lt;m:f&gt;&lt;m:f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9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10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5" o:title="" chromakey="white"/>
                </v:shape>
              </w:pict>
            </w:r>
            <w:r w:rsidRPr="00AE5CCC">
              <w:rPr>
                <w:b/>
                <w:sz w:val="28"/>
                <w:szCs w:val="28"/>
              </w:rPr>
              <w:fldChar w:fldCharType="end"/>
            </w:r>
            <w:r w:rsidRPr="00AE5CCC">
              <w:rPr>
                <w:b/>
                <w:sz w:val="28"/>
                <w:szCs w:val="28"/>
              </w:rPr>
              <w:t xml:space="preserve"> </w:t>
            </w:r>
            <w:r w:rsidRPr="00AE5CCC">
              <w:rPr>
                <w:rFonts w:ascii="Times New Roman" w:hAnsi="Times New Roman"/>
                <w:b/>
              </w:rPr>
              <w:t xml:space="preserve">kesirlerini </w:t>
            </w:r>
            <w:r w:rsidRPr="00AE5CCC">
              <w:rPr>
                <w:rFonts w:ascii="Times New Roman" w:hAnsi="Times New Roman"/>
                <w:b/>
                <w:u w:val="single"/>
              </w:rPr>
              <w:t>küçükten büyüğe</w:t>
            </w:r>
            <w:r w:rsidRPr="00AE5CCC">
              <w:rPr>
                <w:rFonts w:ascii="Times New Roman" w:hAnsi="Times New Roman"/>
                <w:b/>
              </w:rPr>
              <w:t xml:space="preserve"> sıralayınız.</w:t>
            </w:r>
            <w:r w:rsidRPr="00AE5CCC">
              <w:rPr>
                <w:rFonts w:ascii="Times New Roman" w:hAnsi="Times New Roman"/>
                <w:sz w:val="16"/>
                <w:szCs w:val="16"/>
              </w:rPr>
              <w:t>(5 p)</w:t>
            </w:r>
          </w:p>
          <w:p w:rsidR="00710664" w:rsidRPr="00AE5CCC" w:rsidRDefault="00710664" w:rsidP="00D366DB">
            <w:pPr>
              <w:pStyle w:val="NoSpacing"/>
              <w:rPr>
                <w:rFonts w:ascii="Times New Roman" w:hAnsi="Times New Roman"/>
                <w:b/>
              </w:rPr>
            </w:pPr>
          </w:p>
        </w:tc>
      </w:tr>
      <w:tr w:rsidR="00710664" w:rsidRPr="00AE5CCC" w:rsidTr="00AE5CCC">
        <w:tc>
          <w:tcPr>
            <w:tcW w:w="4712" w:type="dxa"/>
          </w:tcPr>
          <w:p w:rsidR="00710664" w:rsidRPr="00AE5CCC" w:rsidRDefault="00710664" w:rsidP="00AE5CCC">
            <w:pPr>
              <w:spacing w:after="100" w:afterAutospacing="1" w:line="240" w:lineRule="auto"/>
              <w:contextualSpacing/>
              <w:rPr>
                <w:rFonts w:ascii="Times New Roman" w:hAnsi="Times New Roman"/>
                <w:b/>
              </w:rPr>
            </w:pPr>
          </w:p>
          <w:p w:rsidR="00710664" w:rsidRPr="00AE5CCC" w:rsidRDefault="00710664" w:rsidP="00AE5CCC">
            <w:pPr>
              <w:spacing w:after="100" w:afterAutospacing="1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AE5CCC">
              <w:rPr>
                <w:rFonts w:ascii="Times New Roman" w:hAnsi="Times New Roman"/>
                <w:b/>
              </w:rPr>
              <w:t xml:space="preserve">9) 24 TL paranın </w:t>
            </w:r>
            <w:r w:rsidRPr="00AE5CCC">
              <w:rPr>
                <w:rFonts w:ascii="Times New Roman" w:hAnsi="Times New Roman"/>
                <w:b/>
              </w:rPr>
              <w:fldChar w:fldCharType="begin"/>
            </w:r>
            <w:r w:rsidRPr="00AE5CCC">
              <w:rPr>
                <w:rFonts w:ascii="Times New Roman" w:hAnsi="Times New Roman"/>
                <w:b/>
              </w:rPr>
              <w:instrText xml:space="preserve"> QUOTE </w:instrText>
            </w:r>
            <w:r w:rsidRPr="00AE5CCC">
              <w:pict>
                <v:shape id="_x0000_i1043" type="#_x0000_t75" style="width:8.2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1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C129B&quot;/&gt;&lt;wsp:rsid wsp:val=&quot;0025769F&quot;/&gt;&lt;wsp:rsid wsp:val=&quot;002860D7&quot;/&gt;&lt;wsp:rsid wsp:val=&quot;002C28CC&quot;/&gt;&lt;wsp:rsid wsp:val=&quot;003A004F&quot;/&gt;&lt;wsp:rsid wsp:val=&quot;003A7DAB&quot;/&gt;&lt;wsp:rsid wsp:val=&quot;003B67C1&quot;/&gt;&lt;wsp:rsid wsp:val=&quot;003E4BEA&quot;/&gt;&lt;wsp:rsid wsp:val=&quot;003F669F&quot;/&gt;&lt;wsp:rsid wsp:val=&quot;00545913&quot;/&gt;&lt;wsp:rsid wsp:val=&quot;006F63D5&quot;/&gt;&lt;wsp:rsid wsp:val=&quot;006F7467&quot;/&gt;&lt;wsp:rsid wsp:val=&quot;00751CF6&quot;/&gt;&lt;wsp:rsid wsp:val=&quot;00805B2B&quot;/&gt;&lt;wsp:rsid wsp:val=&quot;008F453C&quot;/&gt;&lt;wsp:rsid wsp:val=&quot;009B6DD2&quot;/&gt;&lt;wsp:rsid wsp:val=&quot;00AC129B&quot;/&gt;&lt;wsp:rsid wsp:val=&quot;00AE5CCC&quot;/&gt;&lt;wsp:rsid wsp:val=&quot;00C0599F&quot;/&gt;&lt;wsp:rsid wsp:val=&quot;00D112B2&quot;/&gt;&lt;wsp:rsid wsp:val=&quot;00D11B42&quot;/&gt;&lt;wsp:rsid wsp:val=&quot;00D366DB&quot;/&gt;&lt;wsp:rsid wsp:val=&quot;00D45C79&quot;/&gt;&lt;wsp:rsid wsp:val=&quot;00D73E83&quot;/&gt;&lt;wsp:rsid wsp:val=&quot;00DC0F3F&quot;/&gt;&lt;wsp:rsid wsp:val=&quot;00DE766C&quot;/&gt;&lt;wsp:rsid wsp:val=&quot;00F017A3&quot;/&gt;&lt;wsp:rsid wsp:val=&quot;00F1650E&quot;/&gt;&lt;wsp:rsid wsp:val=&quot;00F667F4&quot;/&gt;&lt;wsp:rsid wsp:val=&quot;00F914E4&quot;/&gt;&lt;wsp:rsid wsp:val=&quot;00FE30BC&quot;/&gt;&lt;/wsp:rsids&gt;&lt;/w:docPr&gt;&lt;w:body&gt;&lt;w:p wsp:rsidR=&quot;00000000&quot; wsp:rsidRDefault=&quot;00DE766C&quot;&gt;&lt;m:oMathPara&gt;&lt;m:oMath&gt;&lt;m:f&gt;&lt;m:fPr&gt;&lt;m:ctrlPr&gt;&lt;w:rPr&gt;&lt;w:rFonts w:ascii=&quot;Cambria Math&quot; w:fareast=&quot;Calibri&quot; w:h-ansi=&quot;Times New Roman&quot;/&gt;&lt;wx:font wx:val=&quot;Cambria Math&quot;/&gt;&lt;w:b/&gt;&lt;w:i/&gt;&lt;/w:rPr&gt;&lt;/m:ctrlPr&gt;&lt;/m:fPr&gt;&lt;m:num&gt;&lt;m:r&gt;&lt;m:rPr&gt;&lt;m:sty m:val=&quot;bi&quot;/&gt;&lt;/m:rPr&gt;&lt;w:rPr&gt;&lt;w:rFonts w:ascii=&quot;Cambria Math&quot; w:h-ansi=&quot;Times New Roman&quot;/&gt;&lt;wx:font wx:val=&quot;Cambria Math&quot;/&gt;&lt;w:b/&gt;&lt;w:i/&gt;&lt;/w:rPr&gt;&lt;m:t&gt;3&lt;/m:t&gt;&lt;/m:r&gt;&lt;m:ctrlPr&gt;&lt;w:rPr&gt;&lt;w:rFonts w:ascii=&quot;Cambria Math&quot; w:h-ansi=&quot;Times New Roman&quot;/&gt;&lt;wx:font wx:val=&quot;Cambria Math&quot;/&gt;&lt;w:b/&gt;&lt;w:i/&gt;&lt;/w:rPr&gt;&lt;/m:ctrlPr&gt;&lt;/m:num&gt;&lt;m:den&gt;&lt;m:r&gt;&lt;m:rPr&gt;&lt;m:sty m:val=&quot;bi&quot;/&gt;&lt;/m:rPr&gt;&lt;w:rPr&gt;&lt;w:rFonts w:ascii=&quot;Cambria Math&quot; w:h-ansi=&quot;Times New Roman&quot;/&gt;&lt;wx:font wx:val=&quot;Cambria Math&quot;/&gt;&lt;w:b/&gt;&lt;w:i/&gt;&lt;/w:rPr&gt;&lt;m:t&gt;5&lt;/m:t&gt;&lt;/m:r&gt;&lt;m:ctrlPr&gt;&lt;w:rPr&gt;&lt;w:rFonts w:ascii=&quot;Cambria Math&quot; w:h-ansi=&quot;Times New Roman&quot;/&gt;&lt;wx:font wx:val=&quot;Cambria Math&quot;/&gt;&lt;w:b/&gt;&lt;w:i/&gt;&lt;/w:rPr&gt;&lt;/m:ctrlP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6" o:title="" chromakey="white"/>
                </v:shape>
              </w:pict>
            </w:r>
            <w:r w:rsidRPr="00AE5CCC">
              <w:rPr>
                <w:rFonts w:ascii="Times New Roman" w:hAnsi="Times New Roman"/>
                <w:b/>
              </w:rPr>
              <w:instrText xml:space="preserve"> </w:instrText>
            </w:r>
            <w:r w:rsidRPr="00AE5CCC">
              <w:rPr>
                <w:rFonts w:ascii="Times New Roman" w:hAnsi="Times New Roman"/>
                <w:b/>
              </w:rPr>
              <w:fldChar w:fldCharType="separate"/>
            </w:r>
            <w:r w:rsidRPr="00AE5CCC">
              <w:pict>
                <v:shape id="_x0000_i1044" type="#_x0000_t75" style="width:8.2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1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C129B&quot;/&gt;&lt;wsp:rsid wsp:val=&quot;0025769F&quot;/&gt;&lt;wsp:rsid wsp:val=&quot;002860D7&quot;/&gt;&lt;wsp:rsid wsp:val=&quot;002C28CC&quot;/&gt;&lt;wsp:rsid wsp:val=&quot;003A004F&quot;/&gt;&lt;wsp:rsid wsp:val=&quot;003A7DAB&quot;/&gt;&lt;wsp:rsid wsp:val=&quot;003B67C1&quot;/&gt;&lt;wsp:rsid wsp:val=&quot;003E4BEA&quot;/&gt;&lt;wsp:rsid wsp:val=&quot;003F669F&quot;/&gt;&lt;wsp:rsid wsp:val=&quot;00545913&quot;/&gt;&lt;wsp:rsid wsp:val=&quot;006F63D5&quot;/&gt;&lt;wsp:rsid wsp:val=&quot;006F7467&quot;/&gt;&lt;wsp:rsid wsp:val=&quot;00751CF6&quot;/&gt;&lt;wsp:rsid wsp:val=&quot;00805B2B&quot;/&gt;&lt;wsp:rsid wsp:val=&quot;008F453C&quot;/&gt;&lt;wsp:rsid wsp:val=&quot;009B6DD2&quot;/&gt;&lt;wsp:rsid wsp:val=&quot;00AC129B&quot;/&gt;&lt;wsp:rsid wsp:val=&quot;00AE5CCC&quot;/&gt;&lt;wsp:rsid wsp:val=&quot;00C0599F&quot;/&gt;&lt;wsp:rsid wsp:val=&quot;00D112B2&quot;/&gt;&lt;wsp:rsid wsp:val=&quot;00D11B42&quot;/&gt;&lt;wsp:rsid wsp:val=&quot;00D366DB&quot;/&gt;&lt;wsp:rsid wsp:val=&quot;00D45C79&quot;/&gt;&lt;wsp:rsid wsp:val=&quot;00D73E83&quot;/&gt;&lt;wsp:rsid wsp:val=&quot;00DC0F3F&quot;/&gt;&lt;wsp:rsid wsp:val=&quot;00DE766C&quot;/&gt;&lt;wsp:rsid wsp:val=&quot;00F017A3&quot;/&gt;&lt;wsp:rsid wsp:val=&quot;00F1650E&quot;/&gt;&lt;wsp:rsid wsp:val=&quot;00F667F4&quot;/&gt;&lt;wsp:rsid wsp:val=&quot;00F914E4&quot;/&gt;&lt;wsp:rsid wsp:val=&quot;00FE30BC&quot;/&gt;&lt;/wsp:rsids&gt;&lt;/w:docPr&gt;&lt;w:body&gt;&lt;w:p wsp:rsidR=&quot;00000000&quot; wsp:rsidRDefault=&quot;00DE766C&quot;&gt;&lt;m:oMathPara&gt;&lt;m:oMath&gt;&lt;m:f&gt;&lt;m:fPr&gt;&lt;m:ctrlPr&gt;&lt;w:rPr&gt;&lt;w:rFonts w:ascii=&quot;Cambria Math&quot; w:fareast=&quot;Calibri&quot; w:h-ansi=&quot;Times New Roman&quot;/&gt;&lt;wx:font wx:val=&quot;Cambria Math&quot;/&gt;&lt;w:b/&gt;&lt;w:i/&gt;&lt;/w:rPr&gt;&lt;/m:ctrlPr&gt;&lt;/m:fPr&gt;&lt;m:num&gt;&lt;m:r&gt;&lt;m:rPr&gt;&lt;m:sty m:val=&quot;bi&quot;/&gt;&lt;/m:rPr&gt;&lt;w:rPr&gt;&lt;w:rFonts w:ascii=&quot;Cambria Math&quot; w:h-ansi=&quot;Times New Roman&quot;/&gt;&lt;wx:font wx:val=&quot;Cambria Math&quot;/&gt;&lt;w:b/&gt;&lt;w:i/&gt;&lt;/w:rPr&gt;&lt;m:t&gt;3&lt;/m:t&gt;&lt;/m:r&gt;&lt;m:ctrlPr&gt;&lt;w:rPr&gt;&lt;w:rFonts w:ascii=&quot;Cambria Math&quot; w:h-ansi=&quot;Times New Roman&quot;/&gt;&lt;wx:font wx:val=&quot;Cambria Math&quot;/&gt;&lt;w:b/&gt;&lt;w:i/&gt;&lt;/w:rPr&gt;&lt;/m:ctrlPr&gt;&lt;/m:num&gt;&lt;m:den&gt;&lt;m:r&gt;&lt;m:rPr&gt;&lt;m:sty m:val=&quot;bi&quot;/&gt;&lt;/m:rPr&gt;&lt;w:rPr&gt;&lt;w:rFonts w:ascii=&quot;Cambria Math&quot; w:h-ansi=&quot;Times New Roman&quot;/&gt;&lt;wx:font wx:val=&quot;Cambria Math&quot;/&gt;&lt;w:b/&gt;&lt;w:i/&gt;&lt;/w:rPr&gt;&lt;m:t&gt;5&lt;/m:t&gt;&lt;/m:r&gt;&lt;m:ctrlPr&gt;&lt;w:rPr&gt;&lt;w:rFonts w:ascii=&quot;Cambria Math&quot; w:h-ansi=&quot;Times New Roman&quot;/&gt;&lt;wx:font wx:val=&quot;Cambria Math&quot;/&gt;&lt;w:b/&gt;&lt;w:i/&gt;&lt;/w:rPr&gt;&lt;/m:ctrlP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6" o:title="" chromakey="white"/>
                </v:shape>
              </w:pict>
            </w:r>
            <w:r w:rsidRPr="00AE5CCC">
              <w:rPr>
                <w:rFonts w:ascii="Times New Roman" w:hAnsi="Times New Roman"/>
                <w:b/>
              </w:rPr>
              <w:fldChar w:fldCharType="end"/>
            </w:r>
            <w:r w:rsidRPr="00AE5CCC">
              <w:rPr>
                <w:rFonts w:ascii="Times New Roman" w:hAnsi="Times New Roman"/>
                <w:b/>
              </w:rPr>
              <w:t xml:space="preserve"> inin   </w:t>
            </w:r>
            <w:r w:rsidRPr="00AE5CCC">
              <w:rPr>
                <w:rFonts w:ascii="Times New Roman" w:hAnsi="Times New Roman"/>
                <w:b/>
              </w:rPr>
              <w:fldChar w:fldCharType="begin"/>
            </w:r>
            <w:r w:rsidRPr="00AE5CCC">
              <w:rPr>
                <w:rFonts w:ascii="Times New Roman" w:hAnsi="Times New Roman"/>
                <w:b/>
              </w:rPr>
              <w:instrText xml:space="preserve"> QUOTE </w:instrText>
            </w:r>
            <w:r w:rsidRPr="00AE5CCC">
              <w:pict>
                <v:shape id="_x0000_i1045" type="#_x0000_t75" style="width:8.2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1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C129B&quot;/&gt;&lt;wsp:rsid wsp:val=&quot;001D79D1&quot;/&gt;&lt;wsp:rsid wsp:val=&quot;0025769F&quot;/&gt;&lt;wsp:rsid wsp:val=&quot;002860D7&quot;/&gt;&lt;wsp:rsid wsp:val=&quot;002C28CC&quot;/&gt;&lt;wsp:rsid wsp:val=&quot;003A004F&quot;/&gt;&lt;wsp:rsid wsp:val=&quot;003A7DAB&quot;/&gt;&lt;wsp:rsid wsp:val=&quot;003B67C1&quot;/&gt;&lt;wsp:rsid wsp:val=&quot;003E4BEA&quot;/&gt;&lt;wsp:rsid wsp:val=&quot;003F669F&quot;/&gt;&lt;wsp:rsid wsp:val=&quot;00545913&quot;/&gt;&lt;wsp:rsid wsp:val=&quot;006F63D5&quot;/&gt;&lt;wsp:rsid wsp:val=&quot;006F7467&quot;/&gt;&lt;wsp:rsid wsp:val=&quot;00751CF6&quot;/&gt;&lt;wsp:rsid wsp:val=&quot;00805B2B&quot;/&gt;&lt;wsp:rsid wsp:val=&quot;008F453C&quot;/&gt;&lt;wsp:rsid wsp:val=&quot;009B6DD2&quot;/&gt;&lt;wsp:rsid wsp:val=&quot;00AC129B&quot;/&gt;&lt;wsp:rsid wsp:val=&quot;00AE5CCC&quot;/&gt;&lt;wsp:rsid wsp:val=&quot;00C0599F&quot;/&gt;&lt;wsp:rsid wsp:val=&quot;00D112B2&quot;/&gt;&lt;wsp:rsid wsp:val=&quot;00D11B42&quot;/&gt;&lt;wsp:rsid wsp:val=&quot;00D366DB&quot;/&gt;&lt;wsp:rsid wsp:val=&quot;00D45C79&quot;/&gt;&lt;wsp:rsid wsp:val=&quot;00D73E83&quot;/&gt;&lt;wsp:rsid wsp:val=&quot;00DC0F3F&quot;/&gt;&lt;wsp:rsid wsp:val=&quot;00F017A3&quot;/&gt;&lt;wsp:rsid wsp:val=&quot;00F1650E&quot;/&gt;&lt;wsp:rsid wsp:val=&quot;00F667F4&quot;/&gt;&lt;wsp:rsid wsp:val=&quot;00F914E4&quot;/&gt;&lt;wsp:rsid wsp:val=&quot;00FE30BC&quot;/&gt;&lt;/wsp:rsids&gt;&lt;/w:docPr&gt;&lt;w:body&gt;&lt;w:p wsp:rsidR=&quot;00000000&quot; wsp:rsidRDefault=&quot;001D79D1&quot;&gt;&lt;m:oMathPara&gt;&lt;m:oMath&gt;&lt;m:f&gt;&lt;m:fPr&gt;&lt;m:ctrlPr&gt;&lt;w:rPr&gt;&lt;w:rFonts w:ascii=&quot;Cambria Math&quot; w:fareast=&quot;Calibri&quot; w:h-ansi=&quot;Times New Roman&quot;/&gt;&lt;wx:font wx:val=&quot;Cambria Math&quot;/&gt;&lt;w:b/&gt;&lt;w:i/&gt;&lt;/w:rPr&gt;&lt;/m:ctrlPr&gt;&lt;/m:fPr&gt;&lt;m:num&gt;&lt;m:r&gt;&lt;m:rPr&gt;&lt;m:sty m:val=&quot;bi&quot;/&gt;&lt;/m:rPr&gt;&lt;w:rPr&gt;&lt;w:rFonts w:ascii=&quot;Cambria Math&quot; w:h-ansi=&quot;Times New Roman&quot;/&gt;&lt;wx:font wx:val=&quot;Cambria Math&quot;/&gt;&lt;w:b/&gt;&lt;w:i/&gt;&lt;/w:rPr&gt;&lt;m:t&gt;5&lt;/m:t&gt;&lt;/m:r&gt;&lt;m:ctrlPr&gt;&lt;w:rPr&gt;&lt;w:rFonts w:ascii=&quot;Cambria Math&quot; w:h-ansi=&quot;Times New Roman&quot;/&gt;&lt;wx:font wx:val=&quot;Cambria Math&quot;/&gt;&lt;w:b/&gt;&lt;w:i/&gt;&lt;/w:rPr&gt;&lt;/m:ctrlPr&gt;&lt;/m:num&gt;&lt;m:den&gt;&lt;m:r&gt;&lt;m:rPr&gt;&lt;m:sty m:val=&quot;bi&quot;/&gt;&lt;/m:rPr&gt;&lt;w:rPr&gt;&lt;w:rFonts w:ascii=&quot;Cambria Math&quot; w:h-ansi=&quot;Times New Roman&quot;/&gt;&lt;wx:font wx:val=&quot;Cambria Math&quot;/&gt;&lt;w:b/&gt;&lt;w:i/&gt;&lt;/w:rPr&gt;&lt;m:t&gt;4&lt;/m:t&gt;&lt;/m:r&gt;&lt;m:ctrlPr&gt;&lt;w:rPr&gt;&lt;w:rFonts w:ascii=&quot;Cambria Math&quot; w:h-ansi=&quot;Times New Roman&quot;/&gt;&lt;wx:font wx:val=&quot;Cambria Math&quot;/&gt;&lt;w:b/&gt;&lt;w:i/&gt;&lt;/w:rPr&gt;&lt;/m:ctrlP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7" o:title="" chromakey="white"/>
                </v:shape>
              </w:pict>
            </w:r>
            <w:r w:rsidRPr="00AE5CCC">
              <w:rPr>
                <w:rFonts w:ascii="Times New Roman" w:hAnsi="Times New Roman"/>
                <w:b/>
              </w:rPr>
              <w:instrText xml:space="preserve"> </w:instrText>
            </w:r>
            <w:r w:rsidRPr="00AE5CCC">
              <w:rPr>
                <w:rFonts w:ascii="Times New Roman" w:hAnsi="Times New Roman"/>
                <w:b/>
              </w:rPr>
              <w:fldChar w:fldCharType="separate"/>
            </w:r>
            <w:r w:rsidRPr="00AE5CCC">
              <w:pict>
                <v:shape id="_x0000_i1046" type="#_x0000_t75" style="width:8.2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1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C129B&quot;/&gt;&lt;wsp:rsid wsp:val=&quot;001D79D1&quot;/&gt;&lt;wsp:rsid wsp:val=&quot;0025769F&quot;/&gt;&lt;wsp:rsid wsp:val=&quot;002860D7&quot;/&gt;&lt;wsp:rsid wsp:val=&quot;002C28CC&quot;/&gt;&lt;wsp:rsid wsp:val=&quot;003A004F&quot;/&gt;&lt;wsp:rsid wsp:val=&quot;003A7DAB&quot;/&gt;&lt;wsp:rsid wsp:val=&quot;003B67C1&quot;/&gt;&lt;wsp:rsid wsp:val=&quot;003E4BEA&quot;/&gt;&lt;wsp:rsid wsp:val=&quot;003F669F&quot;/&gt;&lt;wsp:rsid wsp:val=&quot;00545913&quot;/&gt;&lt;wsp:rsid wsp:val=&quot;006F63D5&quot;/&gt;&lt;wsp:rsid wsp:val=&quot;006F7467&quot;/&gt;&lt;wsp:rsid wsp:val=&quot;00751CF6&quot;/&gt;&lt;wsp:rsid wsp:val=&quot;00805B2B&quot;/&gt;&lt;wsp:rsid wsp:val=&quot;008F453C&quot;/&gt;&lt;wsp:rsid wsp:val=&quot;009B6DD2&quot;/&gt;&lt;wsp:rsid wsp:val=&quot;00AC129B&quot;/&gt;&lt;wsp:rsid wsp:val=&quot;00AE5CCC&quot;/&gt;&lt;wsp:rsid wsp:val=&quot;00C0599F&quot;/&gt;&lt;wsp:rsid wsp:val=&quot;00D112B2&quot;/&gt;&lt;wsp:rsid wsp:val=&quot;00D11B42&quot;/&gt;&lt;wsp:rsid wsp:val=&quot;00D366DB&quot;/&gt;&lt;wsp:rsid wsp:val=&quot;00D45C79&quot;/&gt;&lt;wsp:rsid wsp:val=&quot;00D73E83&quot;/&gt;&lt;wsp:rsid wsp:val=&quot;00DC0F3F&quot;/&gt;&lt;wsp:rsid wsp:val=&quot;00F017A3&quot;/&gt;&lt;wsp:rsid wsp:val=&quot;00F1650E&quot;/&gt;&lt;wsp:rsid wsp:val=&quot;00F667F4&quot;/&gt;&lt;wsp:rsid wsp:val=&quot;00F914E4&quot;/&gt;&lt;wsp:rsid wsp:val=&quot;00FE30BC&quot;/&gt;&lt;/wsp:rsids&gt;&lt;/w:docPr&gt;&lt;w:body&gt;&lt;w:p wsp:rsidR=&quot;00000000&quot; wsp:rsidRDefault=&quot;001D79D1&quot;&gt;&lt;m:oMathPara&gt;&lt;m:oMath&gt;&lt;m:f&gt;&lt;m:fPr&gt;&lt;m:ctrlPr&gt;&lt;w:rPr&gt;&lt;w:rFonts w:ascii=&quot;Cambria Math&quot; w:fareast=&quot;Calibri&quot; w:h-ansi=&quot;Times New Roman&quot;/&gt;&lt;wx:font wx:val=&quot;Cambria Math&quot;/&gt;&lt;w:b/&gt;&lt;w:i/&gt;&lt;/w:rPr&gt;&lt;/m:ctrlPr&gt;&lt;/m:fPr&gt;&lt;m:num&gt;&lt;m:r&gt;&lt;m:rPr&gt;&lt;m:sty m:val=&quot;bi&quot;/&gt;&lt;/m:rPr&gt;&lt;w:rPr&gt;&lt;w:rFonts w:ascii=&quot;Cambria Math&quot; w:h-ansi=&quot;Times New Roman&quot;/&gt;&lt;wx:font wx:val=&quot;Cambria Math&quot;/&gt;&lt;w:b/&gt;&lt;w:i/&gt;&lt;/w:rPr&gt;&lt;m:t&gt;5&lt;/m:t&gt;&lt;/m:r&gt;&lt;m:ctrlPr&gt;&lt;w:rPr&gt;&lt;w:rFonts w:ascii=&quot;Cambria Math&quot; w:h-ansi=&quot;Times New Roman&quot;/&gt;&lt;wx:font wx:val=&quot;Cambria Math&quot;/&gt;&lt;w:b/&gt;&lt;w:i/&gt;&lt;/w:rPr&gt;&lt;/m:ctrlPr&gt;&lt;/m:num&gt;&lt;m:den&gt;&lt;m:r&gt;&lt;m:rPr&gt;&lt;m:sty m:val=&quot;bi&quot;/&gt;&lt;/m:rPr&gt;&lt;w:rPr&gt;&lt;w:rFonts w:ascii=&quot;Cambria Math&quot; w:h-ansi=&quot;Times New Roman&quot;/&gt;&lt;wx:font wx:val=&quot;Cambria Math&quot;/&gt;&lt;w:b/&gt;&lt;w:i/&gt;&lt;/w:rPr&gt;&lt;m:t&gt;4&lt;/m:t&gt;&lt;/m:r&gt;&lt;m:ctrlPr&gt;&lt;w:rPr&gt;&lt;w:rFonts w:ascii=&quot;Cambria Math&quot; w:h-ansi=&quot;Times New Roman&quot;/&gt;&lt;wx:font wx:val=&quot;Cambria Math&quot;/&gt;&lt;w:b/&gt;&lt;w:i/&gt;&lt;/w:rPr&gt;&lt;/m:ctrlP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7" o:title="" chromakey="white"/>
                </v:shape>
              </w:pict>
            </w:r>
            <w:r w:rsidRPr="00AE5CCC">
              <w:rPr>
                <w:rFonts w:ascii="Times New Roman" w:hAnsi="Times New Roman"/>
                <w:b/>
              </w:rPr>
              <w:fldChar w:fldCharType="end"/>
            </w:r>
            <w:r w:rsidRPr="00AE5CCC">
              <w:rPr>
                <w:rFonts w:ascii="Times New Roman" w:hAnsi="Times New Roman"/>
                <w:b/>
              </w:rPr>
              <w:t xml:space="preserve"> ünü harcadım.                Geriye kaç TL  param kalmıştır?</w:t>
            </w:r>
            <w:r w:rsidRPr="00AE5CCC">
              <w:rPr>
                <w:rFonts w:ascii="Times New Roman" w:hAnsi="Times New Roman"/>
                <w:sz w:val="16"/>
                <w:szCs w:val="16"/>
              </w:rPr>
              <w:t xml:space="preserve"> (5 p)</w:t>
            </w:r>
          </w:p>
          <w:p w:rsidR="00710664" w:rsidRPr="00AE5CCC" w:rsidRDefault="00710664" w:rsidP="00AE5CCC">
            <w:pPr>
              <w:spacing w:after="100" w:afterAutospacing="1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  <w:p w:rsidR="00710664" w:rsidRPr="00AE5CCC" w:rsidRDefault="00710664" w:rsidP="00AE5CCC">
            <w:pPr>
              <w:spacing w:after="100" w:afterAutospacing="1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  <w:p w:rsidR="00710664" w:rsidRPr="00AE5CCC" w:rsidRDefault="00710664" w:rsidP="00AE5CCC">
            <w:pPr>
              <w:spacing w:after="100" w:afterAutospacing="1" w:line="240" w:lineRule="auto"/>
              <w:ind w:left="-426"/>
              <w:contextualSpacing/>
              <w:rPr>
                <w:rFonts w:ascii="Times New Roman" w:hAnsi="Times New Roman"/>
                <w:sz w:val="24"/>
              </w:rPr>
            </w:pPr>
          </w:p>
          <w:p w:rsidR="00710664" w:rsidRPr="00AE5CCC" w:rsidRDefault="00710664" w:rsidP="00AE5CCC">
            <w:pPr>
              <w:spacing w:after="100" w:afterAutospacing="1" w:line="240" w:lineRule="auto"/>
              <w:ind w:left="-426"/>
              <w:contextualSpacing/>
              <w:rPr>
                <w:rFonts w:ascii="Times New Roman" w:hAnsi="Times New Roman"/>
                <w:sz w:val="24"/>
              </w:rPr>
            </w:pPr>
          </w:p>
          <w:p w:rsidR="00710664" w:rsidRPr="00AE5CCC" w:rsidRDefault="00710664" w:rsidP="00AE5CCC">
            <w:pPr>
              <w:spacing w:after="100" w:afterAutospacing="1" w:line="240" w:lineRule="auto"/>
              <w:ind w:left="-426"/>
              <w:contextualSpacing/>
              <w:rPr>
                <w:rFonts w:ascii="Times New Roman" w:hAnsi="Times New Roman"/>
                <w:sz w:val="24"/>
              </w:rPr>
            </w:pPr>
          </w:p>
          <w:p w:rsidR="00710664" w:rsidRPr="00AE5CCC" w:rsidRDefault="00710664" w:rsidP="003B67C1">
            <w:pPr>
              <w:pStyle w:val="NoSpacing"/>
              <w:rPr>
                <w:rFonts w:ascii="Times New Roman" w:hAnsi="Times New Roman"/>
                <w:b/>
              </w:rPr>
            </w:pPr>
          </w:p>
        </w:tc>
        <w:tc>
          <w:tcPr>
            <w:tcW w:w="6062" w:type="dxa"/>
          </w:tcPr>
          <w:p w:rsidR="00710664" w:rsidRPr="00AE5CCC" w:rsidRDefault="00710664" w:rsidP="003B67C1">
            <w:pPr>
              <w:pStyle w:val="NoSpacing"/>
              <w:rPr>
                <w:rFonts w:ascii="Times New Roman" w:hAnsi="Times New Roman"/>
                <w:b/>
              </w:rPr>
            </w:pPr>
          </w:p>
          <w:p w:rsidR="00710664" w:rsidRPr="00AE5CCC" w:rsidRDefault="00710664" w:rsidP="003B67C1">
            <w:pPr>
              <w:pStyle w:val="NoSpacing"/>
              <w:rPr>
                <w:rFonts w:ascii="Times New Roman" w:hAnsi="Times New Roman"/>
                <w:b/>
              </w:rPr>
            </w:pPr>
            <w:r w:rsidRPr="00AE5CCC">
              <w:rPr>
                <w:rFonts w:ascii="Times New Roman" w:hAnsi="Times New Roman"/>
                <w:b/>
              </w:rPr>
              <w:t>10) Merve 12 yaşında,annesi ise Merve’nin yaşının 3 katından  4 fazladır. Merve’nin yaşının annesinin yaşına oranı  kaçtır?</w:t>
            </w:r>
          </w:p>
          <w:p w:rsidR="00710664" w:rsidRPr="00AE5CCC" w:rsidRDefault="00710664" w:rsidP="003B67C1">
            <w:pPr>
              <w:pStyle w:val="NoSpacing"/>
              <w:rPr>
                <w:rFonts w:ascii="Times New Roman" w:hAnsi="Times New Roman"/>
                <w:b/>
              </w:rPr>
            </w:pPr>
            <w:r w:rsidRPr="00AE5CCC">
              <w:rPr>
                <w:rFonts w:ascii="Times New Roman" w:hAnsi="Times New Roman"/>
                <w:sz w:val="16"/>
                <w:szCs w:val="16"/>
              </w:rPr>
              <w:t>(5 p)</w:t>
            </w:r>
          </w:p>
          <w:p w:rsidR="00710664" w:rsidRPr="00AE5CCC" w:rsidRDefault="00710664" w:rsidP="00AE5CCC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710664" w:rsidRPr="00AE5CCC" w:rsidRDefault="00710664" w:rsidP="00AE5CCC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710664" w:rsidRPr="00AE5CCC" w:rsidRDefault="00710664" w:rsidP="00AE5CCC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710664" w:rsidRPr="00AE5CCC" w:rsidTr="00AE5CCC">
        <w:trPr>
          <w:trHeight w:val="1260"/>
        </w:trPr>
        <w:tc>
          <w:tcPr>
            <w:tcW w:w="4712" w:type="dxa"/>
          </w:tcPr>
          <w:p w:rsidR="00710664" w:rsidRPr="00AE5CCC" w:rsidRDefault="00710664" w:rsidP="00AE5CCC">
            <w:pPr>
              <w:spacing w:after="100" w:afterAutospacing="1" w:line="240" w:lineRule="auto"/>
              <w:contextualSpacing/>
              <w:rPr>
                <w:b/>
                <w:sz w:val="24"/>
              </w:rPr>
            </w:pPr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margin-left:-151.4pt;margin-top:-45.85pt;width:223.95pt;height:25.5pt;z-index:-251662336;mso-position-horizontal-relative:text;mso-position-vertical-relative:text" wrapcoords="-72 -635 -72 20965 21672 20965 21672 -635 -72 -635" strokecolor="white">
                  <v:textbox style="mso-next-textbox:#_x0000_s1027" inset="0,0,0,0">
                    <w:txbxContent>
                      <w:p w:rsidR="00710664" w:rsidRPr="00D366DB" w:rsidRDefault="00710664" w:rsidP="00D366DB">
                        <w:pPr>
                          <w:spacing w:line="240" w:lineRule="atLeast"/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</w:pPr>
                        <w:r w:rsidRPr="00D366DB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>11) Ş</w:t>
                        </w:r>
                        <w:r w:rsidRPr="00D366DB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 xml:space="preserve">ekilde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r w:rsidRPr="00D366DB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 xml:space="preserve">CB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 xml:space="preserve"> bir </w:t>
                        </w:r>
                        <w:r w:rsidRPr="00D366DB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>doğru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 xml:space="preserve"> ise</w:t>
                        </w:r>
                        <w:r w:rsidRPr="00D366DB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 xml:space="preserve"> CAD açısı kaç derecedir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>?</w:t>
                        </w:r>
                        <w:r w:rsidRPr="008F453C"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  <w:t xml:space="preserve"> </w:t>
                        </w:r>
                        <w:r w:rsidRPr="006F7467"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  <w:t>(5 p)</w:t>
                        </w:r>
                      </w:p>
                      <w:p w:rsidR="00710664" w:rsidRDefault="00710664" w:rsidP="00D366DB">
                        <w:pPr>
                          <w:pStyle w:val="ListParagraph"/>
                        </w:pPr>
                      </w:p>
                      <w:p w:rsidR="00710664" w:rsidRDefault="00710664" w:rsidP="00D366DB"/>
                    </w:txbxContent>
                  </v:textbox>
                  <w10:wrap type="tight"/>
                </v:shape>
              </w:pict>
            </w:r>
            <w:r>
              <w:rPr>
                <w:noProof/>
                <w:lang w:eastAsia="tr-TR"/>
              </w:rPr>
              <w:pict>
                <v:group id="Tuval 5" o:spid="_x0000_s1028" editas="canvas" style="position:absolute;margin-left:2.6pt;margin-top:44.4pt;width:141.75pt;height:91.75pt;z-index:-251663360;mso-position-horizontal-relative:text;mso-position-vertical-relative:text" coordorigin="738,13647" coordsize="2835,1835" wrapcoords="18514 -177 -229 -177 -229 21423 21714 21423 21714 -177 18514 -1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">
                  <v:shape id="_x0000_s1029" type="#_x0000_t75" style="position:absolute;left:738;top:13647;width:2835;height:1835;visibility:visible" o:preferrelative="f" filled="t" fillcolor="#7f7f7f">
                    <v:fill r:id="rId18" o:title="" o:detectmouseclick="t" type="pattern"/>
                    <v:path o:connecttype="none"/>
                  </v:shape>
                  <v:shape id="AutoShape 7" o:spid="_x0000_s1030" type="#_x0000_t32" style="position:absolute;left:2088;top:14735;width:148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4+yGsYAAADbAAAADwAAAGRycy9kb3ducmV2LnhtbESPT2vCQBTE7wW/w/KE3urGthSNriJC&#10;S7H04B+C3h7ZZxLMvg27axL76buFgsdhZn7DzJe9qUVLzleWFYxHCQji3OqKCwWH/fvTBIQPyBpr&#10;y6TgRh6Wi8HDHFNtO95SuwuFiBD2KSooQ2hSKX1ekkE/sg1x9M7WGQxRukJqh12Em1o+J8mbNFhx&#10;XCixoXVJ+WV3NQqOX9Nrdsu+aZONp5sTOuN/9h9KPQ771QxEoD7cw//tT63g5R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uPshrGAAAA2wAAAA8AAAAAAAAA&#10;AAAAAAAAoQIAAGRycy9kb3ducmV2LnhtbFBLBQYAAAAABAAEAPkAAACUAwAAAAA=&#10;" strokeweight="2.25pt">
                    <v:stroke endarrow="block"/>
                  </v:shape>
                  <v:shape id="AutoShape 9" o:spid="_x0000_s1031" type="#_x0000_t32" style="position:absolute;left:2163;top:13744;width:960;height:99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px1MMAAADbAAAADwAAAGRycy9kb3ducmV2LnhtbESPwWrDMBBE74X8g9hAb7WclITiRjGJ&#10;oRB6CUkL7XGxNraItTKWajl/XxUKOQ4z84bZlJPtxEiDN44VLLIcBHHttOFGwefH29MLCB+QNXaO&#10;ScGNPJTb2cMGC+0in2g8h0YkCPsCFbQh9IWUvm7Jos9cT5y8ixsshiSHRuoBY4LbTi7zfC0tGk4L&#10;LfZUtVRfzz9WgYlHM/aHKu7fv769jmRuK2eUepxPu1cQgaZwD/+3D1rB8xr+vqQfIL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xqcdTDAAAA2wAAAA8AAAAAAAAAAAAA&#10;AAAAoQIAAGRycy9kb3ducmV2LnhtbFBLBQYAAAAABAAEAPkAAACRAwAAAAA=&#10;" strokeweight="2.25pt">
                    <v:stroke endarrow="block"/>
                  </v:shape>
                  <v:shape id="Text Box 10" o:spid="_x0000_s1032" type="#_x0000_t202" style="position:absolute;left:1938;top:14824;width:375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Fog8UA&#10;AADbAAAADwAAAGRycy9kb3ducmV2LnhtbESPT2vCQBTE74V+h+UVequbWvFPdBVpUXoRMYp6fGaf&#10;SWj2bciumvrpXUHwOMzMb5jRpDGlOFPtCssKPlsRCOLU6oIzBZv17KMPwnlkjaVlUvBPDibj15cR&#10;xtpeeEXnxGciQNjFqCD3voqldGlOBl3LVsTBO9raoA+yzqSu8RLgppTtKOpKgwWHhRwr+s4p/UtO&#10;RoFLo+522Um2u4Oc03Wg9c9+vlDq/a2ZDkF4avwz/Gj/agVfPbh/CT9Aj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UWiDxQAAANsAAAAPAAAAAAAAAAAAAAAAAJgCAABkcnMv&#10;ZG93bnJldi54bWxQSwUGAAAAAAQABAD1AAAAigMAAAAA&#10;" strokecolor="white">
                    <v:textbox style="mso-next-textbox:#Text Box 10">
                      <w:txbxContent>
                        <w:p w:rsidR="00710664" w:rsidRDefault="00710664" w:rsidP="00D366DB">
                          <w:r>
                            <w:t>A</w:t>
                          </w:r>
                        </w:p>
                      </w:txbxContent>
                    </v:textbox>
                  </v:shape>
                  <v:shape id="Text Box 11" o:spid="_x0000_s1033" type="#_x0000_t202" style="position:absolute;left:3198;top:14824;width:375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788cIA&#10;AADbAAAADwAAAGRycy9kb3ducmV2LnhtbERPTWvCQBC9C/6HZQq96aa2iE2zCaI09CJiWmyP0+w0&#10;CWZnQ3ar0V/vHgSPj/edZINpxZF611hW8DSNQBCXVjdcKfj6fJ8sQDiPrLG1TArO5CBLx6MEY21P&#10;vKNj4SsRQtjFqKD2vouldGVNBt3UdsSB+7O9QR9gX0nd4ymEm1bOomguDTYcGmrsaFVTeSj+jQJX&#10;RvP99qXYf//KnC6vWq9/8o1Sjw/D8g2Ep8HfxTf3h1bwHMaGL+EHyPQ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zvzxwgAAANsAAAAPAAAAAAAAAAAAAAAAAJgCAABkcnMvZG93&#10;bnJldi54bWxQSwUGAAAAAAQABAD1AAAAhwMAAAAA&#10;" strokecolor="white">
                    <v:textbox style="mso-next-textbox:#Text Box 11">
                      <w:txbxContent>
                        <w:p w:rsidR="00710664" w:rsidRDefault="00710664" w:rsidP="00D366DB">
                          <w:r>
                            <w:t>B</w:t>
                          </w:r>
                        </w:p>
                      </w:txbxContent>
                    </v:textbox>
                  </v:shape>
                  <v:shape id="Text Box 13" o:spid="_x0000_s1034" type="#_x0000_t202" style="position:absolute;left:3198;top:13647;width:375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6DisEA&#10;AADbAAAADwAAAGRycy9kb3ducmV2LnhtbERPTYvCMBC9C/6HMAveNN1FZLcaRVwULyJ2pXocm7Et&#10;NpPSRK3+enNY8Ph435NZaypxo8aVlhV8DiIQxJnVJecK9n/L/jcI55E1VpZJwYMczKbdzgRjbe+8&#10;o1vicxFC2MWooPC+jqV0WUEG3cDWxIE728agD7DJpW7wHsJNJb+iaCQNlhwaCqxpUVB2Sa5Ggcui&#10;UbodJunhJFf0/NH697jaKNX7aOdjEJ5a/xb/u9dawTCsD1/CD5DT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+g4rBAAAA2wAAAA8AAAAAAAAAAAAAAAAAmAIAAGRycy9kb3du&#10;cmV2LnhtbFBLBQYAAAAABAAEAPUAAACGAwAAAAA=&#10;" strokecolor="white">
                    <v:textbox style="mso-next-textbox:#Text Box 13">
                      <w:txbxContent>
                        <w:p w:rsidR="00710664" w:rsidRDefault="00710664" w:rsidP="00D366DB">
                          <w:r>
                            <w:t>D</w:t>
                          </w:r>
                        </w:p>
                      </w:txbxContent>
                    </v:textbox>
                  </v:shape>
                  <v:shape id="Arc 14" o:spid="_x0000_s1035" style="position:absolute;left:1997;top:14524;width:375;height:210;flip:x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tM+L8A&#10;AADbAAAADwAAAGRycy9kb3ducmV2LnhtbESP26rCMBRE3w/4D2ELvh1Tb0WqUUTw8ujtAzbNti02&#10;OyWJtf69EQ6cx2Fm1jDLdWdq0ZLzlWUFo2ECgji3uuJCwe26+52D8AFZY22ZFLzJw3rV+1lipu2L&#10;z9ReQiEihH2GCsoQmkxKn5dk0A9tQxy9u3UGQ5SukNrhK8JNLcdJkkqDFceFEhvalpQ/Lk+j4Fql&#10;p/2Yt2kEtWFmdwd3m02UGvS7zQJEoC78h//aR61gOoLvl/gD5Oo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+0z4vwAAANsAAAAPAAAAAAAAAAAAAAAAAJgCAABkcnMvZG93bnJl&#10;di54bWxQSwUGAAAAAAQABAD1AAAAhAMAAAAA&#10;" adj="0,,0" path="m-1,nfc11929,,21600,9670,21600,21600em-1,nsc11929,,21600,9670,21600,21600l,21600,-1,xe" filled="f" strokeweight="2pt">
                    <v:stroke joinstyle="round"/>
                    <v:formulas>
                      <v:f eqn="val #1"/>
                      <v:f eqn="val #0"/>
                      <v:f eqn="sum #1 0 #0"/>
                      <v:f eqn="val 10800"/>
                      <v:f eqn="sum 0 0 #1"/>
                      <v:f eqn="sumangle @2 360 0"/>
                      <v:f eqn="if @2 @2 @5"/>
                      <v:f eqn="sum 0 0 @6"/>
                      <v:f eqn="val #2"/>
                      <v:f eqn="sum 0 0 #0"/>
                      <v:f eqn="sum #2 0 2700"/>
                      <v:f eqn="cos @10 #1"/>
                      <v:f eqn="sin @10 #1"/>
                      <v:f eqn="cos 13500 #1"/>
                      <v:f eqn="sin 13500 #1"/>
                      <v:f eqn="sum @11 10800 0"/>
                      <v:f eqn="sum @12 10800 0"/>
                      <v:f eqn="sum @13 10800 0"/>
                      <v:f eqn="sum @14 10800 0"/>
                      <v:f eqn="prod #2 1 2"/>
                      <v:f eqn="sum @19 5400 0"/>
                      <v:f eqn="cos @20 #1"/>
                      <v:f eqn="sin @20 #1"/>
                      <v:f eqn="sum @21 10800 0"/>
                      <v:f eqn="sum @12 @23 @22"/>
                      <v:f eqn="sum @22 @23 @11"/>
                      <v:f eqn="cos 10800 #1"/>
                      <v:f eqn="sin 10800 #1"/>
                      <v:f eqn="cos #2 #1"/>
                      <v:f eqn="sin #2 #1"/>
                      <v:f eqn="sum @26 10800 0"/>
                      <v:f eqn="sum @27 10800 0"/>
                      <v:f eqn="sum @28 10800 0"/>
                      <v:f eqn="sum @29 10800 0"/>
                      <v:f eqn="sum @19 5400 0"/>
                      <v:f eqn="cos @34 #0"/>
                      <v:f eqn="sin @34 #0"/>
                      <v:f eqn="mid #0 #1"/>
                      <v:f eqn="sumangle @37 180 0"/>
                      <v:f eqn="if @2 @37 @38"/>
                      <v:f eqn="cos 10800 @39"/>
                      <v:f eqn="sin 10800 @39"/>
                      <v:f eqn="cos #2 @39"/>
                      <v:f eqn="sin #2 @39"/>
                      <v:f eqn="sum @40 10800 0"/>
                      <v:f eqn="sum @41 10800 0"/>
                      <v:f eqn="sum @42 10800 0"/>
                      <v:f eqn="sum @43 10800 0"/>
                      <v:f eqn="sum @35 10800 0"/>
                      <v:f eqn="sum @36 10800 0"/>
                    </v:formulas>
                    <v:path arrowok="t" o:extrusionok="f" o:connecttype="custom" o:connectlocs="0,0;238317,133116;0,133116" o:connectangles="0,0,0" textboxrect="3163,3163,18437,18437"/>
                    <v:handles>
                      <v:h position="@3,#0" polar="10800,10800"/>
                      <v:h position="#2,#1" polar="10800,10800" radiusrange="0,10800"/>
                    </v:handles>
                  </v:shape>
                  <v:shape id="Arc 15" o:spid="_x0000_s1036" style="position:absolute;left:2372;top:14541;width:180;height:210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+zVsYA&#10;AADbAAAADwAAAGRycy9kb3ducmV2LnhtbESP3WrCQBSE7wXfYTlC73SjtFKiG5EWIVRrqUrp5TF7&#10;8mOzZ0N21fTt3YLQy2FmvmHmi87U4kKtqywrGI8iEMSZ1RUXCg771fAZhPPIGmvLpOCXHCySfm+O&#10;sbZX/qTLzhciQNjFqKD0vomldFlJBt3INsTBy21r0AfZFlK3eA1wU8tJFE2lwYrDQokNvZSU/ezO&#10;RoH72By2nKdP7+t0+7Y6fp2+N/yq1MOgW85AeOr8f/jeTrWCxwn8fQk/QCY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S+zVsYAAADbAAAADwAAAAAAAAAAAAAAAACYAgAAZHJz&#10;L2Rvd25yZXYueG1sUEsFBgAAAAAEAAQA9QAAAIsDAAAAAA==&#10;" adj="0,,0" path="m-1,nfc11929,,21600,9670,21600,21600em-1,nsc11929,,21600,9670,21600,21600l,21600,-1,xe" filled="f" strokeweight="2pt">
                    <v:stroke joinstyle="round"/>
                    <v:formulas>
                      <v:f eqn="val #1"/>
                      <v:f eqn="val #0"/>
                      <v:f eqn="sum #1 0 #0"/>
                      <v:f eqn="val 10800"/>
                      <v:f eqn="sum 0 0 #1"/>
                      <v:f eqn="sumangle @2 360 0"/>
                      <v:f eqn="if @2 @2 @5"/>
                      <v:f eqn="sum 0 0 @6"/>
                      <v:f eqn="val #2"/>
                      <v:f eqn="sum 0 0 #0"/>
                      <v:f eqn="sum #2 0 2700"/>
                      <v:f eqn="cos @10 #1"/>
                      <v:f eqn="sin @10 #1"/>
                      <v:f eqn="cos 13500 #1"/>
                      <v:f eqn="sin 13500 #1"/>
                      <v:f eqn="sum @11 10800 0"/>
                      <v:f eqn="sum @12 10800 0"/>
                      <v:f eqn="sum @13 10800 0"/>
                      <v:f eqn="sum @14 10800 0"/>
                      <v:f eqn="prod #2 1 2"/>
                      <v:f eqn="sum @19 5400 0"/>
                      <v:f eqn="cos @20 #1"/>
                      <v:f eqn="sin @20 #1"/>
                      <v:f eqn="sum @21 10800 0"/>
                      <v:f eqn="sum @12 @23 @22"/>
                      <v:f eqn="sum @22 @23 @11"/>
                      <v:f eqn="cos 10800 #1"/>
                      <v:f eqn="sin 10800 #1"/>
                      <v:f eqn="cos #2 #1"/>
                      <v:f eqn="sin #2 #1"/>
                      <v:f eqn="sum @26 10800 0"/>
                      <v:f eqn="sum @27 10800 0"/>
                      <v:f eqn="sum @28 10800 0"/>
                      <v:f eqn="sum @29 10800 0"/>
                      <v:f eqn="sum @19 5400 0"/>
                      <v:f eqn="cos @34 #0"/>
                      <v:f eqn="sin @34 #0"/>
                      <v:f eqn="mid #0 #1"/>
                      <v:f eqn="sumangle @37 180 0"/>
                      <v:f eqn="if @2 @37 @38"/>
                      <v:f eqn="cos 10800 @39"/>
                      <v:f eqn="sin 10800 @39"/>
                      <v:f eqn="cos #2 @39"/>
                      <v:f eqn="sin #2 @39"/>
                      <v:f eqn="sum @40 10800 0"/>
                      <v:f eqn="sum @41 10800 0"/>
                      <v:f eqn="sum @42 10800 0"/>
                      <v:f eqn="sum @43 10800 0"/>
                      <v:f eqn="sum @35 10800 0"/>
                      <v:f eqn="sum @36 10800 0"/>
                    </v:formulas>
                    <v:path arrowok="t" o:extrusionok="f" o:connecttype="custom" o:connectlocs="0,0;114055,133116;0,133116" o:connectangles="0,0,0" textboxrect="3163,3163,18437,18437"/>
                    <v:handles>
                      <v:h position="@3,#0" polar="10800,10800"/>
                      <v:h position="#2,#1" polar="10800,10800" radiusrange="0,10800"/>
                    </v:handles>
                  </v:shape>
                  <v:shape id="_x0000_s1037" type="#_x0000_t202" style="position:absolute;left:2682;top:14385;width:516;height:262" strokecolor="white">
                    <v:textbox style="mso-next-textbox:#_x0000_s1037" inset="0,0,0,0">
                      <w:txbxContent>
                        <w:p w:rsidR="00710664" w:rsidRPr="003A004F" w:rsidRDefault="00710664" w:rsidP="00D366DB">
                          <w:pPr>
                            <w:rPr>
                              <w:rFonts w:ascii="Times New Roman" w:hAnsi="Times New Roman"/>
                              <w:b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</w:rPr>
                            <w:t xml:space="preserve"> </w:t>
                          </w:r>
                          <w:r w:rsidRPr="003A004F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1 kat</w:t>
                          </w:r>
                        </w:p>
                        <w:p w:rsidR="00710664" w:rsidRDefault="00710664" w:rsidP="00D366DB">
                          <w:pPr>
                            <w:pStyle w:val="ListParagraph"/>
                          </w:pPr>
                        </w:p>
                        <w:p w:rsidR="00710664" w:rsidRDefault="00710664" w:rsidP="00D366DB"/>
                      </w:txbxContent>
                    </v:textbox>
                  </v:shape>
                  <v:shape id="_x0000_s1038" type="#_x0000_t202" style="position:absolute;left:1572;top:14322;width:516;height:262" strokecolor="white">
                    <v:textbox style="mso-next-textbox:#_x0000_s1038" inset="0,0,0,0">
                      <w:txbxContent>
                        <w:p w:rsidR="00710664" w:rsidRPr="003A004F" w:rsidRDefault="00710664" w:rsidP="00D366DB">
                          <w:pPr>
                            <w:rPr>
                              <w:rFonts w:ascii="Times New Roman" w:hAnsi="Times New Roman"/>
                              <w:b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3A004F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 xml:space="preserve"> kat</w:t>
                          </w:r>
                        </w:p>
                        <w:p w:rsidR="00710664" w:rsidRDefault="00710664" w:rsidP="00D366DB">
                          <w:pPr>
                            <w:pStyle w:val="ListParagraph"/>
                          </w:pPr>
                        </w:p>
                        <w:p w:rsidR="00710664" w:rsidRDefault="00710664" w:rsidP="00D366DB"/>
                      </w:txbxContent>
                    </v:textbox>
                  </v:shape>
                  <v:shape id="AutoShape 8" o:spid="_x0000_s1039" type="#_x0000_t32" style="position:absolute;left:738;top:14734;width:1425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Ljvo8IAAADbAAAADwAAAGRycy9kb3ducmV2LnhtbESPQWsCMRSE74L/ITyhN83WoshqlCoI&#10;0kupCnp8bJ67wc3Lsomb9d83hYLHYWa+YVab3taio9YbxwreJxkI4sJpw6WC82k/XoDwAVlj7ZgU&#10;PMnDZj0crDDXLvIPdcdQigRhn6OCKoQml9IXFVn0E9cQJ+/mWoshybaUusWY4LaW0yybS4uG00KF&#10;De0qKu7Hh1Vg4rfpmsMubr8uV68jmefMGaXeRv3nEkSgPrzC/+2DVvAxg78v6QfI9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Ljvo8IAAADbAAAADwAAAAAAAAAAAAAA&#10;AAChAgAAZHJzL2Rvd25yZXYueG1sUEsFBgAAAAAEAAQA+QAAAJADAAAAAA==&#10;" strokeweight="2.25pt">
                    <v:stroke endarrow="block"/>
                  </v:shape>
                  <v:shape id="Text Box 10" o:spid="_x0000_s1040" type="#_x0000_t202" style="position:absolute;left:907;top:14824;width:375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Fog8UA&#10;AADbAAAADwAAAGRycy9kb3ducmV2LnhtbESPT2vCQBTE74V+h+UVequbWvFPdBVpUXoRMYp6fGaf&#10;SWj2bciumvrpXUHwOMzMb5jRpDGlOFPtCssKPlsRCOLU6oIzBZv17KMPwnlkjaVlUvBPDibj15cR&#10;xtpeeEXnxGciQNjFqCD3voqldGlOBl3LVsTBO9raoA+yzqSu8RLgppTtKOpKgwWHhRwr+s4p/UtO&#10;RoFLo+522Um2u4Oc03Wg9c9+vlDq/a2ZDkF4avwz/Gj/agVfPbh/CT9Aj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UWiDxQAAANsAAAAPAAAAAAAAAAAAAAAAAJgCAABkcnMv&#10;ZG93bnJldi54bWxQSwUGAAAAAAQABAD1AAAAigMAAAAA&#10;" strokecolor="white">
                    <v:textbox>
                      <w:txbxContent>
                        <w:p w:rsidR="00710664" w:rsidRDefault="00710664" w:rsidP="00D366DB">
                          <w:r>
                            <w:t>C</w:t>
                          </w:r>
                        </w:p>
                      </w:txbxContent>
                    </v:textbox>
                  </v:shape>
                  <w10:wrap type="through"/>
                </v:group>
              </w:pict>
            </w:r>
          </w:p>
        </w:tc>
        <w:tc>
          <w:tcPr>
            <w:tcW w:w="6062" w:type="dxa"/>
          </w:tcPr>
          <w:p w:rsidR="00710664" w:rsidRPr="00AE5CCC" w:rsidRDefault="00710664" w:rsidP="003B67C1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noProof/>
                <w:lang w:eastAsia="tr-TR"/>
              </w:rPr>
              <w:pict>
                <v:group id="_x0000_s1041" editas="canvas" style="position:absolute;margin-left:16.85pt;margin-top:7.6pt;width:220.7pt;height:87.6pt;z-index:-251661312;mso-position-horizontal-relative:text;mso-position-vertical-relative:text" coordorigin="738,13579" coordsize="4414,1752" wrapcoords="12122 -185 -73 -185 -73 21415 21600 21415 21600 -185 13518 -185 12122 -1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">
                  <v:shape id="_x0000_s1042" type="#_x0000_t75" style="position:absolute;left:738;top:13579;width:4414;height:1752;visibility:visible" o:preferrelative="f" filled="t" fillcolor="#bfbfbf">
                    <v:fill r:id="rId19" o:title="" color2="#d8d8d8" o:detectmouseclick="t" type="pattern"/>
                    <v:path o:connecttype="none"/>
                  </v:shape>
                  <v:shape id="_x0000_s1043" type="#_x0000_t32" style="position:absolute;left:907;top:13830;width:3892;height:1172;flip:y" o:connectortype="straight" strokeweight="2pt">
                    <v:stroke startarrow="block" endarrow="block"/>
                  </v:shape>
                  <v:shape id="_x0000_s1044" type="#_x0000_t32" style="position:absolute;left:907;top:13711;width:3892;height:1359" o:connectortype="straight" strokeweight="2pt">
                    <v:stroke startarrow="block" endarrow="block"/>
                  </v:shape>
                  <v:shape id="Text Box 10" o:spid="_x0000_s1045" type="#_x0000_t202" style="position:absolute;left:2691;top:14673;width:271;height:28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Fog8UA&#10;AADbAAAADwAAAGRycy9kb3ducmV2LnhtbESPT2vCQBTE74V+h+UVequbWvFPdBVpUXoRMYp6fGaf&#10;SWj2bciumvrpXUHwOMzMb5jRpDGlOFPtCssKPlsRCOLU6oIzBZv17KMPwnlkjaVlUvBPDibj15cR&#10;xtpeeEXnxGciQNjFqCD3voqldGlOBl3LVsTBO9raoA+yzqSu8RLgppTtKOpKgwWHhRwr+s4p/UtO&#10;RoFLo+522Um2u4Oc03Wg9c9+vlDq/a2ZDkF4avwz/Gj/agVfPbh/CT9Aj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UWiDxQAAANsAAAAPAAAAAAAAAAAAAAAAAJgCAABkcnMv&#10;ZG93bnJldi54bWxQSwUGAAAAAAQABAD1AAAAigMAAAAA&#10;" strokecolor="white">
                    <v:textbox inset="0,0,0,0">
                      <w:txbxContent>
                        <w:p w:rsidR="00710664" w:rsidRPr="00FE30BC" w:rsidRDefault="00710664" w:rsidP="00C0599F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FE30BC">
                            <w:rPr>
                              <w:sz w:val="16"/>
                              <w:szCs w:val="16"/>
                            </w:rPr>
                            <w:t>150</w:t>
                          </w:r>
                        </w:p>
                      </w:txbxContent>
                    </v:textbox>
                  </v:shape>
                  <v:shape id="AutoShape 9" o:spid="_x0000_s1046" type="#_x0000_t32" style="position:absolute;left:2889;top:13613;width:303;height:76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px1MMAAADbAAAADwAAAGRycy9kb3ducmV2LnhtbESPwWrDMBBE74X8g9hAb7WclITiRjGJ&#10;oRB6CUkL7XGxNraItTKWajl/XxUKOQ4z84bZlJPtxEiDN44VLLIcBHHttOFGwefH29MLCB+QNXaO&#10;ScGNPJTb2cMGC+0in2g8h0YkCPsCFbQh9IWUvm7Jos9cT5y8ixsshiSHRuoBY4LbTi7zfC0tGk4L&#10;LfZUtVRfzz9WgYlHM/aHKu7fv769jmRuK2eUepxPu1cQgaZwD/+3D1rB8xr+vqQfIL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xqcdTDAAAA2wAAAA8AAAAAAAAAAAAA&#10;AAAAoQIAAGRycy9kb3ducmV2LnhtbFBLBQYAAAAABAAEAPkAAACRAwAAAAA=&#10;" strokeweight="2.25pt">
                    <v:stroke endarrow="block"/>
                  </v:shape>
                  <v:shape id="Arc 15" o:spid="_x0000_s1047" style="position:absolute;left:3035;top:14086;width:180;height:210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+zVsYA&#10;AADbAAAADwAAAGRycy9kb3ducmV2LnhtbESP3WrCQBSE7wXfYTlC73SjtFKiG5EWIVRrqUrp5TF7&#10;8mOzZ0N21fTt3YLQy2FmvmHmi87U4kKtqywrGI8iEMSZ1RUXCg771fAZhPPIGmvLpOCXHCySfm+O&#10;sbZX/qTLzhciQNjFqKD0vomldFlJBt3INsTBy21r0AfZFlK3eA1wU8tJFE2lwYrDQokNvZSU/ezO&#10;RoH72By2nKdP7+t0+7Y6fp2+N/yq1MOgW85AeOr8f/jeTrWCxwn8fQk/QCY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S+zVsYAAADbAAAADwAAAAAAAAAAAAAAAACYAgAAZHJz&#10;L2Rvd25yZXYueG1sUEsFBgAAAAAEAAQA9QAAAIsDAAAAAA==&#10;" adj="0,,0" path="m-1,nfc11929,,21600,9670,21600,21600em-1,nsc11929,,21600,9670,21600,21600l,21600,-1,xe" filled="f" strokeweight="2pt">
                    <v:stroke joinstyle="round"/>
                    <v:formulas>
                      <v:f eqn="val #1"/>
                      <v:f eqn="val #0"/>
                      <v:f eqn="sum #1 0 #0"/>
                      <v:f eqn="val 10800"/>
                      <v:f eqn="sum 0 0 #1"/>
                      <v:f eqn="sumangle @2 360 0"/>
                      <v:f eqn="if @2 @2 @5"/>
                      <v:f eqn="sum 0 0 @6"/>
                      <v:f eqn="val #2"/>
                      <v:f eqn="sum 0 0 #0"/>
                      <v:f eqn="sum #2 0 2700"/>
                      <v:f eqn="cos @10 #1"/>
                      <v:f eqn="sin @10 #1"/>
                      <v:f eqn="cos 13500 #1"/>
                      <v:f eqn="sin 13500 #1"/>
                      <v:f eqn="sum @11 10800 0"/>
                      <v:f eqn="sum @12 10800 0"/>
                      <v:f eqn="sum @13 10800 0"/>
                      <v:f eqn="sum @14 10800 0"/>
                      <v:f eqn="prod #2 1 2"/>
                      <v:f eqn="sum @19 5400 0"/>
                      <v:f eqn="cos @20 #1"/>
                      <v:f eqn="sin @20 #1"/>
                      <v:f eqn="sum @21 10800 0"/>
                      <v:f eqn="sum @12 @23 @22"/>
                      <v:f eqn="sum @22 @23 @11"/>
                      <v:f eqn="cos 10800 #1"/>
                      <v:f eqn="sin 10800 #1"/>
                      <v:f eqn="cos #2 #1"/>
                      <v:f eqn="sin #2 #1"/>
                      <v:f eqn="sum @26 10800 0"/>
                      <v:f eqn="sum @27 10800 0"/>
                      <v:f eqn="sum @28 10800 0"/>
                      <v:f eqn="sum @29 10800 0"/>
                      <v:f eqn="sum @19 5400 0"/>
                      <v:f eqn="cos @34 #0"/>
                      <v:f eqn="sin @34 #0"/>
                      <v:f eqn="mid #0 #1"/>
                      <v:f eqn="sumangle @37 180 0"/>
                      <v:f eqn="if @2 @37 @38"/>
                      <v:f eqn="cos 10800 @39"/>
                      <v:f eqn="sin 10800 @39"/>
                      <v:f eqn="cos #2 @39"/>
                      <v:f eqn="sin #2 @39"/>
                      <v:f eqn="sum @40 10800 0"/>
                      <v:f eqn="sum @41 10800 0"/>
                      <v:f eqn="sum @42 10800 0"/>
                      <v:f eqn="sum @43 10800 0"/>
                      <v:f eqn="sum @35 10800 0"/>
                      <v:f eqn="sum @36 10800 0"/>
                    </v:formulas>
                    <v:path arrowok="t" o:extrusionok="f" o:connecttype="custom" o:connectlocs="0,0;114055,133116;0,133116" o:connectangles="0,0,0" textboxrect="3163,3163,18437,18437"/>
                    <v:handles>
                      <v:h position="@3,#0" polar="10800,10800"/>
                      <v:h position="#2,#1" polar="10800,10800" radiusrange="0,10800"/>
                    </v:handles>
                  </v:shape>
                  <v:shape id="Arc 14" o:spid="_x0000_s1048" style="position:absolute;left:2587;top:14086;width:375;height:210;flip:x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tM+L8A&#10;AADbAAAADwAAAGRycy9kb3ducmV2LnhtbESP26rCMBRE3w/4D2ELvh1Tb0WqUUTw8ujtAzbNti02&#10;OyWJtf69EQ6cx2Fm1jDLdWdq0ZLzlWUFo2ECgji3uuJCwe26+52D8AFZY22ZFLzJw3rV+1lipu2L&#10;z9ReQiEihH2GCsoQmkxKn5dk0A9tQxy9u3UGQ5SukNrhK8JNLcdJkkqDFceFEhvalpQ/Lk+j4Fql&#10;p/2Yt2kEtWFmdwd3m02UGvS7zQJEoC78h//aR61gOoLvl/gD5Oo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+0z4vwAAANsAAAAPAAAAAAAAAAAAAAAAAJgCAABkcnMvZG93bnJl&#10;di54bWxQSwUGAAAAAAQABAD1AAAAhAMAAAAA&#10;" adj="0,,0" path="m-1,nfc11929,,21600,9670,21600,21600em-1,nsc11929,,21600,9670,21600,21600l,21600,-1,xe" filled="f" strokeweight="2pt">
                    <v:stroke joinstyle="round"/>
                    <v:formulas>
                      <v:f eqn="val #1"/>
                      <v:f eqn="val #0"/>
                      <v:f eqn="sum #1 0 #0"/>
                      <v:f eqn="val 10800"/>
                      <v:f eqn="sum 0 0 #1"/>
                      <v:f eqn="sumangle @2 360 0"/>
                      <v:f eqn="if @2 @2 @5"/>
                      <v:f eqn="sum 0 0 @6"/>
                      <v:f eqn="val #2"/>
                      <v:f eqn="sum 0 0 #0"/>
                      <v:f eqn="sum #2 0 2700"/>
                      <v:f eqn="cos @10 #1"/>
                      <v:f eqn="sin @10 #1"/>
                      <v:f eqn="cos 13500 #1"/>
                      <v:f eqn="sin 13500 #1"/>
                      <v:f eqn="sum @11 10800 0"/>
                      <v:f eqn="sum @12 10800 0"/>
                      <v:f eqn="sum @13 10800 0"/>
                      <v:f eqn="sum @14 10800 0"/>
                      <v:f eqn="prod #2 1 2"/>
                      <v:f eqn="sum @19 5400 0"/>
                      <v:f eqn="cos @20 #1"/>
                      <v:f eqn="sin @20 #1"/>
                      <v:f eqn="sum @21 10800 0"/>
                      <v:f eqn="sum @12 @23 @22"/>
                      <v:f eqn="sum @22 @23 @11"/>
                      <v:f eqn="cos 10800 #1"/>
                      <v:f eqn="sin 10800 #1"/>
                      <v:f eqn="cos #2 #1"/>
                      <v:f eqn="sin #2 #1"/>
                      <v:f eqn="sum @26 10800 0"/>
                      <v:f eqn="sum @27 10800 0"/>
                      <v:f eqn="sum @28 10800 0"/>
                      <v:f eqn="sum @29 10800 0"/>
                      <v:f eqn="sum @19 5400 0"/>
                      <v:f eqn="cos @34 #0"/>
                      <v:f eqn="sin @34 #0"/>
                      <v:f eqn="mid #0 #1"/>
                      <v:f eqn="sumangle @37 180 0"/>
                      <v:f eqn="if @2 @37 @38"/>
                      <v:f eqn="cos 10800 @39"/>
                      <v:f eqn="sin 10800 @39"/>
                      <v:f eqn="cos #2 @39"/>
                      <v:f eqn="sin #2 @39"/>
                      <v:f eqn="sum @40 10800 0"/>
                      <v:f eqn="sum @41 10800 0"/>
                      <v:f eqn="sum @42 10800 0"/>
                      <v:f eqn="sum @43 10800 0"/>
                      <v:f eqn="sum @35 10800 0"/>
                      <v:f eqn="sum @36 10800 0"/>
                    </v:formulas>
                    <v:path arrowok="t" o:extrusionok="f" o:connecttype="custom" o:connectlocs="0,0;238317,133116;0,133116" o:connectangles="0,0,0" textboxrect="3163,3163,18437,18437"/>
                    <v:handles>
                      <v:h position="@3,#0" polar="10800,10800"/>
                      <v:h position="#2,#1" polar="10800,10800" radiusrange="0,10800"/>
                    </v:handles>
                  </v:shape>
                  <v:shape id="Arc 14" o:spid="_x0000_s1049" style="position:absolute;left:2736;top:14262;width:375;height:466;rotation:-85857053fd;flip:x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tM+L8A&#10;AADbAAAADwAAAGRycy9kb3ducmV2LnhtbESP26rCMBRE3w/4D2ELvh1Tb0WqUUTw8ujtAzbNti02&#10;OyWJtf69EQ6cx2Fm1jDLdWdq0ZLzlWUFo2ECgji3uuJCwe26+52D8AFZY22ZFLzJw3rV+1lipu2L&#10;z9ReQiEihH2GCsoQmkxKn5dk0A9tQxy9u3UGQ5SukNrhK8JNLcdJkkqDFceFEhvalpQ/Lk+j4Fql&#10;p/2Yt2kEtWFmdwd3m02UGvS7zQJEoC78h//aR61gOoLvl/gD5Oo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+0z4vwAAANsAAAAPAAAAAAAAAAAAAAAAAJgCAABkcnMvZG93bnJl&#10;di54bWxQSwUGAAAAAAQABAD1AAAAhAMAAAAA&#10;" adj="0,,0" path="m-1,nfc11929,,21600,9670,21600,21600em-1,nsc11929,,21600,9670,21600,21600l,21600,-1,xe" filled="f" strokeweight="2pt">
                    <v:stroke joinstyle="round"/>
                    <v:formulas>
                      <v:f eqn="val #1"/>
                      <v:f eqn="val #0"/>
                      <v:f eqn="sum #1 0 #0"/>
                      <v:f eqn="val 10800"/>
                      <v:f eqn="sum 0 0 #1"/>
                      <v:f eqn="sumangle @2 360 0"/>
                      <v:f eqn="if @2 @2 @5"/>
                      <v:f eqn="sum 0 0 @6"/>
                      <v:f eqn="val #2"/>
                      <v:f eqn="sum 0 0 #0"/>
                      <v:f eqn="sum #2 0 2700"/>
                      <v:f eqn="cos @10 #1"/>
                      <v:f eqn="sin @10 #1"/>
                      <v:f eqn="cos 13500 #1"/>
                      <v:f eqn="sin 13500 #1"/>
                      <v:f eqn="sum @11 10800 0"/>
                      <v:f eqn="sum @12 10800 0"/>
                      <v:f eqn="sum @13 10800 0"/>
                      <v:f eqn="sum @14 10800 0"/>
                      <v:f eqn="prod #2 1 2"/>
                      <v:f eqn="sum @19 5400 0"/>
                      <v:f eqn="cos @20 #1"/>
                      <v:f eqn="sin @20 #1"/>
                      <v:f eqn="sum @21 10800 0"/>
                      <v:f eqn="sum @12 @23 @22"/>
                      <v:f eqn="sum @22 @23 @11"/>
                      <v:f eqn="cos 10800 #1"/>
                      <v:f eqn="sin 10800 #1"/>
                      <v:f eqn="cos #2 #1"/>
                      <v:f eqn="sin #2 #1"/>
                      <v:f eqn="sum @26 10800 0"/>
                      <v:f eqn="sum @27 10800 0"/>
                      <v:f eqn="sum @28 10800 0"/>
                      <v:f eqn="sum @29 10800 0"/>
                      <v:f eqn="sum @19 5400 0"/>
                      <v:f eqn="cos @34 #0"/>
                      <v:f eqn="sin @34 #0"/>
                      <v:f eqn="mid #0 #1"/>
                      <v:f eqn="sumangle @37 180 0"/>
                      <v:f eqn="if @2 @37 @38"/>
                      <v:f eqn="cos 10800 @39"/>
                      <v:f eqn="sin 10800 @39"/>
                      <v:f eqn="cos #2 @39"/>
                      <v:f eqn="sin #2 @39"/>
                      <v:f eqn="sum @40 10800 0"/>
                      <v:f eqn="sum @41 10800 0"/>
                      <v:f eqn="sum @42 10800 0"/>
                      <v:f eqn="sum @43 10800 0"/>
                      <v:f eqn="sum @35 10800 0"/>
                      <v:f eqn="sum @36 10800 0"/>
                    </v:formulas>
                    <v:path arrowok="t" o:extrusionok="f" o:connecttype="custom" o:connectlocs="0,0;238317,133116;0,133116" o:connectangles="0,0,0" textboxrect="3163,3163,18437,18437"/>
                    <v:handles>
                      <v:h position="@3,#0" polar="10800,10800"/>
                      <v:h position="#2,#1" polar="10800,10800" radiusrange="0,10800"/>
                    </v:handles>
                  </v:shape>
                  <v:shape id="Text Box 10" o:spid="_x0000_s1050" type="#_x0000_t202" style="position:absolute;left:4226;top:15022;width:271;height:28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Fog8UA&#10;AADbAAAADwAAAGRycy9kb3ducmV2LnhtbESPT2vCQBTE74V+h+UVequbWvFPdBVpUXoRMYp6fGaf&#10;SWj2bciumvrpXUHwOMzMb5jRpDGlOFPtCssKPlsRCOLU6oIzBZv17KMPwnlkjaVlUvBPDibj15cR&#10;xtpeeEXnxGciQNjFqCD3voqldGlOBl3LVsTBO9raoA+yzqSu8RLgppTtKOpKgwWHhRwr+s4p/UtO&#10;RoFLo+522Um2u4Oc03Wg9c9+vlDq/a2ZDkF4avwz/Gj/agVfPbh/CT9Aj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UWiDxQAAANsAAAAPAAAAAAAAAAAAAAAAAJgCAABkcnMv&#10;ZG93bnJldi54bWxQSwUGAAAAAAQABAD1AAAAigMAAAAA&#10;" strokecolor="white">
                    <v:textbox inset="0,0,0,0">
                      <w:txbxContent>
                        <w:p w:rsidR="00710664" w:rsidRPr="00FE30BC" w:rsidRDefault="00710664" w:rsidP="00C0599F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B</w:t>
                          </w:r>
                          <w:bookmarkStart w:id="0" w:name="_GoBack"/>
                          <w:bookmarkEnd w:id="0"/>
                        </w:p>
                      </w:txbxContent>
                    </v:textbox>
                  </v:shape>
                  <v:shape id="Text Box 10" o:spid="_x0000_s1051" type="#_x0000_t202" style="position:absolute;left:2587;top:13799;width:271;height:28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Fog8UA&#10;AADbAAAADwAAAGRycy9kb3ducmV2LnhtbESPT2vCQBTE74V+h+UVequbWvFPdBVpUXoRMYp6fGaf&#10;SWj2bciumvrpXUHwOMzMb5jRpDGlOFPtCssKPlsRCOLU6oIzBZv17KMPwnlkjaVlUvBPDibj15cR&#10;xtpeeEXnxGciQNjFqCD3voqldGlOBl3LVsTBO9raoA+yzqSu8RLgppTtKOpKgwWHhRwr+s4p/UtO&#10;RoFLo+522Um2u4Oc03Wg9c9+vlDq/a2ZDkF4avwz/Gj/agVfPbh/CT9Aj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UWiDxQAAANsAAAAPAAAAAAAAAAAAAAAAAJgCAABkcnMv&#10;ZG93bnJldi54bWxQSwUGAAAAAAQABAD1AAAAigMAAAAA&#10;" strokecolor="white">
                    <v:textbox inset="0,0,0,0">
                      <w:txbxContent>
                        <w:p w:rsidR="00710664" w:rsidRPr="00C0599F" w:rsidRDefault="00710664" w:rsidP="00C0599F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C0599F">
                            <w:rPr>
                              <w:sz w:val="24"/>
                              <w:szCs w:val="24"/>
                            </w:rPr>
                            <w:t>?</w:t>
                          </w:r>
                        </w:p>
                      </w:txbxContent>
                    </v:textbox>
                  </v:shape>
                  <v:shape id="Text Box 10" o:spid="_x0000_s1052" type="#_x0000_t202" style="position:absolute;left:3208;top:13898;width:271;height:28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Fog8UA&#10;AADbAAAADwAAAGRycy9kb3ducmV2LnhtbESPT2vCQBTE74V+h+UVequbWvFPdBVpUXoRMYp6fGaf&#10;SWj2bciumvrpXUHwOMzMb5jRpDGlOFPtCssKPlsRCOLU6oIzBZv17KMPwnlkjaVlUvBPDibj15cR&#10;xtpeeEXnxGciQNjFqCD3voqldGlOBl3LVsTBO9raoA+yzqSu8RLgppTtKOpKgwWHhRwr+s4p/UtO&#10;RoFLo+522Um2u4Oc03Wg9c9+vlDq/a2ZDkF4avwz/Gj/agVfPbh/CT9Aj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UWiDxQAAANsAAAAPAAAAAAAAAAAAAAAAAJgCAABkcnMv&#10;ZG93bnJldi54bWxQSwUGAAAAAAQABAD1AAAAigMAAAAA&#10;" strokecolor="white">
                    <v:textbox inset="0,0,0,0">
                      <w:txbxContent>
                        <w:p w:rsidR="00710664" w:rsidRPr="00FE30BC" w:rsidRDefault="00710664" w:rsidP="00C0599F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65</w:t>
                          </w:r>
                        </w:p>
                      </w:txbxContent>
                    </v:textbox>
                  </v:shape>
                  <v:shape id="Text Box 10" o:spid="_x0000_s1053" type="#_x0000_t202" style="position:absolute;left:1128;top:14976;width:271;height:28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Fog8UA&#10;AADbAAAADwAAAGRycy9kb3ducmV2LnhtbESPT2vCQBTE74V+h+UVequbWvFPdBVpUXoRMYp6fGaf&#10;SWj2bciumvrpXUHwOMzMb5jRpDGlOFPtCssKPlsRCOLU6oIzBZv17KMPwnlkjaVlUvBPDibj15cR&#10;xtpeeEXnxGciQNjFqCD3voqldGlOBl3LVsTBO9raoA+yzqSu8RLgppTtKOpKgwWHhRwr+s4p/UtO&#10;RoFLo+522Um2u4Oc03Wg9c9+vlDq/a2ZDkF4avwz/Gj/agVfPbh/CT9Aj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UWiDxQAAANsAAAAPAAAAAAAAAAAAAAAAAJgCAABkcnMv&#10;ZG93bnJldi54bWxQSwUGAAAAAAQABAD1AAAAigMAAAAA&#10;" strokecolor="white">
                    <v:textbox inset="0,0,0,0">
                      <w:txbxContent>
                        <w:p w:rsidR="00710664" w:rsidRPr="00FE30BC" w:rsidRDefault="00710664" w:rsidP="00C0599F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C</w:t>
                          </w:r>
                        </w:p>
                      </w:txbxContent>
                    </v:textbox>
                  </v:shape>
                  <v:shape id="Text Box 10" o:spid="_x0000_s1054" type="#_x0000_t202" style="position:absolute;left:907;top:13830;width:271;height:28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Fog8UA&#10;AADbAAAADwAAAGRycy9kb3ducmV2LnhtbESPT2vCQBTE74V+h+UVequbWvFPdBVpUXoRMYp6fGaf&#10;SWj2bciumvrpXUHwOMzMb5jRpDGlOFPtCssKPlsRCOLU6oIzBZv17KMPwnlkjaVlUvBPDibj15cR&#10;xtpeeEXnxGciQNjFqCD3voqldGlOBl3LVsTBO9raoA+yzqSu8RLgppTtKOpKgwWHhRwr+s4p/UtO&#10;RoFLo+522Um2u4Oc03Wg9c9+vlDq/a2ZDkF4avwz/Gj/agVfPbh/CT9Aj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UWiDxQAAANsAAAAPAAAAAAAAAAAAAAAAAJgCAABkcnMv&#10;ZG93bnJldi54bWxQSwUGAAAAAAQABAD1AAAAigMAAAAA&#10;" strokecolor="white">
                    <v:textbox inset="0,0,0,0">
                      <w:txbxContent>
                        <w:p w:rsidR="00710664" w:rsidRPr="00FE30BC" w:rsidRDefault="00710664" w:rsidP="00C0599F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A</w:t>
                          </w:r>
                        </w:p>
                      </w:txbxContent>
                    </v:textbox>
                  </v:shape>
                  <v:shape id="Text Box 10" o:spid="_x0000_s1055" type="#_x0000_t202" style="position:absolute;left:4466;top:14009;width:271;height:28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Fog8UA&#10;AADbAAAADwAAAGRycy9kb3ducmV2LnhtbESPT2vCQBTE74V+h+UVequbWvFPdBVpUXoRMYp6fGaf&#10;SWj2bciumvrpXUHwOMzMb5jRpDGlOFPtCssKPlsRCOLU6oIzBZv17KMPwnlkjaVlUvBPDibj15cR&#10;xtpeeEXnxGciQNjFqCD3voqldGlOBl3LVsTBO9raoA+yzqSu8RLgppTtKOpKgwWHhRwr+s4p/UtO&#10;RoFLo+522Um2u4Oc03Wg9c9+vlDq/a2ZDkF4avwz/Gj/agVfPbh/CT9Aj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UWiDxQAAANsAAAAPAAAAAAAAAAAAAAAAAJgCAABkcnMv&#10;ZG93bnJldi54bWxQSwUGAAAAAAQABAD1AAAAigMAAAAA&#10;" strokecolor="white">
                    <v:textbox inset="0,0,0,0">
                      <w:txbxContent>
                        <w:p w:rsidR="00710664" w:rsidRPr="00FE30BC" w:rsidRDefault="00710664" w:rsidP="00C0599F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D</w:t>
                          </w:r>
                        </w:p>
                      </w:txbxContent>
                    </v:textbox>
                  </v:shape>
                  <v:shape id="Text Box 10" o:spid="_x0000_s1056" type="#_x0000_t202" style="position:absolute;left:3239;top:13579;width:240;height:28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Fog8UA&#10;AADbAAAADwAAAGRycy9kb3ducmV2LnhtbESPT2vCQBTE74V+h+UVequbWvFPdBVpUXoRMYp6fGaf&#10;SWj2bciumvrpXUHwOMzMb5jRpDGlOFPtCssKPlsRCOLU6oIzBZv17KMPwnlkjaVlUvBPDibj15cR&#10;xtpeeEXnxGciQNjFqCD3voqldGlOBl3LVsTBO9raoA+yzqSu8RLgppTtKOpKgwWHhRwr+s4p/UtO&#10;RoFLo+522Um2u4Oc03Wg9c9+vlDq/a2ZDkF4avwz/Gj/agVfPbh/CT9Aj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UWiDxQAAANsAAAAPAAAAAAAAAAAAAAAAAJgCAABkcnMv&#10;ZG93bnJldi54bWxQSwUGAAAAAAQABAD1AAAAigMAAAAA&#10;" strokecolor="white">
                    <v:textbox inset="0,0,0,0">
                      <w:txbxContent>
                        <w:p w:rsidR="00710664" w:rsidRPr="00FE30BC" w:rsidRDefault="00710664" w:rsidP="00C0599F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E</w:t>
                          </w:r>
                        </w:p>
                      </w:txbxContent>
                    </v:textbox>
                  </v:shape>
                  <w10:wrap type="through"/>
                </v:group>
              </w:pict>
            </w:r>
          </w:p>
          <w:p w:rsidR="00710664" w:rsidRPr="00AE5CCC" w:rsidRDefault="00710664" w:rsidP="003B67C1">
            <w:pPr>
              <w:pStyle w:val="NoSpacing"/>
              <w:rPr>
                <w:rFonts w:ascii="Times New Roman" w:hAnsi="Times New Roman"/>
                <w:b/>
              </w:rPr>
            </w:pPr>
          </w:p>
          <w:p w:rsidR="00710664" w:rsidRPr="00AE5CCC" w:rsidRDefault="00710664" w:rsidP="003B67C1">
            <w:pPr>
              <w:pStyle w:val="NoSpacing"/>
              <w:rPr>
                <w:rFonts w:ascii="Times New Roman" w:hAnsi="Times New Roman"/>
                <w:b/>
              </w:rPr>
            </w:pPr>
          </w:p>
          <w:p w:rsidR="00710664" w:rsidRPr="00AE5CCC" w:rsidRDefault="00710664" w:rsidP="003B67C1">
            <w:pPr>
              <w:pStyle w:val="NoSpacing"/>
              <w:rPr>
                <w:rFonts w:ascii="Times New Roman" w:hAnsi="Times New Roman"/>
                <w:b/>
              </w:rPr>
            </w:pPr>
          </w:p>
          <w:p w:rsidR="00710664" w:rsidRPr="00AE5CCC" w:rsidRDefault="00710664" w:rsidP="003B67C1">
            <w:pPr>
              <w:pStyle w:val="NoSpacing"/>
              <w:rPr>
                <w:rFonts w:ascii="Times New Roman" w:hAnsi="Times New Roman"/>
                <w:b/>
              </w:rPr>
            </w:pPr>
          </w:p>
          <w:p w:rsidR="00710664" w:rsidRPr="00AE5CCC" w:rsidRDefault="00710664" w:rsidP="003B67C1">
            <w:pPr>
              <w:pStyle w:val="NoSpacing"/>
              <w:rPr>
                <w:rFonts w:ascii="Times New Roman" w:hAnsi="Times New Roman"/>
                <w:b/>
              </w:rPr>
            </w:pPr>
          </w:p>
          <w:p w:rsidR="00710664" w:rsidRPr="00AE5CCC" w:rsidRDefault="00710664" w:rsidP="003B67C1">
            <w:pPr>
              <w:pStyle w:val="NoSpacing"/>
              <w:rPr>
                <w:rFonts w:ascii="Times New Roman" w:hAnsi="Times New Roman"/>
                <w:b/>
              </w:rPr>
            </w:pPr>
          </w:p>
          <w:p w:rsidR="00710664" w:rsidRPr="00AE5CCC" w:rsidRDefault="00710664" w:rsidP="003B67C1">
            <w:pPr>
              <w:pStyle w:val="NoSpacing"/>
              <w:rPr>
                <w:rFonts w:ascii="Times New Roman" w:hAnsi="Times New Roman"/>
                <w:b/>
              </w:rPr>
            </w:pPr>
          </w:p>
          <w:p w:rsidR="00710664" w:rsidRPr="00AE5CCC" w:rsidRDefault="00710664" w:rsidP="003B67C1">
            <w:pPr>
              <w:pStyle w:val="NoSpacing"/>
              <w:rPr>
                <w:rFonts w:ascii="Times New Roman" w:hAnsi="Times New Roman"/>
                <w:b/>
              </w:rPr>
            </w:pPr>
            <w:r w:rsidRPr="00AE5CCC">
              <w:rPr>
                <w:rFonts w:ascii="Times New Roman" w:hAnsi="Times New Roman"/>
                <w:b/>
              </w:rPr>
              <w:t xml:space="preserve">  12)</w:t>
            </w:r>
            <w:r w:rsidRPr="00AE5CCC">
              <w:rPr>
                <w:rFonts w:ascii="Times New Roman" w:hAnsi="Times New Roman"/>
                <w:b/>
                <w:sz w:val="20"/>
                <w:szCs w:val="20"/>
              </w:rPr>
              <w:t>Şekilde verilenlere göre  C0E açısı kaç derecedir?</w:t>
            </w:r>
            <w:r w:rsidRPr="00AE5CCC">
              <w:rPr>
                <w:rFonts w:ascii="Times New Roman" w:hAnsi="Times New Roman"/>
                <w:sz w:val="16"/>
                <w:szCs w:val="16"/>
              </w:rPr>
              <w:t xml:space="preserve"> (5 p)</w:t>
            </w:r>
          </w:p>
          <w:p w:rsidR="00710664" w:rsidRPr="00AE5CCC" w:rsidRDefault="00710664" w:rsidP="003B67C1">
            <w:pPr>
              <w:pStyle w:val="NoSpacing"/>
              <w:rPr>
                <w:rFonts w:ascii="Times New Roman" w:hAnsi="Times New Roman"/>
                <w:b/>
              </w:rPr>
            </w:pPr>
          </w:p>
          <w:p w:rsidR="00710664" w:rsidRPr="00AE5CCC" w:rsidRDefault="00710664" w:rsidP="003B67C1">
            <w:pPr>
              <w:pStyle w:val="NoSpacing"/>
              <w:rPr>
                <w:rFonts w:ascii="Times New Roman" w:hAnsi="Times New Roman"/>
                <w:b/>
              </w:rPr>
            </w:pPr>
          </w:p>
          <w:p w:rsidR="00710664" w:rsidRPr="00AE5CCC" w:rsidRDefault="00710664" w:rsidP="003B67C1">
            <w:pPr>
              <w:pStyle w:val="NoSpacing"/>
              <w:rPr>
                <w:rFonts w:ascii="Times New Roman" w:hAnsi="Times New Roman"/>
                <w:b/>
              </w:rPr>
            </w:pPr>
          </w:p>
          <w:p w:rsidR="00710664" w:rsidRPr="00AE5CCC" w:rsidRDefault="00710664" w:rsidP="003B67C1">
            <w:pPr>
              <w:pStyle w:val="NoSpacing"/>
              <w:rPr>
                <w:rFonts w:ascii="Times New Roman" w:hAnsi="Times New Roman"/>
                <w:b/>
              </w:rPr>
            </w:pPr>
          </w:p>
        </w:tc>
      </w:tr>
      <w:tr w:rsidR="00710664" w:rsidRPr="00AE5CCC" w:rsidTr="00AE5CCC">
        <w:trPr>
          <w:trHeight w:val="1260"/>
        </w:trPr>
        <w:tc>
          <w:tcPr>
            <w:tcW w:w="4712" w:type="dxa"/>
          </w:tcPr>
          <w:p w:rsidR="00710664" w:rsidRPr="00AE5CCC" w:rsidRDefault="00710664" w:rsidP="00AE5CCC">
            <w:pPr>
              <w:spacing w:after="100" w:afterAutospacing="1" w:line="240" w:lineRule="auto"/>
              <w:contextualSpacing/>
              <w:rPr>
                <w:rFonts w:ascii="Times New Roman" w:hAnsi="Times New Roman"/>
                <w:b/>
                <w:noProof/>
                <w:lang w:eastAsia="tr-TR"/>
              </w:rPr>
            </w:pPr>
            <w:r w:rsidRPr="00AE5CCC">
              <w:rPr>
                <w:rFonts w:ascii="Times New Roman" w:hAnsi="Times New Roman"/>
                <w:b/>
                <w:noProof/>
                <w:lang w:eastAsia="tr-TR"/>
              </w:rPr>
              <w:t xml:space="preserve">13)   </w:t>
            </w:r>
            <w:r w:rsidRPr="00AE5CCC">
              <w:rPr>
                <w:rFonts w:ascii="Times New Roman" w:hAnsi="Times New Roman"/>
                <w:b/>
                <w:noProof/>
                <w:sz w:val="32"/>
                <w:szCs w:val="32"/>
                <w:lang w:eastAsia="tr-TR"/>
              </w:rPr>
              <w:fldChar w:fldCharType="begin"/>
            </w:r>
            <w:r w:rsidRPr="00AE5CCC">
              <w:rPr>
                <w:rFonts w:ascii="Times New Roman" w:hAnsi="Times New Roman"/>
                <w:b/>
                <w:noProof/>
                <w:sz w:val="32"/>
                <w:szCs w:val="32"/>
                <w:lang w:eastAsia="tr-TR"/>
              </w:rPr>
              <w:instrText xml:space="preserve"> QUOTE </w:instrText>
            </w:r>
            <w:r w:rsidRPr="00AE5CCC">
              <w:pict>
                <v:shape id="_x0000_i1047" type="#_x0000_t75" style="width:63.75pt;height:29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1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C129B&quot;/&gt;&lt;wsp:rsid wsp:val=&quot;0025769F&quot;/&gt;&lt;wsp:rsid wsp:val=&quot;002860D7&quot;/&gt;&lt;wsp:rsid wsp:val=&quot;002C28CC&quot;/&gt;&lt;wsp:rsid wsp:val=&quot;003A004F&quot;/&gt;&lt;wsp:rsid wsp:val=&quot;003A7DAB&quot;/&gt;&lt;wsp:rsid wsp:val=&quot;003B67C1&quot;/&gt;&lt;wsp:rsid wsp:val=&quot;003E4BEA&quot;/&gt;&lt;wsp:rsid wsp:val=&quot;003F669F&quot;/&gt;&lt;wsp:rsid wsp:val=&quot;00545913&quot;/&gt;&lt;wsp:rsid wsp:val=&quot;006F63D5&quot;/&gt;&lt;wsp:rsid wsp:val=&quot;006F7467&quot;/&gt;&lt;wsp:rsid wsp:val=&quot;00751CF6&quot;/&gt;&lt;wsp:rsid wsp:val=&quot;00805B2B&quot;/&gt;&lt;wsp:rsid wsp:val=&quot;008F453C&quot;/&gt;&lt;wsp:rsid wsp:val=&quot;009B6DD2&quot;/&gt;&lt;wsp:rsid wsp:val=&quot;00AC129B&quot;/&gt;&lt;wsp:rsid wsp:val=&quot;00AE5CCC&quot;/&gt;&lt;wsp:rsid wsp:val=&quot;00C0599F&quot;/&gt;&lt;wsp:rsid wsp:val=&quot;00D112B2&quot;/&gt;&lt;wsp:rsid wsp:val=&quot;00D11B42&quot;/&gt;&lt;wsp:rsid wsp:val=&quot;00D366DB&quot;/&gt;&lt;wsp:rsid wsp:val=&quot;00D45C79&quot;/&gt;&lt;wsp:rsid wsp:val=&quot;00D73E83&quot;/&gt;&lt;wsp:rsid wsp:val=&quot;00DC0F3F&quot;/&gt;&lt;wsp:rsid wsp:val=&quot;00F017A3&quot;/&gt;&lt;wsp:rsid wsp:val=&quot;00F1650E&quot;/&gt;&lt;wsp:rsid wsp:val=&quot;00F667F4&quot;/&gt;&lt;wsp:rsid wsp:val=&quot;00F914E4&quot;/&gt;&lt;wsp:rsid wsp:val=&quot;00F93A5B&quot;/&gt;&lt;wsp:rsid wsp:val=&quot;00FE30BC&quot;/&gt;&lt;/wsp:rsids&gt;&lt;/w:docPr&gt;&lt;w:body&gt;&lt;w:p wsp:rsidR=&quot;00000000&quot; wsp:rsidRDefault=&quot;00F93A5B&quot;&gt;&lt;m:oMathPara&gt;&lt;m:oMath&gt;&lt;m:f&gt;&lt;m:fPr&gt;&lt;m:ctrlPr&gt;&lt;w:rPr&gt;&lt;w:rFonts w:ascii=&quot;Cambria Math&quot; w:h-ansi=&quot;Cambria Math&quot;/&gt;&lt;wx:font wx:val=&quot;Cambria Math&quot;/&gt;&lt;w:b/&gt;&lt;w:i/&gt;&lt;w:noProof/&gt;&lt;w:sz w:val=&quot;28&quot;/&gt;&lt;w:sz-cs w:val=&quot;28&quot;/&gt;&lt;w:lang w:fareast=&quot;TR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noProof/&gt;&lt;w:sz w:val=&quot;28&quot;/&gt;&lt;w:sz-cs w:val=&quot;28&quot;/&gt;&lt;w:lang w:fareast=&quot;TR&quot;/&gt;&lt;/w:rPr&gt;&lt;m:t&gt;1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noProof/&gt;&lt;w:sz w:val=&quot;28&quot;/&gt;&lt;w:sz-cs w:val=&quot;28&quot;/&gt;&lt;w:lang w:fareast=&quot;TR&quot;/&gt;&lt;/w:rPr&gt;&lt;m:t&gt;2&lt;/m:t&gt;&lt;/m:r&gt;&lt;/m:den&gt;&lt;/m:f&gt;&lt;m:r&gt;&lt;m:rPr&gt;&lt;m:sty m:val=&quot;bi&quot;/&gt;&lt;/m:rPr&gt;&lt;w:rPr&gt;&lt;w:rFonts w:ascii=&quot;Cambria Math&quot; w:h-ansi=&quot;Cambria Math&quot;/&gt;&lt;wx:font wx:val=&quot;Cambria Math&quot;/&gt;&lt;w:b/&gt;&lt;w:i/&gt;&lt;w:noProof/&gt;&lt;w:sz w:val=&quot;28&quot;/&gt;&lt;w:sz-cs w:val=&quot;28&quot;/&gt;&lt;w:lang w:fareast=&quot;TR&quot;/&gt;&lt;/w:rPr&gt;&lt;m:t&gt; &lt;/m:t&gt;&lt;/m:r&gt;&lt;m:r&gt;&lt;m:rPr&gt;&lt;m:sty m:val=&quot;b&quot;/&gt;&lt;/m:rPr&gt;&lt;w:rPr&gt;&lt;w:rFonts w:ascii=&quot;Cambria Math&quot; w:h-ansi=&quot;Cambria Math&quot;/&gt;&lt;wx:font wx:val=&quot;Cambria Math&quot;/&gt;&lt;w:b/&gt;&lt;w:noProof/&gt;&lt;w:sz w:val=&quot;28&quot;/&gt;&lt;w:sz-cs w:val=&quot;28&quot;/&gt;&lt;w:lang w:fareast=&quot;TR&quot;/&gt;&lt;/w:rPr&gt;&lt;m:t&gt;x&lt;/m:t&gt;&lt;/m:r&gt;&lt;m:r&gt;&lt;m:rPr&gt;&lt;m:sty m:val=&quot;bi&quot;/&gt;&lt;/m:rPr&gt;&lt;w:rPr&gt;&lt;w:rFonts w:ascii=&quot;Cambria Math&quot; w:h-ansi=&quot;Cambria Math&quot;/&gt;&lt;wx:font wx:val=&quot;Cambria Math&quot;/&gt;&lt;w:b/&gt;&lt;w:i/&gt;&lt;w:noProof/&gt;&lt;w:sz w:val=&quot;28&quot;/&gt;&lt;w:sz-cs w:val=&quot;28&quot;/&gt;&lt;w:lang w:fareast=&quot;TR&quot;/&gt;&lt;/w:rPr&gt;&lt;m:t&gt;  &lt;/m:t&gt;&lt;/m:r&gt;&lt;m:f&gt;&lt;m:fPr&gt;&lt;m:ctrlPr&gt;&lt;w:rPr&gt;&lt;w:rFonts w:ascii=&quot;Cambria Math&quot; w:h-ansi=&quot;Cambria Math&quot;/&gt;&lt;wx:font wx:val=&quot;Cambria Math&quot;/&gt;&lt;w:b/&gt;&lt;w:i/&gt;&lt;w:noProof/&gt;&lt;w:sz w:val=&quot;28&quot;/&gt;&lt;w:sz-cs w:val=&quot;28&quot;/&gt;&lt;w:lang w:fareast=&quot;TR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noProof/&gt;&lt;w:sz w:val=&quot;28&quot;/&gt;&lt;w:sz-cs w:val=&quot;28&quot;/&gt;&lt;w:lang w:fareast=&quot;TR&quot;/&gt;&lt;/w:rPr&gt;&lt;m:t&gt;3  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noProof/&gt;&lt;w:sz w:val=&quot;28&quot;/&gt;&lt;w:sz-cs w:val=&quot;28&quot;/&gt;&lt;w:lang w:fareast=&quot;TR&quot;/&gt;&lt;/w:rPr&gt;&lt;m:t&gt;5  &lt;/m:t&gt;&lt;/m:r&gt;&lt;/m:den&gt;&lt;/m:f&gt;&lt;m:r&gt;&lt;m:rPr&gt;&lt;m:sty m:val=&quot;b&quot;/&gt;&lt;/m:rPr&gt;&lt;w:rPr&gt;&lt;w:rFonts w:ascii=&quot;Cambria Math&quot; w:h-ansi=&quot;Cambria Math&quot;/&gt;&lt;wx:font wx:val=&quot;Cambria Math&quot;/&gt;&lt;w:b/&gt;&lt;w:noProof/&gt;&lt;w:sz w:val=&quot;28&quot;/&gt;&lt;w:sz-cs w:val=&quot;28&quot;/&gt;&lt;w:lang w:fareast=&quot;TR&quot;/&gt;&lt;/w:rPr&gt;&lt;m:t&gt;x&lt;/m:t&gt;&lt;/m:r&gt;&lt;m:f&gt;&lt;m:fPr&gt;&lt;m:ctrlPr&gt;&lt;w:rPr&gt;&lt;w:rFonts w:ascii=&quot;Cambria Math&quot; w:h-ansi=&quot;Cambria Math&quot;/&gt;&lt;wx:font wx:val=&quot;Cambria Math&quot;/&gt;&lt;w:b/&gt;&lt;w:i/&gt;&lt;w:noProof/&gt;&lt;w:sz w:val=&quot;28&quot;/&gt;&lt;w:sz-cs w:val=&quot;28&quot;/&gt;&lt;w:lang w:fareast=&quot;TR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noProof/&gt;&lt;w:sz w:val=&quot;28&quot;/&gt;&lt;w:sz-cs w:val=&quot;28&quot;/&gt;&lt;w:lang w:fareast=&quot;TR&quot;/&gt;&lt;/w:rPr&gt;&lt;m:t&gt;8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noProof/&gt;&lt;w:sz w:val=&quot;28&quot;/&gt;&lt;w:sz-cs w:val=&quot;28&quot;/&gt;&lt;w:lang w:fareast=&quot;TR&quot;/&gt;&lt;/w:rPr&gt;&lt;m:t&gt;6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20" o:title="" chromakey="white"/>
                </v:shape>
              </w:pict>
            </w:r>
            <w:r w:rsidRPr="00AE5CCC">
              <w:rPr>
                <w:rFonts w:ascii="Times New Roman" w:hAnsi="Times New Roman"/>
                <w:b/>
                <w:noProof/>
                <w:sz w:val="32"/>
                <w:szCs w:val="32"/>
                <w:lang w:eastAsia="tr-TR"/>
              </w:rPr>
              <w:instrText xml:space="preserve"> </w:instrText>
            </w:r>
            <w:r w:rsidRPr="00AE5CCC">
              <w:rPr>
                <w:rFonts w:ascii="Times New Roman" w:hAnsi="Times New Roman"/>
                <w:b/>
                <w:noProof/>
                <w:sz w:val="32"/>
                <w:szCs w:val="32"/>
                <w:lang w:eastAsia="tr-TR"/>
              </w:rPr>
              <w:fldChar w:fldCharType="separate"/>
            </w:r>
            <w:r w:rsidRPr="00AE5CCC">
              <w:pict>
                <v:shape id="_x0000_i1048" type="#_x0000_t75" style="width:63.75pt;height:29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1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C129B&quot;/&gt;&lt;wsp:rsid wsp:val=&quot;0025769F&quot;/&gt;&lt;wsp:rsid wsp:val=&quot;002860D7&quot;/&gt;&lt;wsp:rsid wsp:val=&quot;002C28CC&quot;/&gt;&lt;wsp:rsid wsp:val=&quot;003A004F&quot;/&gt;&lt;wsp:rsid wsp:val=&quot;003A7DAB&quot;/&gt;&lt;wsp:rsid wsp:val=&quot;003B67C1&quot;/&gt;&lt;wsp:rsid wsp:val=&quot;003E4BEA&quot;/&gt;&lt;wsp:rsid wsp:val=&quot;003F669F&quot;/&gt;&lt;wsp:rsid wsp:val=&quot;00545913&quot;/&gt;&lt;wsp:rsid wsp:val=&quot;006F63D5&quot;/&gt;&lt;wsp:rsid wsp:val=&quot;006F7467&quot;/&gt;&lt;wsp:rsid wsp:val=&quot;00751CF6&quot;/&gt;&lt;wsp:rsid wsp:val=&quot;00805B2B&quot;/&gt;&lt;wsp:rsid wsp:val=&quot;008F453C&quot;/&gt;&lt;wsp:rsid wsp:val=&quot;009B6DD2&quot;/&gt;&lt;wsp:rsid wsp:val=&quot;00AC129B&quot;/&gt;&lt;wsp:rsid wsp:val=&quot;00AE5CCC&quot;/&gt;&lt;wsp:rsid wsp:val=&quot;00C0599F&quot;/&gt;&lt;wsp:rsid wsp:val=&quot;00D112B2&quot;/&gt;&lt;wsp:rsid wsp:val=&quot;00D11B42&quot;/&gt;&lt;wsp:rsid wsp:val=&quot;00D366DB&quot;/&gt;&lt;wsp:rsid wsp:val=&quot;00D45C79&quot;/&gt;&lt;wsp:rsid wsp:val=&quot;00D73E83&quot;/&gt;&lt;wsp:rsid wsp:val=&quot;00DC0F3F&quot;/&gt;&lt;wsp:rsid wsp:val=&quot;00F017A3&quot;/&gt;&lt;wsp:rsid wsp:val=&quot;00F1650E&quot;/&gt;&lt;wsp:rsid wsp:val=&quot;00F667F4&quot;/&gt;&lt;wsp:rsid wsp:val=&quot;00F914E4&quot;/&gt;&lt;wsp:rsid wsp:val=&quot;00F93A5B&quot;/&gt;&lt;wsp:rsid wsp:val=&quot;00FE30BC&quot;/&gt;&lt;/wsp:rsids&gt;&lt;/w:docPr&gt;&lt;w:body&gt;&lt;w:p wsp:rsidR=&quot;00000000&quot; wsp:rsidRDefault=&quot;00F93A5B&quot;&gt;&lt;m:oMathPara&gt;&lt;m:oMath&gt;&lt;m:f&gt;&lt;m:fPr&gt;&lt;m:ctrlPr&gt;&lt;w:rPr&gt;&lt;w:rFonts w:ascii=&quot;Cambria Math&quot; w:h-ansi=&quot;Cambria Math&quot;/&gt;&lt;wx:font wx:val=&quot;Cambria Math&quot;/&gt;&lt;w:b/&gt;&lt;w:i/&gt;&lt;w:noProof/&gt;&lt;w:sz w:val=&quot;28&quot;/&gt;&lt;w:sz-cs w:val=&quot;28&quot;/&gt;&lt;w:lang w:fareast=&quot;TR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noProof/&gt;&lt;w:sz w:val=&quot;28&quot;/&gt;&lt;w:sz-cs w:val=&quot;28&quot;/&gt;&lt;w:lang w:fareast=&quot;TR&quot;/&gt;&lt;/w:rPr&gt;&lt;m:t&gt;1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noProof/&gt;&lt;w:sz w:val=&quot;28&quot;/&gt;&lt;w:sz-cs w:val=&quot;28&quot;/&gt;&lt;w:lang w:fareast=&quot;TR&quot;/&gt;&lt;/w:rPr&gt;&lt;m:t&gt;2&lt;/m:t&gt;&lt;/m:r&gt;&lt;/m:den&gt;&lt;/m:f&gt;&lt;m:r&gt;&lt;m:rPr&gt;&lt;m:sty m:val=&quot;bi&quot;/&gt;&lt;/m:rPr&gt;&lt;w:rPr&gt;&lt;w:rFonts w:ascii=&quot;Cambria Math&quot; w:h-ansi=&quot;Cambria Math&quot;/&gt;&lt;wx:font wx:val=&quot;Cambria Math&quot;/&gt;&lt;w:b/&gt;&lt;w:i/&gt;&lt;w:noProof/&gt;&lt;w:sz w:val=&quot;28&quot;/&gt;&lt;w:sz-cs w:val=&quot;28&quot;/&gt;&lt;w:lang w:fareast=&quot;TR&quot;/&gt;&lt;/w:rPr&gt;&lt;m:t&gt; &lt;/m:t&gt;&lt;/m:r&gt;&lt;m:r&gt;&lt;m:rPr&gt;&lt;m:sty m:val=&quot;b&quot;/&gt;&lt;/m:rPr&gt;&lt;w:rPr&gt;&lt;w:rFonts w:ascii=&quot;Cambria Math&quot; w:h-ansi=&quot;Cambria Math&quot;/&gt;&lt;wx:font wx:val=&quot;Cambria Math&quot;/&gt;&lt;w:b/&gt;&lt;w:noProof/&gt;&lt;w:sz w:val=&quot;28&quot;/&gt;&lt;w:sz-cs w:val=&quot;28&quot;/&gt;&lt;w:lang w:fareast=&quot;TR&quot;/&gt;&lt;/w:rPr&gt;&lt;m:t&gt;x&lt;/m:t&gt;&lt;/m:r&gt;&lt;m:r&gt;&lt;m:rPr&gt;&lt;m:sty m:val=&quot;bi&quot;/&gt;&lt;/m:rPr&gt;&lt;w:rPr&gt;&lt;w:rFonts w:ascii=&quot;Cambria Math&quot; w:h-ansi=&quot;Cambria Math&quot;/&gt;&lt;wx:font wx:val=&quot;Cambria Math&quot;/&gt;&lt;w:b/&gt;&lt;w:i/&gt;&lt;w:noProof/&gt;&lt;w:sz w:val=&quot;28&quot;/&gt;&lt;w:sz-cs w:val=&quot;28&quot;/&gt;&lt;w:lang w:fareast=&quot;TR&quot;/&gt;&lt;/w:rPr&gt;&lt;m:t&gt;  &lt;/m:t&gt;&lt;/m:r&gt;&lt;m:f&gt;&lt;m:fPr&gt;&lt;m:ctrlPr&gt;&lt;w:rPr&gt;&lt;w:rFonts w:ascii=&quot;Cambria Math&quot; w:h-ansi=&quot;Cambria Math&quot;/&gt;&lt;wx:font wx:val=&quot;Cambria Math&quot;/&gt;&lt;w:b/&gt;&lt;w:i/&gt;&lt;w:noProof/&gt;&lt;w:sz w:val=&quot;28&quot;/&gt;&lt;w:sz-cs w:val=&quot;28&quot;/&gt;&lt;w:lang w:fareast=&quot;TR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noProof/&gt;&lt;w:sz w:val=&quot;28&quot;/&gt;&lt;w:sz-cs w:val=&quot;28&quot;/&gt;&lt;w:lang w:fareast=&quot;TR&quot;/&gt;&lt;/w:rPr&gt;&lt;m:t&gt;3  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noProof/&gt;&lt;w:sz w:val=&quot;28&quot;/&gt;&lt;w:sz-cs w:val=&quot;28&quot;/&gt;&lt;w:lang w:fareast=&quot;TR&quot;/&gt;&lt;/w:rPr&gt;&lt;m:t&gt;5  &lt;/m:t&gt;&lt;/m:r&gt;&lt;/m:den&gt;&lt;/m:f&gt;&lt;m:r&gt;&lt;m:rPr&gt;&lt;m:sty m:val=&quot;b&quot;/&gt;&lt;/m:rPr&gt;&lt;w:rPr&gt;&lt;w:rFonts w:ascii=&quot;Cambria Math&quot; w:h-ansi=&quot;Cambria Math&quot;/&gt;&lt;wx:font wx:val=&quot;Cambria Math&quot;/&gt;&lt;w:b/&gt;&lt;w:noProof/&gt;&lt;w:sz w:val=&quot;28&quot;/&gt;&lt;w:sz-cs w:val=&quot;28&quot;/&gt;&lt;w:lang w:fareast=&quot;TR&quot;/&gt;&lt;/w:rPr&gt;&lt;m:t&gt;x&lt;/m:t&gt;&lt;/m:r&gt;&lt;m:f&gt;&lt;m:fPr&gt;&lt;m:ctrlPr&gt;&lt;w:rPr&gt;&lt;w:rFonts w:ascii=&quot;Cambria Math&quot; w:h-ansi=&quot;Cambria Math&quot;/&gt;&lt;wx:font wx:val=&quot;Cambria Math&quot;/&gt;&lt;w:b/&gt;&lt;w:i/&gt;&lt;w:noProof/&gt;&lt;w:sz w:val=&quot;28&quot;/&gt;&lt;w:sz-cs w:val=&quot;28&quot;/&gt;&lt;w:lang w:fareast=&quot;TR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noProof/&gt;&lt;w:sz w:val=&quot;28&quot;/&gt;&lt;w:sz-cs w:val=&quot;28&quot;/&gt;&lt;w:lang w:fareast=&quot;TR&quot;/&gt;&lt;/w:rPr&gt;&lt;m:t&gt;8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noProof/&gt;&lt;w:sz w:val=&quot;28&quot;/&gt;&lt;w:sz-cs w:val=&quot;28&quot;/&gt;&lt;w:lang w:fareast=&quot;TR&quot;/&gt;&lt;/w:rPr&gt;&lt;m:t&gt;6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20" o:title="" chromakey="white"/>
                </v:shape>
              </w:pict>
            </w:r>
            <w:r w:rsidRPr="00AE5CCC">
              <w:rPr>
                <w:rFonts w:ascii="Times New Roman" w:hAnsi="Times New Roman"/>
                <w:b/>
                <w:noProof/>
                <w:sz w:val="32"/>
                <w:szCs w:val="32"/>
                <w:lang w:eastAsia="tr-TR"/>
              </w:rPr>
              <w:fldChar w:fldCharType="end"/>
            </w:r>
            <w:r w:rsidRPr="00AE5CCC">
              <w:rPr>
                <w:rFonts w:ascii="Times New Roman" w:hAnsi="Times New Roman"/>
                <w:b/>
                <w:noProof/>
                <w:sz w:val="32"/>
                <w:szCs w:val="32"/>
                <w:lang w:eastAsia="tr-TR"/>
              </w:rPr>
              <w:t xml:space="preserve"> =? </w:t>
            </w:r>
            <w:r w:rsidRPr="00AE5CCC">
              <w:rPr>
                <w:rFonts w:ascii="Times New Roman" w:hAnsi="Times New Roman"/>
                <w:sz w:val="16"/>
                <w:szCs w:val="16"/>
              </w:rPr>
              <w:t>(5 p)</w:t>
            </w:r>
            <w:r w:rsidRPr="00AE5CCC">
              <w:rPr>
                <w:rFonts w:ascii="Times New Roman" w:hAnsi="Times New Roman"/>
                <w:b/>
                <w:noProof/>
                <w:sz w:val="32"/>
                <w:szCs w:val="32"/>
                <w:lang w:eastAsia="tr-TR"/>
              </w:rPr>
              <w:t xml:space="preserve"> </w:t>
            </w:r>
          </w:p>
          <w:p w:rsidR="00710664" w:rsidRPr="00AE5CCC" w:rsidRDefault="00710664" w:rsidP="00AE5CCC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</w:p>
          <w:p w:rsidR="00710664" w:rsidRPr="00AE5CCC" w:rsidRDefault="00710664" w:rsidP="00AE5CCC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</w:p>
          <w:p w:rsidR="00710664" w:rsidRPr="00AE5CCC" w:rsidRDefault="00710664" w:rsidP="00AE5CCC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</w:p>
          <w:p w:rsidR="00710664" w:rsidRPr="00AE5CCC" w:rsidRDefault="00710664" w:rsidP="00AE5CCC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</w:p>
          <w:p w:rsidR="00710664" w:rsidRPr="00AE5CCC" w:rsidRDefault="00710664" w:rsidP="00AE5CCC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</w:p>
          <w:p w:rsidR="00710664" w:rsidRPr="00AE5CCC" w:rsidRDefault="00710664" w:rsidP="00AE5CCC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</w:p>
          <w:p w:rsidR="00710664" w:rsidRPr="00AE5CCC" w:rsidRDefault="00710664" w:rsidP="00AE5CCC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6062" w:type="dxa"/>
          </w:tcPr>
          <w:p w:rsidR="00710664" w:rsidRPr="00AE5CCC" w:rsidRDefault="00710664" w:rsidP="00AE5CCC">
            <w:pPr>
              <w:spacing w:after="100" w:afterAutospacing="1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AE5CCC">
              <w:rPr>
                <w:rFonts w:ascii="Times New Roman" w:hAnsi="Times New Roman"/>
                <w:b/>
                <w:noProof/>
                <w:lang w:eastAsia="tr-TR"/>
              </w:rPr>
              <w:t xml:space="preserve">14)  </w:t>
            </w:r>
            <w:r w:rsidRPr="00AE5CCC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t>5+2x4+9:3=?</w:t>
            </w:r>
            <w:r w:rsidRPr="00AE5CCC">
              <w:rPr>
                <w:rFonts w:ascii="Times New Roman" w:hAnsi="Times New Roman"/>
                <w:sz w:val="16"/>
                <w:szCs w:val="16"/>
              </w:rPr>
              <w:t>(5 p)</w:t>
            </w:r>
          </w:p>
          <w:p w:rsidR="00710664" w:rsidRPr="00AE5CCC" w:rsidRDefault="00710664" w:rsidP="00AE5CCC">
            <w:pPr>
              <w:spacing w:after="100" w:afterAutospacing="1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  <w:p w:rsidR="00710664" w:rsidRPr="00AE5CCC" w:rsidRDefault="00710664" w:rsidP="00AE5CCC">
            <w:pPr>
              <w:spacing w:after="100" w:afterAutospacing="1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  <w:p w:rsidR="00710664" w:rsidRPr="00AE5CCC" w:rsidRDefault="00710664" w:rsidP="00AE5CCC">
            <w:pPr>
              <w:spacing w:after="100" w:afterAutospacing="1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  <w:p w:rsidR="00710664" w:rsidRPr="00AE5CCC" w:rsidRDefault="00710664" w:rsidP="00AE5CCC">
            <w:pPr>
              <w:spacing w:after="100" w:afterAutospacing="1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  <w:p w:rsidR="00710664" w:rsidRPr="00AE5CCC" w:rsidRDefault="00710664" w:rsidP="00AE5CCC">
            <w:pPr>
              <w:spacing w:after="100" w:afterAutospacing="1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  <w:p w:rsidR="00710664" w:rsidRPr="00AE5CCC" w:rsidRDefault="00710664" w:rsidP="00AE5CCC">
            <w:pPr>
              <w:spacing w:after="100" w:afterAutospacing="1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  <w:p w:rsidR="00710664" w:rsidRPr="00AE5CCC" w:rsidRDefault="00710664" w:rsidP="00AE5CCC">
            <w:pPr>
              <w:spacing w:after="100" w:afterAutospacing="1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  <w:p w:rsidR="00710664" w:rsidRPr="00AE5CCC" w:rsidRDefault="00710664" w:rsidP="00AE5CCC">
            <w:pPr>
              <w:spacing w:after="100" w:afterAutospacing="1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  <w:p w:rsidR="00710664" w:rsidRPr="00AE5CCC" w:rsidRDefault="00710664" w:rsidP="00AE5CCC">
            <w:pPr>
              <w:spacing w:after="100" w:afterAutospacing="1" w:line="240" w:lineRule="auto"/>
              <w:contextualSpacing/>
              <w:rPr>
                <w:rFonts w:ascii="Times New Roman" w:hAnsi="Times New Roman"/>
                <w:b/>
                <w:noProof/>
                <w:lang w:eastAsia="tr-TR"/>
              </w:rPr>
            </w:pPr>
          </w:p>
        </w:tc>
      </w:tr>
      <w:tr w:rsidR="00710664" w:rsidRPr="00AE5CCC" w:rsidTr="00AE5CCC">
        <w:trPr>
          <w:trHeight w:val="1260"/>
        </w:trPr>
        <w:tc>
          <w:tcPr>
            <w:tcW w:w="4712" w:type="dxa"/>
          </w:tcPr>
          <w:p w:rsidR="00710664" w:rsidRPr="00AE5CCC" w:rsidRDefault="00710664" w:rsidP="00D11B42">
            <w:pPr>
              <w:pStyle w:val="NoSpacing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AE5CCC">
              <w:rPr>
                <w:rFonts w:ascii="Times New Roman" w:hAnsi="Times New Roman"/>
                <w:b/>
                <w:noProof/>
                <w:lang w:eastAsia="tr-TR"/>
              </w:rPr>
              <w:t>15)</w:t>
            </w:r>
            <w:r w:rsidRPr="00AE5CCC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Aşağıdaki sayılardan hangisi 2 ile tam bölünür ?</w:t>
            </w:r>
            <w:r w:rsidRPr="00AE5CCC">
              <w:rPr>
                <w:rFonts w:ascii="Times New Roman" w:hAnsi="Times New Roman"/>
                <w:sz w:val="16"/>
                <w:szCs w:val="16"/>
              </w:rPr>
              <w:t xml:space="preserve"> (5 p)</w:t>
            </w:r>
            <w:r w:rsidRPr="00AE5CCC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br/>
            </w:r>
          </w:p>
          <w:p w:rsidR="00710664" w:rsidRPr="00AE5CCC" w:rsidRDefault="00710664" w:rsidP="00D11B42">
            <w:pPr>
              <w:pStyle w:val="NoSpacing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E5CCC">
              <w:rPr>
                <w:rFonts w:ascii="Times New Roman" w:hAnsi="Times New Roman"/>
                <w:color w:val="000000"/>
                <w:shd w:val="clear" w:color="auto" w:fill="FFFFFF"/>
              </w:rPr>
              <w:t>A)2875   B)1999       C)3809           D)3225</w:t>
            </w:r>
          </w:p>
          <w:p w:rsidR="00710664" w:rsidRPr="00AE5CCC" w:rsidRDefault="00710664" w:rsidP="00AE5CCC">
            <w:pPr>
              <w:spacing w:after="100" w:afterAutospacing="1" w:line="240" w:lineRule="auto"/>
              <w:contextualSpacing/>
              <w:rPr>
                <w:rFonts w:ascii="Times New Roman" w:hAnsi="Times New Roman"/>
                <w:b/>
                <w:noProof/>
                <w:lang w:eastAsia="tr-TR"/>
              </w:rPr>
            </w:pPr>
          </w:p>
        </w:tc>
        <w:tc>
          <w:tcPr>
            <w:tcW w:w="6062" w:type="dxa"/>
          </w:tcPr>
          <w:p w:rsidR="00710664" w:rsidRPr="00AE5CCC" w:rsidRDefault="00710664" w:rsidP="00AE5CCC">
            <w:pPr>
              <w:spacing w:after="100" w:afterAutospacing="1" w:line="240" w:lineRule="auto"/>
              <w:contextualSpacing/>
              <w:rPr>
                <w:rFonts w:ascii="Times New Roman" w:hAnsi="Times New Roman"/>
                <w:b/>
                <w:noProof/>
                <w:lang w:eastAsia="tr-TR"/>
              </w:rPr>
            </w:pPr>
            <w:r w:rsidRPr="00AE5CCC">
              <w:rPr>
                <w:rFonts w:ascii="Times New Roman" w:hAnsi="Times New Roman"/>
                <w:b/>
                <w:noProof/>
                <w:lang w:eastAsia="tr-TR"/>
              </w:rPr>
              <w:t>16) Hangi şekilde bir  doğruya , üzerindeki bir  noktadan bir  dikme çizilmiştir?</w:t>
            </w:r>
            <w:r w:rsidRPr="00AE5CCC">
              <w:rPr>
                <w:rFonts w:ascii="Times New Roman" w:hAnsi="Times New Roman"/>
                <w:sz w:val="16"/>
                <w:szCs w:val="16"/>
              </w:rPr>
              <w:t xml:space="preserve"> (5 p)</w:t>
            </w:r>
          </w:p>
          <w:tbl>
            <w:tblPr>
              <w:tblW w:w="5019" w:type="dxa"/>
              <w:tblLayout w:type="fixed"/>
              <w:tblLook w:val="00A0"/>
            </w:tblPr>
            <w:tblGrid>
              <w:gridCol w:w="1129"/>
              <w:gridCol w:w="1276"/>
              <w:gridCol w:w="1417"/>
              <w:gridCol w:w="1197"/>
            </w:tblGrid>
            <w:tr w:rsidR="00710664" w:rsidRPr="00AE5CCC" w:rsidTr="00AE5CCC">
              <w:tc>
                <w:tcPr>
                  <w:tcW w:w="1129" w:type="dxa"/>
                </w:tcPr>
                <w:p w:rsidR="00710664" w:rsidRPr="00AE5CCC" w:rsidRDefault="00710664" w:rsidP="00AE5CCC">
                  <w:pPr>
                    <w:spacing w:after="0" w:line="24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710664" w:rsidRPr="00AE5CCC" w:rsidRDefault="00710664" w:rsidP="00AE5CCC">
                  <w:pPr>
                    <w:spacing w:after="0" w:line="24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noProof/>
                      <w:lang w:eastAsia="tr-TR"/>
                    </w:rPr>
                    <w:pict>
                      <v:shape id="_x0000_s1057" type="#_x0000_t32" style="position:absolute;margin-left:9.35pt;margin-top:3.3pt;width:27.5pt;height:26.3pt;flip:x y;z-index:251662336" o:connectortype="straight" strokeweight="1.5pt">
                        <v:stroke endarrow="block"/>
                      </v:shape>
                    </w:pict>
                  </w:r>
                </w:p>
                <w:p w:rsidR="00710664" w:rsidRPr="00AE5CCC" w:rsidRDefault="00710664" w:rsidP="00AE5CCC">
                  <w:pPr>
                    <w:tabs>
                      <w:tab w:val="left" w:pos="1371"/>
                    </w:tabs>
                    <w:spacing w:after="0" w:line="24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E5CCC">
                    <w:rPr>
                      <w:rFonts w:ascii="Times New Roman" w:hAnsi="Times New Roman"/>
                      <w:sz w:val="24"/>
                      <w:szCs w:val="24"/>
                    </w:rPr>
                    <w:tab/>
                  </w:r>
                </w:p>
                <w:p w:rsidR="00710664" w:rsidRPr="00AE5CCC" w:rsidRDefault="00710664" w:rsidP="00AE5CCC">
                  <w:pPr>
                    <w:spacing w:after="0" w:line="24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noProof/>
                      <w:lang w:eastAsia="tr-TR"/>
                    </w:rPr>
                    <w:pict>
                      <v:shape id="_x0000_s1058" type="#_x0000_t32" style="position:absolute;margin-left:-3.4pt;margin-top:2.6pt;width:53.85pt;height:0;z-index:251657216" o:connectortype="straight" strokeweight="1.5pt">
                        <v:stroke startarrow="block" endarrow="block"/>
                      </v:shape>
                    </w:pict>
                  </w:r>
                </w:p>
                <w:p w:rsidR="00710664" w:rsidRPr="00AE5CCC" w:rsidRDefault="00710664" w:rsidP="00AE5CCC">
                  <w:pPr>
                    <w:spacing w:after="0" w:line="24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E5CCC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A)</w:t>
                  </w:r>
                </w:p>
              </w:tc>
              <w:tc>
                <w:tcPr>
                  <w:tcW w:w="1276" w:type="dxa"/>
                  <w:shd w:val="clear" w:color="auto" w:fill="BFBFBF"/>
                </w:tcPr>
                <w:p w:rsidR="00710664" w:rsidRPr="00AE5CCC" w:rsidRDefault="00710664" w:rsidP="00AE5CCC">
                  <w:pPr>
                    <w:spacing w:after="0" w:line="24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noProof/>
                      <w:lang w:eastAsia="tr-TR"/>
                    </w:rPr>
                    <w:pict>
                      <v:shape id="_x0000_s1059" type="#_x0000_t32" style="position:absolute;margin-left:21.55pt;margin-top:10.15pt;width:0;height:33.85pt;flip:y;z-index:251660288;mso-position-horizontal-relative:text;mso-position-vertical-relative:text" o:connectortype="straight" strokeweight="1.5pt">
                        <v:stroke endarrow="block"/>
                      </v:shape>
                    </w:pict>
                  </w:r>
                </w:p>
                <w:p w:rsidR="00710664" w:rsidRPr="00AE5CCC" w:rsidRDefault="00710664" w:rsidP="00AE5CCC">
                  <w:pPr>
                    <w:spacing w:after="0" w:line="24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710664" w:rsidRPr="00AE5CCC" w:rsidRDefault="00710664" w:rsidP="00AE5CCC">
                  <w:pPr>
                    <w:tabs>
                      <w:tab w:val="left" w:pos="1371"/>
                    </w:tabs>
                    <w:spacing w:after="0" w:line="24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E5CCC">
                    <w:rPr>
                      <w:rFonts w:ascii="Times New Roman" w:hAnsi="Times New Roman"/>
                      <w:sz w:val="24"/>
                      <w:szCs w:val="24"/>
                    </w:rPr>
                    <w:tab/>
                  </w:r>
                </w:p>
                <w:p w:rsidR="00710664" w:rsidRPr="00AE5CCC" w:rsidRDefault="00710664" w:rsidP="00AE5CCC">
                  <w:pPr>
                    <w:spacing w:after="0" w:line="24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noProof/>
                      <w:lang w:eastAsia="tr-TR"/>
                    </w:rPr>
                    <w:pict>
                      <v:shape id="_x0000_s1060" type="#_x0000_t32" style="position:absolute;margin-left:-3.4pt;margin-top:2.6pt;width:53.85pt;height:0;z-index:251658240" o:connectortype="straight" strokeweight="1.5pt">
                        <v:stroke startarrow="block" endarrow="block"/>
                      </v:shape>
                    </w:pict>
                  </w:r>
                </w:p>
                <w:p w:rsidR="00710664" w:rsidRPr="00AE5CCC" w:rsidRDefault="00710664" w:rsidP="00AE5CCC">
                  <w:pPr>
                    <w:spacing w:after="0" w:line="24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E5CCC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B)</w:t>
                  </w:r>
                </w:p>
              </w:tc>
              <w:tc>
                <w:tcPr>
                  <w:tcW w:w="1417" w:type="dxa"/>
                </w:tcPr>
                <w:p w:rsidR="00710664" w:rsidRPr="00AE5CCC" w:rsidRDefault="00710664" w:rsidP="00AE5CCC">
                  <w:pPr>
                    <w:spacing w:after="0" w:line="24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710664" w:rsidRPr="00AE5CCC" w:rsidRDefault="00710664" w:rsidP="00AE5CCC">
                  <w:pPr>
                    <w:spacing w:after="0" w:line="24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noProof/>
                      <w:lang w:eastAsia="tr-TR"/>
                    </w:rPr>
                    <w:pict>
                      <v:shape id="_x0000_s1061" type="#_x0000_t32" style="position:absolute;margin-left:23.25pt;margin-top:3.3pt;width:28.65pt;height:26.9pt;flip:y;z-index:251661312" o:connectortype="straight" strokeweight="1.5pt">
                        <v:stroke endarrow="block"/>
                      </v:shape>
                    </w:pict>
                  </w:r>
                </w:p>
                <w:p w:rsidR="00710664" w:rsidRPr="00AE5CCC" w:rsidRDefault="00710664" w:rsidP="00AE5CCC">
                  <w:pPr>
                    <w:tabs>
                      <w:tab w:val="left" w:pos="1371"/>
                    </w:tabs>
                    <w:spacing w:after="0" w:line="24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E5CCC">
                    <w:rPr>
                      <w:rFonts w:ascii="Times New Roman" w:hAnsi="Times New Roman"/>
                      <w:sz w:val="24"/>
                      <w:szCs w:val="24"/>
                    </w:rPr>
                    <w:tab/>
                  </w:r>
                </w:p>
                <w:p w:rsidR="00710664" w:rsidRPr="00AE5CCC" w:rsidRDefault="00710664" w:rsidP="00AE5CCC">
                  <w:pPr>
                    <w:spacing w:after="0" w:line="24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noProof/>
                      <w:lang w:eastAsia="tr-TR"/>
                    </w:rPr>
                    <w:pict>
                      <v:shape id="_x0000_s1062" type="#_x0000_t32" style="position:absolute;margin-left:-3.4pt;margin-top:2.6pt;width:53.85pt;height:0;z-index:251656192" o:connectortype="straight" strokeweight="1.5pt">
                        <v:stroke startarrow="block" endarrow="block"/>
                      </v:shape>
                    </w:pict>
                  </w:r>
                </w:p>
                <w:p w:rsidR="00710664" w:rsidRPr="00AE5CCC" w:rsidRDefault="00710664" w:rsidP="00AE5CCC">
                  <w:pPr>
                    <w:spacing w:after="0" w:line="24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E5CCC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C)</w:t>
                  </w:r>
                </w:p>
              </w:tc>
              <w:tc>
                <w:tcPr>
                  <w:tcW w:w="1197" w:type="dxa"/>
                  <w:shd w:val="clear" w:color="auto" w:fill="BFBFBF"/>
                </w:tcPr>
                <w:p w:rsidR="00710664" w:rsidRPr="00AE5CCC" w:rsidRDefault="00710664" w:rsidP="00AE5CCC">
                  <w:pPr>
                    <w:spacing w:after="0" w:line="24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710664" w:rsidRPr="00AE5CCC" w:rsidRDefault="00710664" w:rsidP="00AE5CCC">
                  <w:pPr>
                    <w:spacing w:after="0" w:line="24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710664" w:rsidRPr="00AE5CCC" w:rsidRDefault="00710664" w:rsidP="00AE5CCC">
                  <w:pPr>
                    <w:tabs>
                      <w:tab w:val="left" w:pos="1371"/>
                    </w:tabs>
                    <w:spacing w:after="0" w:line="24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noProof/>
                      <w:lang w:eastAsia="tr-TR"/>
                    </w:rPr>
                    <w:pict>
                      <v:shape id="_x0000_s1063" type="#_x0000_t32" style="position:absolute;margin-left:11.5pt;margin-top:.8pt;width:38.3pt;height:0;z-index:251663360" o:connectortype="straight" strokeweight="1.5pt">
                        <v:stroke endarrow="block"/>
                      </v:shape>
                    </w:pict>
                  </w:r>
                </w:p>
                <w:p w:rsidR="00710664" w:rsidRPr="00AE5CCC" w:rsidRDefault="00710664" w:rsidP="00AE5CCC">
                  <w:pPr>
                    <w:spacing w:after="0" w:line="24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noProof/>
                      <w:lang w:eastAsia="tr-TR"/>
                    </w:rPr>
                    <w:pict>
                      <v:shape id="_x0000_s1064" type="#_x0000_t32" style="position:absolute;margin-left:-3.4pt;margin-top:2.6pt;width:53.85pt;height:0;z-index:251659264" o:connectortype="straight" strokeweight="1.5pt">
                        <v:stroke startarrow="block" endarrow="block"/>
                      </v:shape>
                    </w:pict>
                  </w:r>
                </w:p>
                <w:p w:rsidR="00710664" w:rsidRPr="00AE5CCC" w:rsidRDefault="00710664" w:rsidP="00AE5CCC">
                  <w:pPr>
                    <w:spacing w:after="0" w:line="24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E5CCC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D)</w:t>
                  </w:r>
                </w:p>
              </w:tc>
            </w:tr>
          </w:tbl>
          <w:p w:rsidR="00710664" w:rsidRPr="00AE5CCC" w:rsidRDefault="00710664" w:rsidP="00AE5CCC">
            <w:pPr>
              <w:spacing w:after="100" w:afterAutospacing="1" w:line="240" w:lineRule="auto"/>
              <w:contextualSpacing/>
              <w:rPr>
                <w:rFonts w:ascii="Times New Roman" w:hAnsi="Times New Roman"/>
                <w:b/>
                <w:noProof/>
                <w:lang w:eastAsia="tr-TR"/>
              </w:rPr>
            </w:pPr>
          </w:p>
          <w:p w:rsidR="00710664" w:rsidRPr="00AE5CCC" w:rsidRDefault="00710664" w:rsidP="00AE5CCC">
            <w:pPr>
              <w:spacing w:after="100" w:afterAutospacing="1" w:line="240" w:lineRule="auto"/>
              <w:contextualSpacing/>
              <w:rPr>
                <w:rFonts w:ascii="Times New Roman" w:hAnsi="Times New Roman"/>
                <w:b/>
                <w:noProof/>
                <w:lang w:eastAsia="tr-TR"/>
              </w:rPr>
            </w:pPr>
          </w:p>
        </w:tc>
      </w:tr>
      <w:tr w:rsidR="00710664" w:rsidRPr="00AE5CCC" w:rsidTr="00AE5CCC">
        <w:trPr>
          <w:trHeight w:val="1260"/>
        </w:trPr>
        <w:tc>
          <w:tcPr>
            <w:tcW w:w="4712" w:type="dxa"/>
          </w:tcPr>
          <w:p w:rsidR="00710664" w:rsidRPr="00AE5CCC" w:rsidRDefault="00710664" w:rsidP="00D73E83">
            <w:pPr>
              <w:pStyle w:val="NoSpacing"/>
              <w:rPr>
                <w:rFonts w:ascii="Times New Roman" w:hAnsi="Times New Roman"/>
                <w:b/>
              </w:rPr>
            </w:pPr>
            <w:r w:rsidRPr="00AE5CCC">
              <w:rPr>
                <w:rFonts w:ascii="Times New Roman" w:hAnsi="Times New Roman"/>
                <w:b/>
                <w:noProof/>
                <w:lang w:eastAsia="tr-TR"/>
              </w:rPr>
              <w:t>17)</w:t>
            </w:r>
            <w:r w:rsidRPr="00AE5CCC">
              <w:rPr>
                <w:rFonts w:ascii="Times New Roman" w:hAnsi="Times New Roman"/>
                <w:b/>
              </w:rPr>
              <w:t xml:space="preserve"> Aydan,Cumartesi gününün </w:t>
            </w:r>
            <w:r w:rsidRPr="00AE5CCC">
              <w:rPr>
                <w:rFonts w:ascii="Times New Roman" w:hAnsi="Times New Roman"/>
                <w:b/>
              </w:rPr>
              <w:fldChar w:fldCharType="begin"/>
            </w:r>
            <w:r w:rsidRPr="00AE5CCC">
              <w:rPr>
                <w:rFonts w:ascii="Times New Roman" w:hAnsi="Times New Roman"/>
                <w:b/>
              </w:rPr>
              <w:instrText xml:space="preserve"> QUOTE </w:instrText>
            </w:r>
            <w:r w:rsidRPr="00AE5CCC">
              <w:pict>
                <v:shape id="_x0000_i1049" type="#_x0000_t75" style="width:13.5pt;height:2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1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C129B&quot;/&gt;&lt;wsp:rsid wsp:val=&quot;0025769F&quot;/&gt;&lt;wsp:rsid wsp:val=&quot;002860D7&quot;/&gt;&lt;wsp:rsid wsp:val=&quot;002C28CC&quot;/&gt;&lt;wsp:rsid wsp:val=&quot;003A004F&quot;/&gt;&lt;wsp:rsid wsp:val=&quot;003A7DAB&quot;/&gt;&lt;wsp:rsid wsp:val=&quot;003B67C1&quot;/&gt;&lt;wsp:rsid wsp:val=&quot;003E4BEA&quot;/&gt;&lt;wsp:rsid wsp:val=&quot;003F669F&quot;/&gt;&lt;wsp:rsid wsp:val=&quot;00545913&quot;/&gt;&lt;wsp:rsid wsp:val=&quot;006F63D5&quot;/&gt;&lt;wsp:rsid wsp:val=&quot;006F7467&quot;/&gt;&lt;wsp:rsid wsp:val=&quot;00751CF6&quot;/&gt;&lt;wsp:rsid wsp:val=&quot;00805B2B&quot;/&gt;&lt;wsp:rsid wsp:val=&quot;008F453C&quot;/&gt;&lt;wsp:rsid wsp:val=&quot;009B6DD2&quot;/&gt;&lt;wsp:rsid wsp:val=&quot;00AC129B&quot;/&gt;&lt;wsp:rsid wsp:val=&quot;00AE5CCC&quot;/&gt;&lt;wsp:rsid wsp:val=&quot;00C0599F&quot;/&gt;&lt;wsp:rsid wsp:val=&quot;00D112B2&quot;/&gt;&lt;wsp:rsid wsp:val=&quot;00D11B42&quot;/&gt;&lt;wsp:rsid wsp:val=&quot;00D366DB&quot;/&gt;&lt;wsp:rsid wsp:val=&quot;00D45C79&quot;/&gt;&lt;wsp:rsid wsp:val=&quot;00D73E83&quot;/&gt;&lt;wsp:rsid wsp:val=&quot;00DC0F3F&quot;/&gt;&lt;wsp:rsid wsp:val=&quot;00F017A3&quot;/&gt;&lt;wsp:rsid wsp:val=&quot;00F1650E&quot;/&gt;&lt;wsp:rsid wsp:val=&quot;00F667F4&quot;/&gt;&lt;wsp:rsid wsp:val=&quot;00F914E4&quot;/&gt;&lt;wsp:rsid wsp:val=&quot;00FE30BC&quot;/&gt;&lt;wsp:rsid wsp:val=&quot;00FF310F&quot;/&gt;&lt;/wsp:rsids&gt;&lt;/w:docPr&gt;&lt;w:body&gt;&lt;w:p wsp:rsidR=&quot;00000000&quot; wsp:rsidRDefault=&quot;00FF310F&quot;&gt;&lt;m:oMathPara&gt;&lt;m:oMath&gt;&lt;m:f&gt;&lt;m:fPr&gt;&lt;m:ctrlPr&gt;&lt;w:rPr&gt;&lt;w:rFonts w:ascii=&quot;Cambria Math&quot; w:h-ansi=&quot;Times New Roman&quot;/&gt;&lt;wx:font wx:val=&quot;Cambria Math&quot;/&gt;&lt;w:b/&gt;&lt;w:i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/w:rPr&gt;&lt;m:t&gt;  1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/w:rPr&gt;&lt;m:t&gt;  8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21" o:title="" chromakey="white"/>
                </v:shape>
              </w:pict>
            </w:r>
            <w:r w:rsidRPr="00AE5CCC">
              <w:rPr>
                <w:rFonts w:ascii="Times New Roman" w:hAnsi="Times New Roman"/>
                <w:b/>
              </w:rPr>
              <w:instrText xml:space="preserve"> </w:instrText>
            </w:r>
            <w:r w:rsidRPr="00AE5CCC">
              <w:rPr>
                <w:rFonts w:ascii="Times New Roman" w:hAnsi="Times New Roman"/>
                <w:b/>
              </w:rPr>
              <w:fldChar w:fldCharType="separate"/>
            </w:r>
            <w:r w:rsidRPr="00AE5CCC">
              <w:pict>
                <v:shape id="_x0000_i1050" type="#_x0000_t75" style="width:13.5pt;height:2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1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C129B&quot;/&gt;&lt;wsp:rsid wsp:val=&quot;0025769F&quot;/&gt;&lt;wsp:rsid wsp:val=&quot;002860D7&quot;/&gt;&lt;wsp:rsid wsp:val=&quot;002C28CC&quot;/&gt;&lt;wsp:rsid wsp:val=&quot;003A004F&quot;/&gt;&lt;wsp:rsid wsp:val=&quot;003A7DAB&quot;/&gt;&lt;wsp:rsid wsp:val=&quot;003B67C1&quot;/&gt;&lt;wsp:rsid wsp:val=&quot;003E4BEA&quot;/&gt;&lt;wsp:rsid wsp:val=&quot;003F669F&quot;/&gt;&lt;wsp:rsid wsp:val=&quot;00545913&quot;/&gt;&lt;wsp:rsid wsp:val=&quot;006F63D5&quot;/&gt;&lt;wsp:rsid wsp:val=&quot;006F7467&quot;/&gt;&lt;wsp:rsid wsp:val=&quot;00751CF6&quot;/&gt;&lt;wsp:rsid wsp:val=&quot;00805B2B&quot;/&gt;&lt;wsp:rsid wsp:val=&quot;008F453C&quot;/&gt;&lt;wsp:rsid wsp:val=&quot;009B6DD2&quot;/&gt;&lt;wsp:rsid wsp:val=&quot;00AC129B&quot;/&gt;&lt;wsp:rsid wsp:val=&quot;00AE5CCC&quot;/&gt;&lt;wsp:rsid wsp:val=&quot;00C0599F&quot;/&gt;&lt;wsp:rsid wsp:val=&quot;00D112B2&quot;/&gt;&lt;wsp:rsid wsp:val=&quot;00D11B42&quot;/&gt;&lt;wsp:rsid wsp:val=&quot;00D366DB&quot;/&gt;&lt;wsp:rsid wsp:val=&quot;00D45C79&quot;/&gt;&lt;wsp:rsid wsp:val=&quot;00D73E83&quot;/&gt;&lt;wsp:rsid wsp:val=&quot;00DC0F3F&quot;/&gt;&lt;wsp:rsid wsp:val=&quot;00F017A3&quot;/&gt;&lt;wsp:rsid wsp:val=&quot;00F1650E&quot;/&gt;&lt;wsp:rsid wsp:val=&quot;00F667F4&quot;/&gt;&lt;wsp:rsid wsp:val=&quot;00F914E4&quot;/&gt;&lt;wsp:rsid wsp:val=&quot;00FE30BC&quot;/&gt;&lt;wsp:rsid wsp:val=&quot;00FF310F&quot;/&gt;&lt;/wsp:rsids&gt;&lt;/w:docPr&gt;&lt;w:body&gt;&lt;w:p wsp:rsidR=&quot;00000000&quot; wsp:rsidRDefault=&quot;00FF310F&quot;&gt;&lt;m:oMathPara&gt;&lt;m:oMath&gt;&lt;m:f&gt;&lt;m:fPr&gt;&lt;m:ctrlPr&gt;&lt;w:rPr&gt;&lt;w:rFonts w:ascii=&quot;Cambria Math&quot; w:h-ansi=&quot;Times New Roman&quot;/&gt;&lt;wx:font wx:val=&quot;Cambria Math&quot;/&gt;&lt;w:b/&gt;&lt;w:i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/w:rPr&gt;&lt;m:t&gt;  1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/w:rPr&gt;&lt;m:t&gt;  8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21" o:title="" chromakey="white"/>
                </v:shape>
              </w:pict>
            </w:r>
            <w:r w:rsidRPr="00AE5CCC">
              <w:rPr>
                <w:rFonts w:ascii="Times New Roman" w:hAnsi="Times New Roman"/>
                <w:b/>
              </w:rPr>
              <w:fldChar w:fldCharType="end"/>
            </w:r>
            <w:r w:rsidRPr="00AE5CCC">
              <w:rPr>
                <w:rFonts w:ascii="Times New Roman" w:hAnsi="Times New Roman"/>
                <w:b/>
              </w:rPr>
              <w:t xml:space="preserve"> ‘ inde Matematik, </w:t>
            </w:r>
            <w:r w:rsidRPr="00AE5CCC">
              <w:rPr>
                <w:rFonts w:ascii="Times New Roman" w:hAnsi="Times New Roman"/>
                <w:b/>
              </w:rPr>
              <w:fldChar w:fldCharType="begin"/>
            </w:r>
            <w:r w:rsidRPr="00AE5CCC">
              <w:rPr>
                <w:rFonts w:ascii="Times New Roman" w:hAnsi="Times New Roman"/>
                <w:b/>
              </w:rPr>
              <w:instrText xml:space="preserve"> QUOTE </w:instrText>
            </w:r>
            <w:r w:rsidRPr="00AE5CCC">
              <w:pict>
                <v:shape id="_x0000_i1051" type="#_x0000_t75" style="width:18pt;height:2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1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C129B&quot;/&gt;&lt;wsp:rsid wsp:val=&quot;0025769F&quot;/&gt;&lt;wsp:rsid wsp:val=&quot;002860D7&quot;/&gt;&lt;wsp:rsid wsp:val=&quot;002C28CC&quot;/&gt;&lt;wsp:rsid wsp:val=&quot;003A004F&quot;/&gt;&lt;wsp:rsid wsp:val=&quot;003A7DAB&quot;/&gt;&lt;wsp:rsid wsp:val=&quot;003B67C1&quot;/&gt;&lt;wsp:rsid wsp:val=&quot;003E4BEA&quot;/&gt;&lt;wsp:rsid wsp:val=&quot;003F669F&quot;/&gt;&lt;wsp:rsid wsp:val=&quot;00435728&quot;/&gt;&lt;wsp:rsid wsp:val=&quot;00545913&quot;/&gt;&lt;wsp:rsid wsp:val=&quot;006F63D5&quot;/&gt;&lt;wsp:rsid wsp:val=&quot;006F7467&quot;/&gt;&lt;wsp:rsid wsp:val=&quot;00751CF6&quot;/&gt;&lt;wsp:rsid wsp:val=&quot;00805B2B&quot;/&gt;&lt;wsp:rsid wsp:val=&quot;008F453C&quot;/&gt;&lt;wsp:rsid wsp:val=&quot;009B6DD2&quot;/&gt;&lt;wsp:rsid wsp:val=&quot;00AC129B&quot;/&gt;&lt;wsp:rsid wsp:val=&quot;00AE5CCC&quot;/&gt;&lt;wsp:rsid wsp:val=&quot;00C0599F&quot;/&gt;&lt;wsp:rsid wsp:val=&quot;00D112B2&quot;/&gt;&lt;wsp:rsid wsp:val=&quot;00D11B42&quot;/&gt;&lt;wsp:rsid wsp:val=&quot;00D366DB&quot;/&gt;&lt;wsp:rsid wsp:val=&quot;00D45C79&quot;/&gt;&lt;wsp:rsid wsp:val=&quot;00D73E83&quot;/&gt;&lt;wsp:rsid wsp:val=&quot;00DC0F3F&quot;/&gt;&lt;wsp:rsid wsp:val=&quot;00F017A3&quot;/&gt;&lt;wsp:rsid wsp:val=&quot;00F1650E&quot;/&gt;&lt;wsp:rsid wsp:val=&quot;00F667F4&quot;/&gt;&lt;wsp:rsid wsp:val=&quot;00F914E4&quot;/&gt;&lt;wsp:rsid wsp:val=&quot;00FE30BC&quot;/&gt;&lt;/wsp:rsids&gt;&lt;/w:docPr&gt;&lt;w:body&gt;&lt;w:p wsp:rsidR=&quot;00000000&quot; wsp:rsidRDefault=&quot;00435728&quot;&gt;&lt;m:oMathPara&gt;&lt;m:oMath&gt;&lt;m:f&gt;&lt;m:fPr&gt;&lt;m:ctrlPr&gt;&lt;w:rPr&gt;&lt;w:rFonts w:ascii=&quot;Cambria Math&quot; w:h-ansi=&quot;Times New Roman&quot;/&gt;&lt;wx:font wx:val=&quot;Cambria Math&quot;/&gt;&lt;w:b/&gt;&lt;w:i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/w:rPr&gt;&lt;m:t&gt;  2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/w:rPr&gt;&lt;m:t&gt; 16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22" o:title="" chromakey="white"/>
                </v:shape>
              </w:pict>
            </w:r>
            <w:r w:rsidRPr="00AE5CCC">
              <w:rPr>
                <w:rFonts w:ascii="Times New Roman" w:hAnsi="Times New Roman"/>
                <w:b/>
              </w:rPr>
              <w:instrText xml:space="preserve"> </w:instrText>
            </w:r>
            <w:r w:rsidRPr="00AE5CCC">
              <w:rPr>
                <w:rFonts w:ascii="Times New Roman" w:hAnsi="Times New Roman"/>
                <w:b/>
              </w:rPr>
              <w:fldChar w:fldCharType="separate"/>
            </w:r>
            <w:r w:rsidRPr="00AE5CCC">
              <w:pict>
                <v:shape id="_x0000_i1052" type="#_x0000_t75" style="width:18pt;height:2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1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C129B&quot;/&gt;&lt;wsp:rsid wsp:val=&quot;0025769F&quot;/&gt;&lt;wsp:rsid wsp:val=&quot;002860D7&quot;/&gt;&lt;wsp:rsid wsp:val=&quot;002C28CC&quot;/&gt;&lt;wsp:rsid wsp:val=&quot;003A004F&quot;/&gt;&lt;wsp:rsid wsp:val=&quot;003A7DAB&quot;/&gt;&lt;wsp:rsid wsp:val=&quot;003B67C1&quot;/&gt;&lt;wsp:rsid wsp:val=&quot;003E4BEA&quot;/&gt;&lt;wsp:rsid wsp:val=&quot;003F669F&quot;/&gt;&lt;wsp:rsid wsp:val=&quot;00435728&quot;/&gt;&lt;wsp:rsid wsp:val=&quot;00545913&quot;/&gt;&lt;wsp:rsid wsp:val=&quot;006F63D5&quot;/&gt;&lt;wsp:rsid wsp:val=&quot;006F7467&quot;/&gt;&lt;wsp:rsid wsp:val=&quot;00751CF6&quot;/&gt;&lt;wsp:rsid wsp:val=&quot;00805B2B&quot;/&gt;&lt;wsp:rsid wsp:val=&quot;008F453C&quot;/&gt;&lt;wsp:rsid wsp:val=&quot;009B6DD2&quot;/&gt;&lt;wsp:rsid wsp:val=&quot;00AC129B&quot;/&gt;&lt;wsp:rsid wsp:val=&quot;00AE5CCC&quot;/&gt;&lt;wsp:rsid wsp:val=&quot;00C0599F&quot;/&gt;&lt;wsp:rsid wsp:val=&quot;00D112B2&quot;/&gt;&lt;wsp:rsid wsp:val=&quot;00D11B42&quot;/&gt;&lt;wsp:rsid wsp:val=&quot;00D366DB&quot;/&gt;&lt;wsp:rsid wsp:val=&quot;00D45C79&quot;/&gt;&lt;wsp:rsid wsp:val=&quot;00D73E83&quot;/&gt;&lt;wsp:rsid wsp:val=&quot;00DC0F3F&quot;/&gt;&lt;wsp:rsid wsp:val=&quot;00F017A3&quot;/&gt;&lt;wsp:rsid wsp:val=&quot;00F1650E&quot;/&gt;&lt;wsp:rsid wsp:val=&quot;00F667F4&quot;/&gt;&lt;wsp:rsid wsp:val=&quot;00F914E4&quot;/&gt;&lt;wsp:rsid wsp:val=&quot;00FE30BC&quot;/&gt;&lt;/wsp:rsids&gt;&lt;/w:docPr&gt;&lt;w:body&gt;&lt;w:p wsp:rsidR=&quot;00000000&quot; wsp:rsidRDefault=&quot;00435728&quot;&gt;&lt;m:oMathPara&gt;&lt;m:oMath&gt;&lt;m:f&gt;&lt;m:fPr&gt;&lt;m:ctrlPr&gt;&lt;w:rPr&gt;&lt;w:rFonts w:ascii=&quot;Cambria Math&quot; w:h-ansi=&quot;Times New Roman&quot;/&gt;&lt;wx:font wx:val=&quot;Cambria Math&quot;/&gt;&lt;w:b/&gt;&lt;w:i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/w:rPr&gt;&lt;m:t&gt;  2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/w:rPr&gt;&lt;m:t&gt; 16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22" o:title="" chromakey="white"/>
                </v:shape>
              </w:pict>
            </w:r>
            <w:r w:rsidRPr="00AE5CCC">
              <w:rPr>
                <w:rFonts w:ascii="Times New Roman" w:hAnsi="Times New Roman"/>
                <w:b/>
              </w:rPr>
              <w:fldChar w:fldCharType="end"/>
            </w:r>
            <w:r w:rsidRPr="00AE5CCC">
              <w:rPr>
                <w:rFonts w:ascii="Times New Roman" w:hAnsi="Times New Roman"/>
                <w:b/>
              </w:rPr>
              <w:t xml:space="preserve"> ‘sinde İngilizce ,  </w:t>
            </w:r>
            <w:r w:rsidRPr="00AE5CCC">
              <w:rPr>
                <w:rFonts w:ascii="Times New Roman" w:hAnsi="Times New Roman"/>
                <w:b/>
              </w:rPr>
              <w:fldChar w:fldCharType="begin"/>
            </w:r>
            <w:r w:rsidRPr="00AE5CCC">
              <w:rPr>
                <w:rFonts w:ascii="Times New Roman" w:hAnsi="Times New Roman"/>
                <w:b/>
              </w:rPr>
              <w:instrText xml:space="preserve"> QUOTE </w:instrText>
            </w:r>
            <w:r w:rsidRPr="00AE5CCC">
              <w:pict>
                <v:shape id="_x0000_i1053" type="#_x0000_t75" style="width:13.5pt;height:2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1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C129B&quot;/&gt;&lt;wsp:rsid wsp:val=&quot;0025769F&quot;/&gt;&lt;wsp:rsid wsp:val=&quot;002860D7&quot;/&gt;&lt;wsp:rsid wsp:val=&quot;002C28CC&quot;/&gt;&lt;wsp:rsid wsp:val=&quot;003A004F&quot;/&gt;&lt;wsp:rsid wsp:val=&quot;003A7DAB&quot;/&gt;&lt;wsp:rsid wsp:val=&quot;003B67C1&quot;/&gt;&lt;wsp:rsid wsp:val=&quot;003E4BEA&quot;/&gt;&lt;wsp:rsid wsp:val=&quot;003F669F&quot;/&gt;&lt;wsp:rsid wsp:val=&quot;00545913&quot;/&gt;&lt;wsp:rsid wsp:val=&quot;006F63D5&quot;/&gt;&lt;wsp:rsid wsp:val=&quot;006F7467&quot;/&gt;&lt;wsp:rsid wsp:val=&quot;00751CF6&quot;/&gt;&lt;wsp:rsid wsp:val=&quot;00805B2B&quot;/&gt;&lt;wsp:rsid wsp:val=&quot;008F453C&quot;/&gt;&lt;wsp:rsid wsp:val=&quot;009B6DD2&quot;/&gt;&lt;wsp:rsid wsp:val=&quot;009E0596&quot;/&gt;&lt;wsp:rsid wsp:val=&quot;00AC129B&quot;/&gt;&lt;wsp:rsid wsp:val=&quot;00AE5CCC&quot;/&gt;&lt;wsp:rsid wsp:val=&quot;00C0599F&quot;/&gt;&lt;wsp:rsid wsp:val=&quot;00D112B2&quot;/&gt;&lt;wsp:rsid wsp:val=&quot;00D11B42&quot;/&gt;&lt;wsp:rsid wsp:val=&quot;00D366DB&quot;/&gt;&lt;wsp:rsid wsp:val=&quot;00D45C79&quot;/&gt;&lt;wsp:rsid wsp:val=&quot;00D73E83&quot;/&gt;&lt;wsp:rsid wsp:val=&quot;00DC0F3F&quot;/&gt;&lt;wsp:rsid wsp:val=&quot;00F017A3&quot;/&gt;&lt;wsp:rsid wsp:val=&quot;00F1650E&quot;/&gt;&lt;wsp:rsid wsp:val=&quot;00F667F4&quot;/&gt;&lt;wsp:rsid wsp:val=&quot;00F914E4&quot;/&gt;&lt;wsp:rsid wsp:val=&quot;00FE30BC&quot;/&gt;&lt;/wsp:rsids&gt;&lt;/w:docPr&gt;&lt;w:body&gt;&lt;w:p wsp:rsidR=&quot;00000000&quot; wsp:rsidRDefault=&quot;009E0596&quot;&gt;&lt;m:oMathPara&gt;&lt;m:oMath&gt;&lt;m:f&gt;&lt;m:fPr&gt;&lt;m:ctrlPr&gt;&lt;w:rPr&gt;&lt;w:rFonts w:ascii=&quot;Cambria Math&quot; w:h-ansi=&quot;Times New Roman&quot;/&gt;&lt;wx:font wx:val=&quot;Cambria Math&quot;/&gt;&lt;w:b/&gt;&lt;w:i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/w:rPr&gt;&lt;m:t&gt;  1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/w:rPr&gt;&lt;m:t&gt;  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23" o:title="" chromakey="white"/>
                </v:shape>
              </w:pict>
            </w:r>
            <w:r w:rsidRPr="00AE5CCC">
              <w:rPr>
                <w:rFonts w:ascii="Times New Roman" w:hAnsi="Times New Roman"/>
                <w:b/>
              </w:rPr>
              <w:instrText xml:space="preserve"> </w:instrText>
            </w:r>
            <w:r w:rsidRPr="00AE5CCC">
              <w:rPr>
                <w:rFonts w:ascii="Times New Roman" w:hAnsi="Times New Roman"/>
                <w:b/>
              </w:rPr>
              <w:fldChar w:fldCharType="separate"/>
            </w:r>
            <w:r w:rsidRPr="00AE5CCC">
              <w:pict>
                <v:shape id="_x0000_i1054" type="#_x0000_t75" style="width:13.5pt;height:2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1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C129B&quot;/&gt;&lt;wsp:rsid wsp:val=&quot;0025769F&quot;/&gt;&lt;wsp:rsid wsp:val=&quot;002860D7&quot;/&gt;&lt;wsp:rsid wsp:val=&quot;002C28CC&quot;/&gt;&lt;wsp:rsid wsp:val=&quot;003A004F&quot;/&gt;&lt;wsp:rsid wsp:val=&quot;003A7DAB&quot;/&gt;&lt;wsp:rsid wsp:val=&quot;003B67C1&quot;/&gt;&lt;wsp:rsid wsp:val=&quot;003E4BEA&quot;/&gt;&lt;wsp:rsid wsp:val=&quot;003F669F&quot;/&gt;&lt;wsp:rsid wsp:val=&quot;00545913&quot;/&gt;&lt;wsp:rsid wsp:val=&quot;006F63D5&quot;/&gt;&lt;wsp:rsid wsp:val=&quot;006F7467&quot;/&gt;&lt;wsp:rsid wsp:val=&quot;00751CF6&quot;/&gt;&lt;wsp:rsid wsp:val=&quot;00805B2B&quot;/&gt;&lt;wsp:rsid wsp:val=&quot;008F453C&quot;/&gt;&lt;wsp:rsid wsp:val=&quot;009B6DD2&quot;/&gt;&lt;wsp:rsid wsp:val=&quot;009E0596&quot;/&gt;&lt;wsp:rsid wsp:val=&quot;00AC129B&quot;/&gt;&lt;wsp:rsid wsp:val=&quot;00AE5CCC&quot;/&gt;&lt;wsp:rsid wsp:val=&quot;00C0599F&quot;/&gt;&lt;wsp:rsid wsp:val=&quot;00D112B2&quot;/&gt;&lt;wsp:rsid wsp:val=&quot;00D11B42&quot;/&gt;&lt;wsp:rsid wsp:val=&quot;00D366DB&quot;/&gt;&lt;wsp:rsid wsp:val=&quot;00D45C79&quot;/&gt;&lt;wsp:rsid wsp:val=&quot;00D73E83&quot;/&gt;&lt;wsp:rsid wsp:val=&quot;00DC0F3F&quot;/&gt;&lt;wsp:rsid wsp:val=&quot;00F017A3&quot;/&gt;&lt;wsp:rsid wsp:val=&quot;00F1650E&quot;/&gt;&lt;wsp:rsid wsp:val=&quot;00F667F4&quot;/&gt;&lt;wsp:rsid wsp:val=&quot;00F914E4&quot;/&gt;&lt;wsp:rsid wsp:val=&quot;00FE30BC&quot;/&gt;&lt;/wsp:rsids&gt;&lt;/w:docPr&gt;&lt;w:body&gt;&lt;w:p wsp:rsidR=&quot;00000000&quot; wsp:rsidRDefault=&quot;009E0596&quot;&gt;&lt;m:oMathPara&gt;&lt;m:oMath&gt;&lt;m:f&gt;&lt;m:fPr&gt;&lt;m:ctrlPr&gt;&lt;w:rPr&gt;&lt;w:rFonts w:ascii=&quot;Cambria Math&quot; w:h-ansi=&quot;Times New Roman&quot;/&gt;&lt;wx:font wx:val=&quot;Cambria Math&quot;/&gt;&lt;w:b/&gt;&lt;w:i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/w:rPr&gt;&lt;m:t&gt;  1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/w:rPr&gt;&lt;m:t&gt;  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23" o:title="" chromakey="white"/>
                </v:shape>
              </w:pict>
            </w:r>
            <w:r w:rsidRPr="00AE5CCC">
              <w:rPr>
                <w:rFonts w:ascii="Times New Roman" w:hAnsi="Times New Roman"/>
                <w:b/>
              </w:rPr>
              <w:fldChar w:fldCharType="end"/>
            </w:r>
            <w:r w:rsidRPr="00AE5CCC">
              <w:rPr>
                <w:rFonts w:ascii="Times New Roman" w:hAnsi="Times New Roman"/>
                <w:b/>
              </w:rPr>
              <w:t xml:space="preserve"> ‘inde </w:t>
            </w:r>
          </w:p>
          <w:p w:rsidR="00710664" w:rsidRPr="00AE5CCC" w:rsidRDefault="00710664" w:rsidP="00D73E83">
            <w:pPr>
              <w:pStyle w:val="NoSpacing"/>
              <w:rPr>
                <w:rFonts w:ascii="Times New Roman" w:hAnsi="Times New Roman"/>
                <w:b/>
              </w:rPr>
            </w:pPr>
          </w:p>
          <w:p w:rsidR="00710664" w:rsidRPr="00AE5CCC" w:rsidRDefault="00710664" w:rsidP="00D73E83">
            <w:pPr>
              <w:pStyle w:val="NoSpacing"/>
              <w:rPr>
                <w:rFonts w:ascii="Times New Roman" w:hAnsi="Times New Roman"/>
                <w:b/>
              </w:rPr>
            </w:pPr>
            <w:r w:rsidRPr="00AE5CCC">
              <w:rPr>
                <w:rFonts w:ascii="Times New Roman" w:hAnsi="Times New Roman"/>
                <w:b/>
              </w:rPr>
              <w:t xml:space="preserve">Türkçe ve   </w:t>
            </w:r>
            <w:r w:rsidRPr="00AE5CCC">
              <w:rPr>
                <w:rFonts w:ascii="Times New Roman" w:hAnsi="Times New Roman"/>
                <w:b/>
              </w:rPr>
              <w:fldChar w:fldCharType="begin"/>
            </w:r>
            <w:r w:rsidRPr="00AE5CCC">
              <w:rPr>
                <w:rFonts w:ascii="Times New Roman" w:hAnsi="Times New Roman"/>
                <w:b/>
              </w:rPr>
              <w:instrText xml:space="preserve"> QUOTE </w:instrText>
            </w:r>
            <w:r w:rsidRPr="00AE5CCC">
              <w:pict>
                <v:shape id="_x0000_i1055" type="#_x0000_t75" style="width:13.5pt;height:2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1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C129B&quot;/&gt;&lt;wsp:rsid wsp:val=&quot;0025769F&quot;/&gt;&lt;wsp:rsid wsp:val=&quot;002860D7&quot;/&gt;&lt;wsp:rsid wsp:val=&quot;002C28CC&quot;/&gt;&lt;wsp:rsid wsp:val=&quot;003A004F&quot;/&gt;&lt;wsp:rsid wsp:val=&quot;003A7DAB&quot;/&gt;&lt;wsp:rsid wsp:val=&quot;003B67C1&quot;/&gt;&lt;wsp:rsid wsp:val=&quot;003E4BEA&quot;/&gt;&lt;wsp:rsid wsp:val=&quot;003F669F&quot;/&gt;&lt;wsp:rsid wsp:val=&quot;00545913&quot;/&gt;&lt;wsp:rsid wsp:val=&quot;006F63D5&quot;/&gt;&lt;wsp:rsid wsp:val=&quot;006F7467&quot;/&gt;&lt;wsp:rsid wsp:val=&quot;00751CF6&quot;/&gt;&lt;wsp:rsid wsp:val=&quot;00805B2B&quot;/&gt;&lt;wsp:rsid wsp:val=&quot;008F453C&quot;/&gt;&lt;wsp:rsid wsp:val=&quot;009B6DD2&quot;/&gt;&lt;wsp:rsid wsp:val=&quot;00AC129B&quot;/&gt;&lt;wsp:rsid wsp:val=&quot;00AE5CCC&quot;/&gt;&lt;wsp:rsid wsp:val=&quot;00C0599F&quot;/&gt;&lt;wsp:rsid wsp:val=&quot;00D112B2&quot;/&gt;&lt;wsp:rsid wsp:val=&quot;00D11B42&quot;/&gt;&lt;wsp:rsid wsp:val=&quot;00D366DB&quot;/&gt;&lt;wsp:rsid wsp:val=&quot;00D45C79&quot;/&gt;&lt;wsp:rsid wsp:val=&quot;00D73E83&quot;/&gt;&lt;wsp:rsid wsp:val=&quot;00DC0F3F&quot;/&gt;&lt;wsp:rsid wsp:val=&quot;00F017A3&quot;/&gt;&lt;wsp:rsid wsp:val=&quot;00F1650E&quot;/&gt;&lt;wsp:rsid wsp:val=&quot;00F667F4&quot;/&gt;&lt;wsp:rsid wsp:val=&quot;00F914E4&quot;/&gt;&lt;wsp:rsid wsp:val=&quot;00FA434A&quot;/&gt;&lt;wsp:rsid wsp:val=&quot;00FE30BC&quot;/&gt;&lt;/wsp:rsids&gt;&lt;/w:docPr&gt;&lt;w:body&gt;&lt;w:p wsp:rsidR=&quot;00000000&quot; wsp:rsidRDefault=&quot;00FA434A&quot;&gt;&lt;m:oMathPara&gt;&lt;m:oMath&gt;&lt;m:f&gt;&lt;m:fPr&gt;&lt;m:ctrlPr&gt;&lt;w:rPr&gt;&lt;w:rFonts w:ascii=&quot;Cambria Math&quot; w:h-ansi=&quot;Times New Roman&quot;/&gt;&lt;wx:font wx:val=&quot;Cambria Math&quot;/&gt;&lt;w:b/&gt;&lt;w:i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/w:rPr&gt;&lt;m:t&gt;  2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/w:rPr&gt;&lt;m:t&gt;  8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24" o:title="" chromakey="white"/>
                </v:shape>
              </w:pict>
            </w:r>
            <w:r w:rsidRPr="00AE5CCC">
              <w:rPr>
                <w:rFonts w:ascii="Times New Roman" w:hAnsi="Times New Roman"/>
                <w:b/>
              </w:rPr>
              <w:instrText xml:space="preserve"> </w:instrText>
            </w:r>
            <w:r w:rsidRPr="00AE5CCC">
              <w:rPr>
                <w:rFonts w:ascii="Times New Roman" w:hAnsi="Times New Roman"/>
                <w:b/>
              </w:rPr>
              <w:fldChar w:fldCharType="separate"/>
            </w:r>
            <w:r w:rsidRPr="00AE5CCC">
              <w:pict>
                <v:shape id="_x0000_i1056" type="#_x0000_t75" style="width:13.5pt;height:2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1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C129B&quot;/&gt;&lt;wsp:rsid wsp:val=&quot;0025769F&quot;/&gt;&lt;wsp:rsid wsp:val=&quot;002860D7&quot;/&gt;&lt;wsp:rsid wsp:val=&quot;002C28CC&quot;/&gt;&lt;wsp:rsid wsp:val=&quot;003A004F&quot;/&gt;&lt;wsp:rsid wsp:val=&quot;003A7DAB&quot;/&gt;&lt;wsp:rsid wsp:val=&quot;003B67C1&quot;/&gt;&lt;wsp:rsid wsp:val=&quot;003E4BEA&quot;/&gt;&lt;wsp:rsid wsp:val=&quot;003F669F&quot;/&gt;&lt;wsp:rsid wsp:val=&quot;00545913&quot;/&gt;&lt;wsp:rsid wsp:val=&quot;006F63D5&quot;/&gt;&lt;wsp:rsid wsp:val=&quot;006F7467&quot;/&gt;&lt;wsp:rsid wsp:val=&quot;00751CF6&quot;/&gt;&lt;wsp:rsid wsp:val=&quot;00805B2B&quot;/&gt;&lt;wsp:rsid wsp:val=&quot;008F453C&quot;/&gt;&lt;wsp:rsid wsp:val=&quot;009B6DD2&quot;/&gt;&lt;wsp:rsid wsp:val=&quot;00AC129B&quot;/&gt;&lt;wsp:rsid wsp:val=&quot;00AE5CCC&quot;/&gt;&lt;wsp:rsid wsp:val=&quot;00C0599F&quot;/&gt;&lt;wsp:rsid wsp:val=&quot;00D112B2&quot;/&gt;&lt;wsp:rsid wsp:val=&quot;00D11B42&quot;/&gt;&lt;wsp:rsid wsp:val=&quot;00D366DB&quot;/&gt;&lt;wsp:rsid wsp:val=&quot;00D45C79&quot;/&gt;&lt;wsp:rsid wsp:val=&quot;00D73E83&quot;/&gt;&lt;wsp:rsid wsp:val=&quot;00DC0F3F&quot;/&gt;&lt;wsp:rsid wsp:val=&quot;00F017A3&quot;/&gt;&lt;wsp:rsid wsp:val=&quot;00F1650E&quot;/&gt;&lt;wsp:rsid wsp:val=&quot;00F667F4&quot;/&gt;&lt;wsp:rsid wsp:val=&quot;00F914E4&quot;/&gt;&lt;wsp:rsid wsp:val=&quot;00FA434A&quot;/&gt;&lt;wsp:rsid wsp:val=&quot;00FE30BC&quot;/&gt;&lt;/wsp:rsids&gt;&lt;/w:docPr&gt;&lt;w:body&gt;&lt;w:p wsp:rsidR=&quot;00000000&quot; wsp:rsidRDefault=&quot;00FA434A&quot;&gt;&lt;m:oMathPara&gt;&lt;m:oMath&gt;&lt;m:f&gt;&lt;m:fPr&gt;&lt;m:ctrlPr&gt;&lt;w:rPr&gt;&lt;w:rFonts w:ascii=&quot;Cambria Math&quot; w:h-ansi=&quot;Times New Roman&quot;/&gt;&lt;wx:font wx:val=&quot;Cambria Math&quot;/&gt;&lt;w:b/&gt;&lt;w:i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/w:rPr&gt;&lt;m:t&gt;  2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/w:rPr&gt;&lt;m:t&gt;  8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24" o:title="" chromakey="white"/>
                </v:shape>
              </w:pict>
            </w:r>
            <w:r w:rsidRPr="00AE5CCC">
              <w:rPr>
                <w:rFonts w:ascii="Times New Roman" w:hAnsi="Times New Roman"/>
                <w:b/>
              </w:rPr>
              <w:fldChar w:fldCharType="end"/>
            </w:r>
            <w:r w:rsidRPr="00AE5CCC">
              <w:rPr>
                <w:rFonts w:ascii="Times New Roman" w:hAnsi="Times New Roman"/>
                <w:b/>
              </w:rPr>
              <w:t xml:space="preserve"> ‘sinde Fen Bilimleri derslerine çalıştı.Aydan, en az hangi derse çalışmıştır?</w:t>
            </w:r>
            <w:r w:rsidRPr="00AE5CCC">
              <w:rPr>
                <w:rFonts w:ascii="Times New Roman" w:hAnsi="Times New Roman"/>
                <w:sz w:val="16"/>
                <w:szCs w:val="16"/>
              </w:rPr>
              <w:t xml:space="preserve"> (5 p)</w:t>
            </w:r>
          </w:p>
          <w:p w:rsidR="00710664" w:rsidRPr="00AE5CCC" w:rsidRDefault="00710664" w:rsidP="00D73E83">
            <w:pPr>
              <w:pStyle w:val="NoSpacing"/>
              <w:rPr>
                <w:rFonts w:ascii="Times New Roman" w:hAnsi="Times New Roman"/>
                <w:b/>
              </w:rPr>
            </w:pPr>
          </w:p>
          <w:p w:rsidR="00710664" w:rsidRPr="00AE5CCC" w:rsidRDefault="00710664" w:rsidP="00D73E83">
            <w:pPr>
              <w:pStyle w:val="NoSpacing"/>
              <w:rPr>
                <w:rFonts w:ascii="Times New Roman" w:hAnsi="Times New Roman"/>
                <w:strike/>
                <w:vertAlign w:val="subscript"/>
              </w:rPr>
            </w:pPr>
            <w:r w:rsidRPr="00AE5CCC">
              <w:rPr>
                <w:rFonts w:ascii="Times New Roman" w:hAnsi="Times New Roman"/>
              </w:rPr>
              <w:t>A)Matematik                    B)İngilizce</w:t>
            </w:r>
          </w:p>
          <w:p w:rsidR="00710664" w:rsidRPr="00AE5CCC" w:rsidRDefault="00710664" w:rsidP="00D73E83">
            <w:pPr>
              <w:pStyle w:val="NoSpacing"/>
              <w:rPr>
                <w:rFonts w:ascii="Times New Roman" w:hAnsi="Times New Roman"/>
              </w:rPr>
            </w:pPr>
            <w:r w:rsidRPr="00AE5CCC">
              <w:rPr>
                <w:rFonts w:ascii="Times New Roman" w:hAnsi="Times New Roman"/>
              </w:rPr>
              <w:t>C)Türkçe                           D)Fen Bilimleri</w:t>
            </w:r>
          </w:p>
          <w:p w:rsidR="00710664" w:rsidRPr="00AE5CCC" w:rsidRDefault="00710664" w:rsidP="00AE5CCC">
            <w:pPr>
              <w:spacing w:after="100" w:afterAutospacing="1" w:line="240" w:lineRule="auto"/>
              <w:contextualSpacing/>
              <w:rPr>
                <w:rFonts w:ascii="Times New Roman" w:hAnsi="Times New Roman"/>
                <w:b/>
                <w:noProof/>
                <w:lang w:eastAsia="tr-TR"/>
              </w:rPr>
            </w:pPr>
          </w:p>
        </w:tc>
        <w:tc>
          <w:tcPr>
            <w:tcW w:w="6062" w:type="dxa"/>
          </w:tcPr>
          <w:p w:rsidR="00710664" w:rsidRPr="00AE5CCC" w:rsidRDefault="00710664" w:rsidP="00AE5CCC">
            <w:pPr>
              <w:spacing w:after="100" w:afterAutospacing="1" w:line="240" w:lineRule="auto"/>
              <w:contextualSpacing/>
              <w:rPr>
                <w:rFonts w:ascii="Times New Roman" w:hAnsi="Times New Roman"/>
                <w:b/>
                <w:noProof/>
                <w:lang w:eastAsia="tr-TR"/>
              </w:rPr>
            </w:pPr>
            <w:r w:rsidRPr="00AE5CCC">
              <w:rPr>
                <w:rFonts w:ascii="Times New Roman" w:hAnsi="Times New Roman"/>
                <w:b/>
                <w:noProof/>
                <w:lang w:eastAsia="tr-TR"/>
              </w:rPr>
              <w:t>18) 30 sayısının çarpanları hangi seçenekte tam olarak verilmiştir?</w:t>
            </w:r>
            <w:r w:rsidRPr="00AE5CCC">
              <w:rPr>
                <w:rFonts w:ascii="Times New Roman" w:hAnsi="Times New Roman"/>
                <w:sz w:val="16"/>
                <w:szCs w:val="16"/>
              </w:rPr>
              <w:t xml:space="preserve"> (5 p)</w:t>
            </w:r>
          </w:p>
          <w:p w:rsidR="00710664" w:rsidRPr="00AE5CCC" w:rsidRDefault="00710664" w:rsidP="00D73E83">
            <w:pPr>
              <w:pStyle w:val="NoSpacing"/>
              <w:rPr>
                <w:rFonts w:ascii="Times New Roman" w:hAnsi="Times New Roman"/>
              </w:rPr>
            </w:pPr>
            <w:r w:rsidRPr="00AE5CCC">
              <w:rPr>
                <w:rFonts w:ascii="Times New Roman" w:hAnsi="Times New Roman"/>
                <w:b/>
                <w:noProof/>
                <w:lang w:eastAsia="tr-TR"/>
              </w:rPr>
              <w:t xml:space="preserve"> </w:t>
            </w:r>
            <w:r w:rsidRPr="00AE5CCC">
              <w:rPr>
                <w:rFonts w:ascii="Times New Roman" w:hAnsi="Times New Roman"/>
              </w:rPr>
              <w:t xml:space="preserve">A)1,2,3,5,10                                B) 1,2,3,5,10,15  </w:t>
            </w:r>
          </w:p>
          <w:p w:rsidR="00710664" w:rsidRPr="00AE5CCC" w:rsidRDefault="00710664" w:rsidP="00D73E83">
            <w:pPr>
              <w:pStyle w:val="NoSpacing"/>
              <w:rPr>
                <w:rFonts w:ascii="Times New Roman" w:hAnsi="Times New Roman"/>
                <w:strike/>
                <w:vertAlign w:val="subscript"/>
              </w:rPr>
            </w:pPr>
            <w:r w:rsidRPr="00AE5CCC">
              <w:rPr>
                <w:rFonts w:ascii="Times New Roman" w:hAnsi="Times New Roman"/>
              </w:rPr>
              <w:t xml:space="preserve">                 </w:t>
            </w:r>
          </w:p>
          <w:p w:rsidR="00710664" w:rsidRPr="00AE5CCC" w:rsidRDefault="00710664" w:rsidP="00D73E83">
            <w:pPr>
              <w:pStyle w:val="NoSpacing"/>
              <w:rPr>
                <w:rFonts w:ascii="Times New Roman" w:hAnsi="Times New Roman"/>
              </w:rPr>
            </w:pPr>
            <w:r w:rsidRPr="00AE5CCC">
              <w:rPr>
                <w:rFonts w:ascii="Times New Roman" w:hAnsi="Times New Roman"/>
              </w:rPr>
              <w:t xml:space="preserve">C) 1,2,3,5,10,15                           D) 1,2,3,5,6,10,15,30                  </w:t>
            </w:r>
          </w:p>
          <w:p w:rsidR="00710664" w:rsidRPr="00AE5CCC" w:rsidRDefault="00710664" w:rsidP="00AE5CCC">
            <w:pPr>
              <w:spacing w:after="100" w:afterAutospacing="1" w:line="240" w:lineRule="auto"/>
              <w:contextualSpacing/>
              <w:rPr>
                <w:rFonts w:ascii="Times New Roman" w:hAnsi="Times New Roman"/>
                <w:b/>
                <w:noProof/>
                <w:lang w:eastAsia="tr-TR"/>
              </w:rPr>
            </w:pPr>
          </w:p>
        </w:tc>
      </w:tr>
      <w:tr w:rsidR="00710664" w:rsidRPr="00AE5CCC" w:rsidTr="00AE5CCC">
        <w:trPr>
          <w:trHeight w:val="1260"/>
        </w:trPr>
        <w:tc>
          <w:tcPr>
            <w:tcW w:w="4712" w:type="dxa"/>
          </w:tcPr>
          <w:p w:rsidR="00710664" w:rsidRPr="00AE5CCC" w:rsidRDefault="00710664" w:rsidP="00AE5CCC">
            <w:pPr>
              <w:spacing w:after="100" w:afterAutospacing="1" w:line="240" w:lineRule="auto"/>
              <w:contextualSpacing/>
              <w:rPr>
                <w:rFonts w:ascii="Times New Roman" w:hAnsi="Times New Roman"/>
                <w:b/>
                <w:noProof/>
                <w:lang w:eastAsia="tr-TR"/>
              </w:rPr>
            </w:pPr>
            <w:r w:rsidRPr="00AE5CCC">
              <w:rPr>
                <w:rFonts w:ascii="Times New Roman" w:hAnsi="Times New Roman"/>
                <w:b/>
                <w:noProof/>
                <w:lang w:eastAsia="tr-TR"/>
              </w:rPr>
              <w:t>19)Aşağıdakilerden hangisi bir asal sayıdır?</w:t>
            </w:r>
            <w:r w:rsidRPr="00AE5CCC">
              <w:rPr>
                <w:rFonts w:ascii="Times New Roman" w:hAnsi="Times New Roman"/>
                <w:sz w:val="16"/>
                <w:szCs w:val="16"/>
              </w:rPr>
              <w:t xml:space="preserve"> (5 p)</w:t>
            </w:r>
          </w:p>
          <w:p w:rsidR="00710664" w:rsidRPr="00AE5CCC" w:rsidRDefault="00710664" w:rsidP="00AE5CCC">
            <w:pPr>
              <w:spacing w:after="100" w:afterAutospacing="1" w:line="240" w:lineRule="auto"/>
              <w:contextualSpacing/>
              <w:rPr>
                <w:rFonts w:ascii="Times New Roman" w:hAnsi="Times New Roman"/>
                <w:b/>
                <w:noProof/>
                <w:sz w:val="16"/>
                <w:szCs w:val="16"/>
                <w:lang w:eastAsia="tr-TR"/>
              </w:rPr>
            </w:pPr>
          </w:p>
          <w:p w:rsidR="00710664" w:rsidRPr="00AE5CCC" w:rsidRDefault="00710664" w:rsidP="00AE5CCC">
            <w:pPr>
              <w:spacing w:after="100" w:afterAutospacing="1" w:line="240" w:lineRule="auto"/>
              <w:contextualSpacing/>
              <w:rPr>
                <w:noProof/>
                <w:sz w:val="24"/>
                <w:lang w:eastAsia="tr-TR"/>
              </w:rPr>
            </w:pPr>
            <w:r w:rsidRPr="00AE5CCC">
              <w:rPr>
                <w:rFonts w:ascii="Times New Roman" w:hAnsi="Times New Roman"/>
                <w:noProof/>
                <w:sz w:val="24"/>
                <w:lang w:eastAsia="tr-TR"/>
              </w:rPr>
              <w:t>A)24           B)6          C) 14            D)11</w:t>
            </w:r>
          </w:p>
        </w:tc>
        <w:tc>
          <w:tcPr>
            <w:tcW w:w="6062" w:type="dxa"/>
          </w:tcPr>
          <w:p w:rsidR="00710664" w:rsidRPr="00AE5CCC" w:rsidRDefault="00710664" w:rsidP="00AE5CCC">
            <w:pPr>
              <w:spacing w:after="100" w:afterAutospacing="1" w:line="240" w:lineRule="auto"/>
              <w:contextualSpacing/>
              <w:rPr>
                <w:rFonts w:ascii="Times New Roman" w:hAnsi="Times New Roman"/>
                <w:b/>
                <w:noProof/>
                <w:lang w:eastAsia="tr-TR"/>
              </w:rPr>
            </w:pPr>
            <w:r w:rsidRPr="00AE5CCC">
              <w:rPr>
                <w:rFonts w:ascii="Times New Roman" w:hAnsi="Times New Roman"/>
                <w:b/>
                <w:noProof/>
                <w:lang w:eastAsia="tr-TR"/>
              </w:rPr>
              <w:t>20)  Üç basamaklı  42N  sayısı 3 kalansız  bölünebildiğine göre</w:t>
            </w:r>
          </w:p>
          <w:p w:rsidR="00710664" w:rsidRPr="00AE5CCC" w:rsidRDefault="00710664" w:rsidP="00AE5CCC">
            <w:pPr>
              <w:spacing w:after="100" w:afterAutospacing="1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AE5CCC">
              <w:rPr>
                <w:rFonts w:ascii="Times New Roman" w:hAnsi="Times New Roman"/>
                <w:b/>
                <w:noProof/>
                <w:lang w:eastAsia="tr-TR"/>
              </w:rPr>
              <w:t xml:space="preserve"> N aşağıdaki değerlerden hangisi olamaz?</w:t>
            </w:r>
            <w:r w:rsidRPr="00AE5CCC">
              <w:rPr>
                <w:rFonts w:ascii="Times New Roman" w:hAnsi="Times New Roman"/>
                <w:sz w:val="16"/>
                <w:szCs w:val="16"/>
              </w:rPr>
              <w:t>(5 p)</w:t>
            </w:r>
          </w:p>
          <w:p w:rsidR="00710664" w:rsidRPr="00AE5CCC" w:rsidRDefault="00710664" w:rsidP="00AE5CCC">
            <w:pPr>
              <w:spacing w:after="100" w:afterAutospacing="1" w:line="240" w:lineRule="auto"/>
              <w:contextualSpacing/>
              <w:rPr>
                <w:noProof/>
                <w:sz w:val="24"/>
                <w:lang w:eastAsia="tr-TR"/>
              </w:rPr>
            </w:pPr>
            <w:r w:rsidRPr="00AE5CCC">
              <w:rPr>
                <w:rFonts w:ascii="Times New Roman" w:hAnsi="Times New Roman"/>
                <w:noProof/>
                <w:sz w:val="24"/>
                <w:lang w:eastAsia="tr-TR"/>
              </w:rPr>
              <w:t>A)0           B)3          C) 5            D)6</w:t>
            </w:r>
          </w:p>
        </w:tc>
      </w:tr>
    </w:tbl>
    <w:p w:rsidR="00710664" w:rsidRDefault="00710664" w:rsidP="00D45C79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710664" w:rsidRDefault="00710664" w:rsidP="002860D7">
      <w:pPr>
        <w:spacing w:after="0" w:line="240" w:lineRule="atLeast"/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  <w:szCs w:val="24"/>
        </w:rPr>
        <w:t>BAŞARILAR  DİLERİM....</w:t>
      </w:r>
      <w:r>
        <w:rPr>
          <w:rFonts w:ascii="Times New Roman" w:hAnsi="Times New Roman"/>
          <w:b/>
          <w:sz w:val="24"/>
        </w:rPr>
        <w:t xml:space="preserve"> </w:t>
      </w:r>
    </w:p>
    <w:p w:rsidR="00710664" w:rsidRDefault="00710664" w:rsidP="002860D7">
      <w:pPr>
        <w:spacing w:after="0" w:line="240" w:lineRule="atLeast"/>
        <w:jc w:val="right"/>
        <w:rPr>
          <w:rFonts w:ascii="Times New Roman" w:hAnsi="Times New Roman"/>
          <w:b/>
          <w:sz w:val="24"/>
        </w:rPr>
      </w:pPr>
      <w:hyperlink r:id="rId25" w:history="1">
        <w:r w:rsidRPr="00764DA3">
          <w:rPr>
            <w:rStyle w:val="Hyperlink"/>
            <w:rFonts w:ascii="Times New Roman" w:hAnsi="Times New Roman"/>
            <w:b/>
            <w:sz w:val="24"/>
          </w:rPr>
          <w:t>www.sorubak.com</w:t>
        </w:r>
      </w:hyperlink>
      <w:r>
        <w:rPr>
          <w:rFonts w:ascii="Times New Roman" w:hAnsi="Times New Roman"/>
          <w:b/>
          <w:sz w:val="24"/>
        </w:rPr>
        <w:t xml:space="preserve"> </w:t>
      </w:r>
    </w:p>
    <w:sectPr w:rsidR="00710664" w:rsidSect="002860D7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0664" w:rsidRDefault="00710664" w:rsidP="006F63D5">
      <w:pPr>
        <w:spacing w:after="0" w:line="240" w:lineRule="auto"/>
      </w:pPr>
      <w:r>
        <w:separator/>
      </w:r>
    </w:p>
  </w:endnote>
  <w:endnote w:type="continuationSeparator" w:id="0">
    <w:p w:rsidR="00710664" w:rsidRDefault="00710664" w:rsidP="006F63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ivaldi">
    <w:altName w:val="Script MT Bold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0664" w:rsidRDefault="00710664" w:rsidP="006F63D5">
      <w:pPr>
        <w:spacing w:after="0" w:line="240" w:lineRule="auto"/>
      </w:pPr>
      <w:r>
        <w:separator/>
      </w:r>
    </w:p>
  </w:footnote>
  <w:footnote w:type="continuationSeparator" w:id="0">
    <w:p w:rsidR="00710664" w:rsidRDefault="00710664" w:rsidP="006F63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7BDA"/>
    <w:multiLevelType w:val="hybridMultilevel"/>
    <w:tmpl w:val="3814DEA0"/>
    <w:lvl w:ilvl="0" w:tplc="B5C252F0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11510640"/>
    <w:multiLevelType w:val="hybridMultilevel"/>
    <w:tmpl w:val="020AA62E"/>
    <w:lvl w:ilvl="0" w:tplc="041F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">
    <w:nsid w:val="32441923"/>
    <w:multiLevelType w:val="hybridMultilevel"/>
    <w:tmpl w:val="6916DA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915836"/>
    <w:multiLevelType w:val="hybridMultilevel"/>
    <w:tmpl w:val="CE1201A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8050F87"/>
    <w:multiLevelType w:val="hybridMultilevel"/>
    <w:tmpl w:val="285A9362"/>
    <w:lvl w:ilvl="0" w:tplc="078E3DE0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68380919"/>
    <w:multiLevelType w:val="hybridMultilevel"/>
    <w:tmpl w:val="73363F5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EAB5490"/>
    <w:multiLevelType w:val="hybridMultilevel"/>
    <w:tmpl w:val="F418BF22"/>
    <w:lvl w:ilvl="0" w:tplc="F72253FA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7B0A71FC"/>
    <w:multiLevelType w:val="hybridMultilevel"/>
    <w:tmpl w:val="B046193E"/>
    <w:lvl w:ilvl="0" w:tplc="5CD4A72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E363CC9"/>
    <w:multiLevelType w:val="hybridMultilevel"/>
    <w:tmpl w:val="7396D46C"/>
    <w:lvl w:ilvl="0" w:tplc="D20C8FE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1"/>
  </w:num>
  <w:num w:numId="5">
    <w:abstractNumId w:val="6"/>
  </w:num>
  <w:num w:numId="6">
    <w:abstractNumId w:val="4"/>
  </w:num>
  <w:num w:numId="7">
    <w:abstractNumId w:val="0"/>
  </w:num>
  <w:num w:numId="8">
    <w:abstractNumId w:val="3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129B"/>
    <w:rsid w:val="0025769F"/>
    <w:rsid w:val="002860D7"/>
    <w:rsid w:val="002C28CC"/>
    <w:rsid w:val="003A004F"/>
    <w:rsid w:val="003A7DAB"/>
    <w:rsid w:val="003B67C1"/>
    <w:rsid w:val="003E4BEA"/>
    <w:rsid w:val="003F669F"/>
    <w:rsid w:val="00540364"/>
    <w:rsid w:val="00545913"/>
    <w:rsid w:val="006F63D5"/>
    <w:rsid w:val="006F7467"/>
    <w:rsid w:val="00710664"/>
    <w:rsid w:val="00751CF6"/>
    <w:rsid w:val="00764DA3"/>
    <w:rsid w:val="00805B2B"/>
    <w:rsid w:val="008F453C"/>
    <w:rsid w:val="009B6DD2"/>
    <w:rsid w:val="00AC129B"/>
    <w:rsid w:val="00AE5CCC"/>
    <w:rsid w:val="00C0599F"/>
    <w:rsid w:val="00C275FA"/>
    <w:rsid w:val="00CF6907"/>
    <w:rsid w:val="00D112B2"/>
    <w:rsid w:val="00D11B42"/>
    <w:rsid w:val="00D366DB"/>
    <w:rsid w:val="00D45C79"/>
    <w:rsid w:val="00D73E83"/>
    <w:rsid w:val="00DA627A"/>
    <w:rsid w:val="00DC0F3F"/>
    <w:rsid w:val="00F017A3"/>
    <w:rsid w:val="00F1650E"/>
    <w:rsid w:val="00F667F4"/>
    <w:rsid w:val="00F914E4"/>
    <w:rsid w:val="00FE3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650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C129B"/>
    <w:pPr>
      <w:ind w:left="720"/>
      <w:contextualSpacing/>
    </w:pPr>
  </w:style>
  <w:style w:type="table" w:styleId="TableGrid">
    <w:name w:val="Table Grid"/>
    <w:basedOn w:val="TableNormal"/>
    <w:uiPriority w:val="99"/>
    <w:rsid w:val="00AC129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Accent6">
    <w:name w:val="List Table 7 Colorful Accent 6"/>
    <w:uiPriority w:val="99"/>
    <w:rsid w:val="00AC129B"/>
    <w:rPr>
      <w:color w:val="E36C0A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" w:eastAsia="Times New Roman" w:hAnsi="Times New Roman" w:cs="Times New Roman"/>
        <w:i/>
        <w:iCs/>
        <w:sz w:val="26"/>
      </w:rPr>
      <w:tblPr/>
      <w:tcPr>
        <w:tcBorders>
          <w:bottom w:val="single" w:sz="4" w:space="0" w:color="F79646"/>
        </w:tcBorders>
        <w:shd w:val="clear" w:color="auto" w:fill="FFFFFF"/>
      </w:tcPr>
    </w:tblStylePr>
    <w:tblStylePr w:type="lastRow">
      <w:rPr>
        <w:rFonts w:ascii="Times New Roman" w:eastAsia="Times New Roman" w:hAnsi="Times New Roman" w:cs="Times New Roman"/>
        <w:i/>
        <w:iCs/>
        <w:sz w:val="26"/>
      </w:rPr>
      <w:tblPr/>
      <w:tcPr>
        <w:tcBorders>
          <w:top w:val="single" w:sz="4" w:space="0" w:color="F79646"/>
        </w:tcBorders>
        <w:shd w:val="clear" w:color="auto" w:fill="FFFFFF"/>
      </w:tcPr>
    </w:tblStylePr>
    <w:tblStylePr w:type="firstCol">
      <w:pPr>
        <w:jc w:val="right"/>
      </w:pPr>
      <w:rPr>
        <w:rFonts w:ascii="Times New Roman" w:eastAsia="Times New Roman" w:hAnsi="Times New Roman" w:cs="Times New Roman"/>
        <w:i/>
        <w:iCs/>
        <w:sz w:val="26"/>
      </w:rPr>
      <w:tblPr/>
      <w:tcPr>
        <w:tcBorders>
          <w:right w:val="single" w:sz="4" w:space="0" w:color="F79646"/>
        </w:tcBorders>
        <w:shd w:val="clear" w:color="auto" w:fill="FFFFFF"/>
      </w:tcPr>
    </w:tblStylePr>
    <w:tblStylePr w:type="lastCol">
      <w:rPr>
        <w:rFonts w:ascii="Times New Roman" w:eastAsia="Times New Roman" w:hAnsi="Times New Roman" w:cs="Times New Roman"/>
        <w:i/>
        <w:iCs/>
        <w:sz w:val="26"/>
      </w:rPr>
      <w:tblPr/>
      <w:tcPr>
        <w:tcBorders>
          <w:left w:val="single" w:sz="4" w:space="0" w:color="F79646"/>
        </w:tcBorders>
        <w:shd w:val="clear" w:color="auto" w:fill="FFFFFF"/>
      </w:tcPr>
    </w:tblStylePr>
    <w:tblStylePr w:type="band1Vert">
      <w:rPr>
        <w:rFonts w:cs="Times New Roman"/>
      </w:rPr>
      <w:tblPr/>
      <w:tcPr>
        <w:shd w:val="clear" w:color="auto" w:fill="FDE9D9"/>
      </w:tcPr>
    </w:tblStylePr>
    <w:tblStylePr w:type="band1Horz">
      <w:rPr>
        <w:rFonts w:cs="Times New Roman"/>
      </w:rPr>
      <w:tblPr/>
      <w:tcPr>
        <w:shd w:val="clear" w:color="auto" w:fill="FDE9D9"/>
      </w:tcPr>
    </w:tblStylePr>
    <w:tblStylePr w:type="neCell">
      <w:rPr>
        <w:rFonts w:cs="Times New Roman"/>
      </w:rPr>
      <w:tblPr/>
      <w:tcPr>
        <w:tcBorders>
          <w:left w:val="nil"/>
        </w:tcBorders>
      </w:tcPr>
    </w:tblStylePr>
    <w:tblStylePr w:type="nwCell">
      <w:rPr>
        <w:rFonts w:cs="Times New Roman"/>
      </w:rPr>
      <w:tblPr/>
      <w:tcPr>
        <w:tcBorders>
          <w:right w:val="nil"/>
        </w:tcBorders>
      </w:tcPr>
    </w:tblStylePr>
    <w:tblStylePr w:type="seCell">
      <w:rPr>
        <w:rFonts w:cs="Times New Roman"/>
      </w:rPr>
      <w:tblPr/>
      <w:tcPr>
        <w:tcBorders>
          <w:left w:val="nil"/>
        </w:tcBorders>
      </w:tcPr>
    </w:tblStylePr>
    <w:tblStylePr w:type="swCell">
      <w:rPr>
        <w:rFonts w:cs="Times New Roman"/>
      </w:rPr>
      <w:tblPr/>
      <w:tcPr>
        <w:tcBorders>
          <w:right w:val="nil"/>
        </w:tcBorders>
      </w:tcPr>
    </w:tblStylePr>
  </w:style>
  <w:style w:type="paragraph" w:styleId="NoSpacing">
    <w:name w:val="No Spacing"/>
    <w:uiPriority w:val="99"/>
    <w:qFormat/>
    <w:rsid w:val="00AC129B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AC12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C129B"/>
    <w:rPr>
      <w:rFonts w:ascii="Tahoma" w:hAnsi="Tahoma" w:cs="Tahoma"/>
      <w:sz w:val="16"/>
      <w:szCs w:val="16"/>
    </w:rPr>
  </w:style>
  <w:style w:type="paragraph" w:customStyle="1" w:styleId="soru">
    <w:name w:val="soru"/>
    <w:basedOn w:val="BodyTextIndent"/>
    <w:uiPriority w:val="99"/>
    <w:rsid w:val="006F63D5"/>
  </w:style>
  <w:style w:type="paragraph" w:styleId="BodyTextIndent">
    <w:name w:val="Body Text Indent"/>
    <w:basedOn w:val="Normal"/>
    <w:link w:val="BodyTextIndentChar"/>
    <w:uiPriority w:val="99"/>
    <w:semiHidden/>
    <w:rsid w:val="006F63D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6F63D5"/>
    <w:rPr>
      <w:rFonts w:cs="Times New Roman"/>
    </w:rPr>
  </w:style>
  <w:style w:type="paragraph" w:styleId="Header">
    <w:name w:val="header"/>
    <w:basedOn w:val="Normal"/>
    <w:link w:val="HeaderChar"/>
    <w:uiPriority w:val="99"/>
    <w:semiHidden/>
    <w:rsid w:val="006F63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F63D5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6F63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F63D5"/>
    <w:rPr>
      <w:rFonts w:cs="Times New Roman"/>
    </w:rPr>
  </w:style>
  <w:style w:type="character" w:styleId="PlaceholderText">
    <w:name w:val="Placeholder Text"/>
    <w:basedOn w:val="DefaultParagraphFont"/>
    <w:uiPriority w:val="99"/>
    <w:semiHidden/>
    <w:rsid w:val="00F914E4"/>
    <w:rPr>
      <w:rFonts w:cs="Times New Roman"/>
      <w:color w:val="808080"/>
    </w:rPr>
  </w:style>
  <w:style w:type="character" w:styleId="Hyperlink">
    <w:name w:val="Hyperlink"/>
    <w:basedOn w:val="DefaultParagraphFont"/>
    <w:uiPriority w:val="99"/>
    <w:rsid w:val="0054036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gi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hyperlink" Target="http://www.sorubak&#231;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gi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196</TotalTime>
  <Pages>3</Pages>
  <Words>534</Words>
  <Characters>3045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www.sorubak.com;</dc:subject>
  <dc:creator>www.sorubak.com; Davut Hoca</dc:creator>
  <cp:keywords>www.sorubak.com</cp:keywords>
  <dc:description>www.sorubak.com;</dc:description>
  <cp:lastModifiedBy>edanur</cp:lastModifiedBy>
  <cp:revision>3</cp:revision>
  <dcterms:created xsi:type="dcterms:W3CDTF">2014-12-02T19:42:00Z</dcterms:created>
  <dcterms:modified xsi:type="dcterms:W3CDTF">2014-12-03T14:25:00Z</dcterms:modified>
  <cp:category>www.sorubak.com</cp:category>
</cp:coreProperties>
</file>