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EB4" w:rsidRPr="000A20DE" w:rsidRDefault="004F5EB4" w:rsidP="005F6FC1">
      <w:pPr>
        <w:jc w:val="center"/>
        <w:rPr>
          <w:rFonts w:ascii="Calibri" w:hAnsi="Calibri"/>
          <w:b/>
        </w:rPr>
      </w:pPr>
      <w:r w:rsidRPr="000A20DE">
        <w:rPr>
          <w:rFonts w:ascii="Calibri" w:hAnsi="Calibri"/>
          <w:b/>
        </w:rPr>
        <w:t>2014/2015 EĞİT</w:t>
      </w:r>
      <w:r>
        <w:rPr>
          <w:rFonts w:ascii="Calibri" w:hAnsi="Calibri"/>
          <w:b/>
        </w:rPr>
        <w:t>İM ÖĞRETİM YILI HASAN ÜZMEZ</w:t>
      </w:r>
      <w:r w:rsidRPr="000A20DE">
        <w:rPr>
          <w:rFonts w:ascii="Calibri" w:hAnsi="Calibri"/>
          <w:b/>
        </w:rPr>
        <w:t xml:space="preserve"> ORTAOKULU</w:t>
      </w:r>
    </w:p>
    <w:p w:rsidR="004F5EB4" w:rsidRPr="000A20DE" w:rsidRDefault="004F5EB4" w:rsidP="005F6FC1">
      <w:pPr>
        <w:jc w:val="center"/>
        <w:rPr>
          <w:rFonts w:ascii="Calibri" w:hAnsi="Calibri"/>
          <w:b/>
        </w:rPr>
      </w:pPr>
      <w:r w:rsidRPr="000A20DE">
        <w:rPr>
          <w:rFonts w:ascii="Calibri" w:hAnsi="Calibri"/>
          <w:b/>
        </w:rPr>
        <w:t>MATEMATİK DERSİ 6. SINIF  1.DÖNEM 3.SINAV SORULARI</w:t>
      </w:r>
    </w:p>
    <w:p w:rsidR="004F5EB4" w:rsidRPr="000A20DE" w:rsidRDefault="004F5EB4" w:rsidP="005F6FC1">
      <w:pPr>
        <w:jc w:val="center"/>
        <w:rPr>
          <w:rFonts w:ascii="Calibri" w:hAnsi="Calibri"/>
          <w:b/>
        </w:rPr>
      </w:pPr>
    </w:p>
    <w:p w:rsidR="004F5EB4" w:rsidRPr="009C74F5" w:rsidRDefault="004F5EB4" w:rsidP="005F6FC1">
      <w:pPr>
        <w:rPr>
          <w:rFonts w:ascii="Calibri" w:hAnsi="Calibri"/>
          <w:b/>
          <w:sz w:val="22"/>
          <w:szCs w:val="22"/>
        </w:rPr>
      </w:pPr>
      <w:r w:rsidRPr="009C74F5">
        <w:rPr>
          <w:rFonts w:ascii="Calibri" w:hAnsi="Calibri"/>
          <w:b/>
          <w:sz w:val="22"/>
          <w:szCs w:val="22"/>
        </w:rPr>
        <w:t>Adı Soyadı</w:t>
      </w:r>
      <w:r w:rsidRPr="009C74F5">
        <w:rPr>
          <w:rFonts w:ascii="Calibri" w:hAnsi="Calibri"/>
          <w:b/>
          <w:sz w:val="22"/>
          <w:szCs w:val="22"/>
        </w:rPr>
        <w:tab/>
        <w:t>:</w:t>
      </w:r>
    </w:p>
    <w:p w:rsidR="004F5EB4" w:rsidRPr="009C74F5" w:rsidRDefault="004F5EB4" w:rsidP="005F6FC1">
      <w:pPr>
        <w:rPr>
          <w:rFonts w:ascii="Calibri" w:hAnsi="Calibri"/>
          <w:b/>
          <w:sz w:val="22"/>
          <w:szCs w:val="22"/>
        </w:rPr>
      </w:pPr>
      <w:r w:rsidRPr="009C74F5">
        <w:rPr>
          <w:rFonts w:ascii="Calibri" w:hAnsi="Calibri"/>
          <w:b/>
          <w:sz w:val="22"/>
          <w:szCs w:val="22"/>
        </w:rPr>
        <w:t>Numarası</w:t>
      </w:r>
      <w:r w:rsidRPr="009C74F5">
        <w:rPr>
          <w:rFonts w:ascii="Calibri" w:hAnsi="Calibri"/>
          <w:b/>
          <w:sz w:val="22"/>
          <w:szCs w:val="22"/>
        </w:rPr>
        <w:tab/>
        <w:t>:</w:t>
      </w:r>
    </w:p>
    <w:p w:rsidR="004F5EB4" w:rsidRDefault="004F5EB4" w:rsidP="005F6FC1">
      <w:pPr>
        <w:rPr>
          <w:rFonts w:ascii="Calibri" w:hAnsi="Calibri"/>
          <w:b/>
          <w:sz w:val="22"/>
          <w:szCs w:val="22"/>
        </w:rPr>
      </w:pPr>
      <w:r w:rsidRPr="009C74F5">
        <w:rPr>
          <w:rFonts w:ascii="Calibri" w:hAnsi="Calibri"/>
          <w:b/>
          <w:sz w:val="22"/>
          <w:szCs w:val="22"/>
        </w:rPr>
        <w:t>Sınıfı</w:t>
      </w:r>
      <w:r w:rsidRPr="009C74F5">
        <w:rPr>
          <w:rFonts w:ascii="Calibri" w:hAnsi="Calibri"/>
          <w:b/>
          <w:sz w:val="22"/>
          <w:szCs w:val="22"/>
        </w:rPr>
        <w:tab/>
      </w:r>
      <w:r w:rsidRPr="009C74F5">
        <w:rPr>
          <w:rFonts w:ascii="Calibri" w:hAnsi="Calibri"/>
          <w:b/>
          <w:sz w:val="22"/>
          <w:szCs w:val="22"/>
        </w:rPr>
        <w:tab/>
        <w:t>:</w:t>
      </w:r>
    </w:p>
    <w:p w:rsidR="004F5EB4" w:rsidRDefault="004F5EB4">
      <w:pPr>
        <w:sectPr w:rsidR="004F5EB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  <w:r>
        <w:rPr>
          <w:b/>
        </w:rPr>
        <w:t xml:space="preserve"> 1.)Aşağıdaki kesirleri ondalık kesir olarak yazınız. </w:t>
      </w: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6" type="#_x0000_t75" style="position:absolute;margin-left:171.45pt;margin-top:3.3pt;width:57.75pt;height:39pt;z-index:-251664896;visibility:visible">
            <v:imagedata r:id="rId4" o:title=""/>
          </v:shape>
        </w:pict>
      </w:r>
      <w:r>
        <w:rPr>
          <w:noProof/>
        </w:rPr>
        <w:pict>
          <v:shape id="Resim 7" o:spid="_x0000_s1027" type="#_x0000_t75" style="position:absolute;margin-left:83.7pt;margin-top:3.3pt;width:48.75pt;height:41.25pt;z-index:-251665920;visibility:visible">
            <v:imagedata r:id="rId5" o:title=""/>
          </v:shape>
        </w:pict>
      </w:r>
      <w:r>
        <w:rPr>
          <w:noProof/>
        </w:rPr>
        <w:pict>
          <v:shape id="Resim 4" o:spid="_x0000_s1028" type="#_x0000_t75" style="position:absolute;margin-left:1.2pt;margin-top:4.8pt;width:48pt;height:39.75pt;z-index:-251666944;visibility:visible">
            <v:imagedata r:id="rId6" o:title=""/>
          </v:shape>
        </w:pict>
      </w: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</w:p>
    <w:p w:rsidR="004F5EB4" w:rsidRDefault="004F5EB4" w:rsidP="005F6FC1">
      <w:pPr>
        <w:rPr>
          <w:b/>
        </w:rPr>
      </w:pPr>
      <w:r>
        <w:rPr>
          <w:noProof/>
        </w:rPr>
        <w:pict>
          <v:shape id="Resim 25" o:spid="_x0000_s1029" type="#_x0000_t75" style="position:absolute;margin-left:154.95pt;margin-top:37.15pt;width:30.75pt;height:46.5pt;z-index:-251662848;visibility:visible">
            <v:imagedata r:id="rId7" o:title=""/>
          </v:shape>
        </w:pict>
      </w:r>
      <w:r>
        <w:rPr>
          <w:b/>
        </w:rPr>
        <w:t xml:space="preserve">2.) Aşağıdaki kesirleri devirli ondalık açılım şeklinde yazınız. </w:t>
      </w:r>
    </w:p>
    <w:p w:rsidR="004F5EB4" w:rsidRDefault="004F5EB4" w:rsidP="005F6FC1">
      <w:pPr>
        <w:rPr>
          <w:b/>
        </w:rPr>
      </w:pPr>
      <w:r>
        <w:rPr>
          <w:noProof/>
        </w:rPr>
        <w:pict>
          <v:shape id="Resim 22" o:spid="_x0000_s1030" type="#_x0000_t75" style="position:absolute;margin-left:16.95pt;margin-top:.25pt;width:32.25pt;height:39.75pt;z-index:-251663872;visibility:visible">
            <v:imagedata r:id="rId8" o:title=""/>
          </v:shape>
        </w:pict>
      </w:r>
    </w:p>
    <w:p w:rsidR="004F5EB4" w:rsidRDefault="004F5EB4"/>
    <w:p w:rsidR="004F5EB4" w:rsidRDefault="004F5EB4"/>
    <w:p w:rsidR="004F5EB4" w:rsidRDefault="004F5EB4"/>
    <w:p w:rsidR="004F5EB4" w:rsidRDefault="004F5EB4" w:rsidP="005F6FC1">
      <w:pPr>
        <w:rPr>
          <w:b/>
        </w:rPr>
      </w:pPr>
      <w:r>
        <w:rPr>
          <w:b/>
        </w:rPr>
        <w:t xml:space="preserve">3.)Aşağıdaki ondalık kesri yazınız. </w:t>
      </w:r>
    </w:p>
    <w:p w:rsidR="004F5EB4" w:rsidRDefault="004F5EB4" w:rsidP="005F6FC1">
      <w:pPr>
        <w:rPr>
          <w:b/>
        </w:rPr>
      </w:pPr>
      <w:r>
        <w:rPr>
          <w:noProof/>
        </w:rPr>
        <w:pict>
          <v:shape id="Resim 31" o:spid="_x0000_s1031" type="#_x0000_t75" style="position:absolute;margin-left:-10.15pt;margin-top:13.05pt;width:213pt;height:30pt;z-index:-251661824;visibility:visible">
            <v:imagedata r:id="rId9" o:title=""/>
          </v:shape>
        </w:pict>
      </w:r>
    </w:p>
    <w:p w:rsidR="004F5EB4" w:rsidRDefault="004F5EB4" w:rsidP="005F6FC1">
      <w:pPr>
        <w:rPr>
          <w:b/>
        </w:rPr>
      </w:pPr>
    </w:p>
    <w:p w:rsidR="004F5EB4" w:rsidRDefault="004F5EB4">
      <w:r>
        <w:rPr>
          <w:noProof/>
        </w:rPr>
        <w:pict>
          <v:shape id="Resim 28" o:spid="_x0000_s1032" type="#_x0000_t75" style="position:absolute;margin-left:-10.1pt;margin-top:49.3pt;width:227.25pt;height:24.75pt;z-index:-251660800;visibility:visible">
            <v:imagedata r:id="rId10" o:title=""/>
          </v:shape>
        </w:pict>
      </w:r>
    </w:p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Pr="005F6FC1" w:rsidRDefault="004F5EB4" w:rsidP="005F6FC1">
      <w:r>
        <w:t xml:space="preserve"> 4.) </w:t>
      </w:r>
      <w:r w:rsidRPr="005F6FC1">
        <w:t xml:space="preserve">Aşağıdaki okunuşları verilen kesirleri </w:t>
      </w:r>
      <w:r w:rsidRPr="005F6FC1">
        <w:rPr>
          <w:b/>
          <w:u w:val="single"/>
        </w:rPr>
        <w:t>rakamla</w:t>
      </w:r>
      <w:r w:rsidRPr="005F6FC1">
        <w:t xml:space="preserve"> yazınız.</w:t>
      </w:r>
    </w:p>
    <w:p w:rsidR="004F5EB4" w:rsidRPr="005F6FC1" w:rsidRDefault="004F5EB4" w:rsidP="005F6FC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3"/>
        <w:gridCol w:w="1144"/>
      </w:tblGrid>
      <w:tr w:rsidR="004F5EB4" w:rsidRPr="005F6FC1" w:rsidTr="00BA075A">
        <w:tc>
          <w:tcPr>
            <w:tcW w:w="3888" w:type="dxa"/>
          </w:tcPr>
          <w:p w:rsidR="004F5EB4" w:rsidRPr="005F6FC1" w:rsidRDefault="004F5EB4" w:rsidP="005F6FC1">
            <w:r w:rsidRPr="005F6FC1">
              <w:t xml:space="preserve">Sıfır tam </w:t>
            </w:r>
            <w:r w:rsidRPr="005F6FC1">
              <w:rPr>
                <w:b/>
              </w:rPr>
              <w:t>onda</w:t>
            </w:r>
            <w:r w:rsidRPr="005F6FC1">
              <w:t xml:space="preserve"> beş</w:t>
            </w:r>
          </w:p>
        </w:tc>
        <w:tc>
          <w:tcPr>
            <w:tcW w:w="1405" w:type="dxa"/>
          </w:tcPr>
          <w:p w:rsidR="004F5EB4" w:rsidRPr="005F6FC1" w:rsidRDefault="004F5EB4" w:rsidP="005F6FC1"/>
        </w:tc>
      </w:tr>
      <w:tr w:rsidR="004F5EB4" w:rsidRPr="005F6FC1" w:rsidTr="00BA075A">
        <w:tc>
          <w:tcPr>
            <w:tcW w:w="3888" w:type="dxa"/>
          </w:tcPr>
          <w:p w:rsidR="004F5EB4" w:rsidRPr="005F6FC1" w:rsidRDefault="004F5EB4" w:rsidP="005F6FC1">
            <w:r w:rsidRPr="005F6FC1">
              <w:t xml:space="preserve">Otuz beş tam </w:t>
            </w:r>
            <w:r w:rsidRPr="005F6FC1">
              <w:rPr>
                <w:b/>
              </w:rPr>
              <w:t>yüzde</w:t>
            </w:r>
            <w:r w:rsidRPr="005F6FC1">
              <w:t xml:space="preserve"> iki</w:t>
            </w:r>
          </w:p>
        </w:tc>
        <w:tc>
          <w:tcPr>
            <w:tcW w:w="1405" w:type="dxa"/>
          </w:tcPr>
          <w:p w:rsidR="004F5EB4" w:rsidRPr="005F6FC1" w:rsidRDefault="004F5EB4" w:rsidP="005F6FC1"/>
        </w:tc>
      </w:tr>
      <w:tr w:rsidR="004F5EB4" w:rsidRPr="005F6FC1" w:rsidTr="00BA075A">
        <w:tc>
          <w:tcPr>
            <w:tcW w:w="3888" w:type="dxa"/>
          </w:tcPr>
          <w:p w:rsidR="004F5EB4" w:rsidRPr="005F6FC1" w:rsidRDefault="004F5EB4" w:rsidP="005F6FC1">
            <w:r w:rsidRPr="005F6FC1">
              <w:t xml:space="preserve">İki yüz seksen bir tam </w:t>
            </w:r>
            <w:r w:rsidRPr="005F6FC1">
              <w:rPr>
                <w:b/>
              </w:rPr>
              <w:t>binde</w:t>
            </w:r>
            <w:r w:rsidRPr="005F6FC1">
              <w:t xml:space="preserve"> on yedi</w:t>
            </w:r>
          </w:p>
        </w:tc>
        <w:tc>
          <w:tcPr>
            <w:tcW w:w="1405" w:type="dxa"/>
          </w:tcPr>
          <w:p w:rsidR="004F5EB4" w:rsidRPr="005F6FC1" w:rsidRDefault="004F5EB4" w:rsidP="005F6FC1"/>
        </w:tc>
      </w:tr>
      <w:tr w:rsidR="004F5EB4" w:rsidRPr="005F6FC1" w:rsidTr="00BA075A">
        <w:tc>
          <w:tcPr>
            <w:tcW w:w="3888" w:type="dxa"/>
          </w:tcPr>
          <w:p w:rsidR="004F5EB4" w:rsidRPr="005F6FC1" w:rsidRDefault="004F5EB4" w:rsidP="005F6FC1">
            <w:r w:rsidRPr="005F6FC1">
              <w:t xml:space="preserve">Beş bin beş tam </w:t>
            </w:r>
            <w:r w:rsidRPr="005F6FC1">
              <w:rPr>
                <w:b/>
              </w:rPr>
              <w:t>binde</w:t>
            </w:r>
            <w:r w:rsidRPr="005F6FC1">
              <w:t xml:space="preserve"> beş yüz on beş</w:t>
            </w:r>
          </w:p>
        </w:tc>
        <w:tc>
          <w:tcPr>
            <w:tcW w:w="1405" w:type="dxa"/>
          </w:tcPr>
          <w:p w:rsidR="004F5EB4" w:rsidRPr="005F6FC1" w:rsidRDefault="004F5EB4" w:rsidP="005F6FC1"/>
        </w:tc>
      </w:tr>
    </w:tbl>
    <w:p w:rsidR="004F5EB4" w:rsidRDefault="004F5EB4"/>
    <w:p w:rsidR="004F5EB4" w:rsidRDefault="004F5EB4">
      <w:r>
        <w:t>5.)</w:t>
      </w:r>
    </w:p>
    <w:p w:rsidR="004F5EB4" w:rsidRDefault="004F5EB4">
      <w:r>
        <w:rPr>
          <w:noProof/>
        </w:rPr>
        <w:pict>
          <v:shape id="_x0000_s1033" type="#_x0000_t75" style="position:absolute;margin-left:-4.1pt;margin-top:1.05pt;width:215.25pt;height:69pt;z-index:-251655680;visibility:visible">
            <v:imagedata r:id="rId11" o:title=""/>
          </v:shape>
        </w:pict>
      </w:r>
    </w:p>
    <w:p w:rsidR="004F5EB4" w:rsidRDefault="004F5EB4"/>
    <w:p w:rsidR="004F5EB4" w:rsidRDefault="004F5EB4">
      <w:bookmarkStart w:id="0" w:name="_GoBack"/>
      <w:bookmarkEnd w:id="0"/>
    </w:p>
    <w:p w:rsidR="004F5EB4" w:rsidRDefault="004F5EB4">
      <w:r>
        <w:rPr>
          <w:noProof/>
        </w:rPr>
        <w:pict>
          <v:shape id="Resim 2" o:spid="_x0000_s1034" type="#_x0000_t75" style="position:absolute;margin-left:20.8pt;margin-top:8.05pt;width:3in;height:121.5pt;z-index:-251658752;visibility:visible">
            <v:imagedata r:id="rId12" o:title=""/>
          </v:shape>
        </w:pict>
      </w:r>
      <w:r>
        <w:t>6.)</w:t>
      </w:r>
    </w:p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>
      <w:pPr>
        <w:rPr>
          <w:noProof/>
        </w:rPr>
      </w:pPr>
      <w:r>
        <w:rPr>
          <w:noProof/>
        </w:rPr>
        <w:pict>
          <v:shape id="_x0000_s1035" type="#_x0000_t75" style="position:absolute;margin-left:20.85pt;margin-top:4.4pt;width:3in;height:83.4pt;z-index:251658752;visibility:visible">
            <v:imagedata r:id="rId13" o:title=""/>
          </v:shape>
        </w:pict>
      </w:r>
      <w:r>
        <w:t>7.)</w:t>
      </w:r>
      <w:r w:rsidRPr="005F6FC1">
        <w:rPr>
          <w:noProof/>
        </w:rPr>
        <w:t xml:space="preserve"> </w:t>
      </w:r>
    </w:p>
    <w:p w:rsidR="004F5EB4" w:rsidRDefault="004F5EB4">
      <w:pPr>
        <w:rPr>
          <w:noProof/>
        </w:rPr>
      </w:pPr>
    </w:p>
    <w:p w:rsidR="004F5EB4" w:rsidRDefault="004F5EB4">
      <w:pPr>
        <w:rPr>
          <w:noProof/>
        </w:rPr>
      </w:pPr>
    </w:p>
    <w:p w:rsidR="004F5EB4" w:rsidRDefault="004F5EB4">
      <w:pPr>
        <w:rPr>
          <w:noProof/>
        </w:rPr>
      </w:pPr>
    </w:p>
    <w:p w:rsidR="004F5EB4" w:rsidRDefault="004F5EB4">
      <w:pPr>
        <w:rPr>
          <w:noProof/>
        </w:rPr>
      </w:pPr>
    </w:p>
    <w:p w:rsidR="004F5EB4" w:rsidRDefault="004F5EB4">
      <w:pPr>
        <w:rPr>
          <w:noProof/>
        </w:rPr>
      </w:pPr>
    </w:p>
    <w:p w:rsidR="004F5EB4" w:rsidRDefault="004F5EB4">
      <w:pPr>
        <w:rPr>
          <w:noProof/>
        </w:rPr>
      </w:pPr>
    </w:p>
    <w:p w:rsidR="004F5EB4" w:rsidRDefault="004F5EB4">
      <w:pPr>
        <w:rPr>
          <w:b/>
          <w:noProof/>
        </w:rPr>
      </w:pPr>
      <w:r>
        <w:rPr>
          <w:noProof/>
        </w:rPr>
        <w:pict>
          <v:shape id="Resim 6" o:spid="_x0000_s1036" type="#_x0000_t75" style="position:absolute;margin-left:20.65pt;margin-top:11.4pt;width:225.3pt;height:93pt;z-index:-251656704;visibility:visible">
            <v:imagedata r:id="rId14" o:title=""/>
          </v:shape>
        </w:pict>
      </w:r>
      <w:r>
        <w:rPr>
          <w:noProof/>
        </w:rPr>
        <w:t>8.)</w:t>
      </w:r>
      <w:r w:rsidRPr="005F6FC1">
        <w:rPr>
          <w:b/>
          <w:noProof/>
        </w:rPr>
        <w:t xml:space="preserve"> </w:t>
      </w: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  <w:r>
        <w:rPr>
          <w:noProof/>
        </w:rPr>
        <w:pict>
          <v:shape id="Resim 1" o:spid="_x0000_s1037" type="#_x0000_t75" style="position:absolute;margin-left:20.45pt;margin-top:12.25pt;width:235.5pt;height:93pt;z-index:251656704;visibility:visible">
            <v:imagedata r:id="rId15" o:title=""/>
          </v:shape>
        </w:pict>
      </w:r>
      <w:r>
        <w:rPr>
          <w:b/>
          <w:noProof/>
        </w:rPr>
        <w:t>9.)</w:t>
      </w:r>
      <w:r w:rsidRPr="005F6FC1">
        <w:rPr>
          <w:b/>
          <w:noProof/>
        </w:rPr>
        <w:t xml:space="preserve"> </w:t>
      </w: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  <w:r>
        <w:rPr>
          <w:noProof/>
        </w:rPr>
        <w:pict>
          <v:shape id="Resim 9" o:spid="_x0000_s1038" type="#_x0000_t75" style="position:absolute;margin-left:30.15pt;margin-top:10.1pt;width:215.4pt;height:150pt;z-index:-251654656;visibility:visible">
            <v:imagedata r:id="rId16" o:title=""/>
          </v:shape>
        </w:pict>
      </w:r>
    </w:p>
    <w:p w:rsidR="004F5EB4" w:rsidRDefault="004F5EB4">
      <w:pPr>
        <w:rPr>
          <w:b/>
          <w:noProof/>
        </w:rPr>
      </w:pPr>
      <w:r>
        <w:rPr>
          <w:b/>
          <w:noProof/>
        </w:rPr>
        <w:t>10.)</w:t>
      </w:r>
      <w:r w:rsidRPr="005F6FC1">
        <w:rPr>
          <w:b/>
          <w:noProof/>
        </w:rPr>
        <w:t xml:space="preserve"> </w:t>
      </w:r>
      <w:r>
        <w:rPr>
          <w:b/>
          <w:noProof/>
        </w:rPr>
        <w:br/>
      </w: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  <w:r>
        <w:rPr>
          <w:noProof/>
        </w:rPr>
        <w:pict>
          <v:shape id="Resim 10" o:spid="_x0000_s1039" type="#_x0000_t75" style="position:absolute;margin-left:2.65pt;margin-top:5.15pt;width:170.5pt;height:154.5pt;z-index:-251653632;visibility:visible">
            <v:imagedata r:id="rId17" o:title=""/>
          </v:shape>
        </w:pict>
      </w:r>
      <w:r>
        <w:rPr>
          <w:b/>
          <w:noProof/>
        </w:rPr>
        <w:t>11.)</w:t>
      </w:r>
    </w:p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Default="004F5EB4" w:rsidP="00A22ADA">
      <w:pPr>
        <w:tabs>
          <w:tab w:val="left" w:pos="921"/>
        </w:tabs>
        <w:rPr>
          <w:rFonts w:ascii="Arial" w:hAnsi="Arial" w:cs="Arial"/>
          <w:b/>
          <w:sz w:val="20"/>
          <w:szCs w:val="20"/>
        </w:rPr>
      </w:pPr>
      <w:r>
        <w:t>12.)</w:t>
      </w:r>
      <w:r w:rsidRPr="00A22ADA">
        <w:rPr>
          <w:b/>
          <w:sz w:val="20"/>
          <w:szCs w:val="20"/>
        </w:rPr>
        <w:t xml:space="preserve"> </w:t>
      </w:r>
      <w:r w:rsidRPr="00A51B59">
        <w:rPr>
          <w:b/>
          <w:position w:val="-24"/>
          <w:sz w:val="20"/>
          <w:szCs w:val="20"/>
        </w:rPr>
        <w:object w:dxaOrig="1840" w:dyaOrig="620">
          <v:shape id="_x0000_i1025" type="#_x0000_t75" style="width:92.25pt;height:30.75pt" o:ole="" filled="t">
            <v:imagedata r:id="rId18" o:title=""/>
          </v:shape>
          <o:OLEObject Type="Embed" ProgID="Equation.3" ShapeID="_x0000_i1025" DrawAspect="Content" ObjectID="_1481914027" r:id="rId19"/>
        </w:object>
      </w:r>
      <w:r w:rsidRPr="00A51B59">
        <w:rPr>
          <w:b/>
          <w:sz w:val="20"/>
          <w:szCs w:val="20"/>
        </w:rPr>
        <w:t xml:space="preserve">    </w:t>
      </w:r>
      <w:r w:rsidRPr="00A51B59">
        <w:rPr>
          <w:rFonts w:ascii="Arial" w:hAnsi="Arial" w:cs="Arial"/>
          <w:b/>
          <w:sz w:val="20"/>
          <w:szCs w:val="20"/>
        </w:rPr>
        <w:t>kesirleri sıralayınız?</w:t>
      </w:r>
    </w:p>
    <w:p w:rsidR="004F5EB4" w:rsidRDefault="004F5EB4"/>
    <w:p w:rsidR="004F5EB4" w:rsidRDefault="004F5EB4"/>
    <w:p w:rsidR="004F5EB4" w:rsidRDefault="004F5EB4"/>
    <w:p w:rsidR="004F5EB4" w:rsidRDefault="004F5EB4"/>
    <w:p w:rsidR="004F5EB4" w:rsidRDefault="004F5EB4"/>
    <w:p w:rsidR="004F5EB4" w:rsidRPr="007058B0" w:rsidRDefault="004F5EB4" w:rsidP="00A22ADA">
      <w:pPr>
        <w:tabs>
          <w:tab w:val="left" w:pos="3780"/>
        </w:tabs>
        <w:rPr>
          <w:b/>
          <w:sz w:val="20"/>
          <w:szCs w:val="20"/>
        </w:rPr>
      </w:pPr>
      <w:r>
        <w:t>13.)</w:t>
      </w:r>
      <w:r w:rsidRPr="00A22ADA">
        <w:rPr>
          <w:b/>
          <w:sz w:val="48"/>
          <w:szCs w:val="48"/>
        </w:rPr>
        <w:t xml:space="preserve"> </w:t>
      </w:r>
      <w:r w:rsidRPr="00A22ADA">
        <w:rPr>
          <w:b/>
          <w:sz w:val="32"/>
          <w:szCs w:val="32"/>
        </w:rPr>
        <w:t>1 3, 2 4 5</w:t>
      </w:r>
    </w:p>
    <w:p w:rsidR="004F5EB4" w:rsidRDefault="004F5EB4" w:rsidP="00A22ADA">
      <w:pPr>
        <w:rPr>
          <w:b/>
        </w:rPr>
      </w:pPr>
      <w:r>
        <w:rPr>
          <w:noProof/>
        </w:rPr>
        <w:pict>
          <v:line id="Düz Bağlayıcı 13" o:spid="_x0000_s1040" style="position:absolute;z-index:251663872;visibility:visible" from="87.75pt,4.25pt" to="105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" strokeweight="4.5pt"/>
        </w:pict>
      </w:r>
      <w:r>
        <w:rPr>
          <w:b/>
        </w:rPr>
        <w:t xml:space="preserve">  </w:t>
      </w:r>
    </w:p>
    <w:p w:rsidR="004F5EB4" w:rsidRPr="007058B0" w:rsidRDefault="004F5EB4" w:rsidP="00A22ADA">
      <w:pPr>
        <w:rPr>
          <w:sz w:val="20"/>
          <w:szCs w:val="20"/>
        </w:rPr>
      </w:pPr>
      <w:r w:rsidRPr="007058B0">
        <w:rPr>
          <w:sz w:val="20"/>
          <w:szCs w:val="20"/>
        </w:rPr>
        <w:t xml:space="preserve">     Yukarıda altı çizili basamağın adı aşağıdakilerden hangisidir?</w:t>
      </w:r>
    </w:p>
    <w:p w:rsidR="004F5EB4" w:rsidRPr="007058B0" w:rsidRDefault="004F5EB4" w:rsidP="00A22ADA">
      <w:pPr>
        <w:rPr>
          <w:sz w:val="20"/>
          <w:szCs w:val="20"/>
        </w:rPr>
      </w:pPr>
    </w:p>
    <w:p w:rsidR="004F5EB4" w:rsidRDefault="004F5EB4" w:rsidP="00A22ADA">
      <w:pPr>
        <w:rPr>
          <w:b/>
          <w:sz w:val="20"/>
          <w:szCs w:val="20"/>
        </w:rPr>
      </w:pPr>
      <w:r w:rsidRPr="007058B0">
        <w:rPr>
          <w:b/>
          <w:sz w:val="20"/>
          <w:szCs w:val="20"/>
        </w:rPr>
        <w:t xml:space="preserve">A) </w:t>
      </w:r>
      <w:r w:rsidRPr="007058B0">
        <w:rPr>
          <w:sz w:val="20"/>
          <w:szCs w:val="20"/>
        </w:rPr>
        <w:t>Onlar</w:t>
      </w:r>
      <w:r w:rsidRPr="007058B0">
        <w:rPr>
          <w:b/>
          <w:sz w:val="20"/>
          <w:szCs w:val="20"/>
        </w:rPr>
        <w:t xml:space="preserve">            </w:t>
      </w:r>
      <w:r>
        <w:rPr>
          <w:b/>
          <w:sz w:val="20"/>
          <w:szCs w:val="20"/>
        </w:rPr>
        <w:t xml:space="preserve">        </w:t>
      </w:r>
      <w:r w:rsidRPr="007058B0">
        <w:rPr>
          <w:b/>
          <w:sz w:val="20"/>
          <w:szCs w:val="20"/>
        </w:rPr>
        <w:t xml:space="preserve">B) </w:t>
      </w:r>
      <w:r w:rsidRPr="007058B0">
        <w:rPr>
          <w:sz w:val="20"/>
          <w:szCs w:val="20"/>
        </w:rPr>
        <w:t>Yüzler</w:t>
      </w:r>
      <w:r w:rsidRPr="007058B0">
        <w:rPr>
          <w:b/>
          <w:sz w:val="20"/>
          <w:szCs w:val="20"/>
        </w:rPr>
        <w:t xml:space="preserve">            </w:t>
      </w:r>
    </w:p>
    <w:p w:rsidR="004F5EB4" w:rsidRPr="007058B0" w:rsidRDefault="004F5EB4" w:rsidP="00A22ADA">
      <w:pPr>
        <w:rPr>
          <w:b/>
          <w:sz w:val="20"/>
          <w:szCs w:val="20"/>
        </w:rPr>
      </w:pPr>
      <w:r w:rsidRPr="007058B0">
        <w:rPr>
          <w:b/>
          <w:sz w:val="20"/>
          <w:szCs w:val="20"/>
        </w:rPr>
        <w:t xml:space="preserve">C) </w:t>
      </w:r>
      <w:r w:rsidRPr="007058B0">
        <w:rPr>
          <w:sz w:val="20"/>
          <w:szCs w:val="20"/>
        </w:rPr>
        <w:t>Onda birler</w:t>
      </w:r>
      <w:r w:rsidRPr="007058B0">
        <w:rPr>
          <w:b/>
          <w:sz w:val="20"/>
          <w:szCs w:val="20"/>
        </w:rPr>
        <w:t xml:space="preserve">            D) </w:t>
      </w:r>
      <w:r w:rsidRPr="007058B0">
        <w:rPr>
          <w:sz w:val="20"/>
          <w:szCs w:val="20"/>
        </w:rPr>
        <w:t>Yüzde birler</w:t>
      </w:r>
      <w:r w:rsidRPr="007058B0">
        <w:rPr>
          <w:b/>
          <w:sz w:val="20"/>
          <w:szCs w:val="20"/>
        </w:rPr>
        <w:t xml:space="preserve"> </w:t>
      </w:r>
    </w:p>
    <w:p w:rsidR="004F5EB4" w:rsidRDefault="004F5EB4"/>
    <w:p w:rsidR="004F5EB4" w:rsidRDefault="004F5EB4"/>
    <w:p w:rsidR="004F5EB4" w:rsidRDefault="004F5EB4">
      <w:pPr>
        <w:rPr>
          <w:b/>
          <w:noProof/>
        </w:rPr>
      </w:pPr>
      <w:r>
        <w:t>14.)</w:t>
      </w:r>
      <w:r w:rsidRPr="00A22ADA">
        <w:rPr>
          <w:b/>
          <w:noProof/>
        </w:rPr>
        <w:t xml:space="preserve"> </w:t>
      </w:r>
    </w:p>
    <w:p w:rsidR="004F5EB4" w:rsidRDefault="004F5EB4">
      <w:pPr>
        <w:rPr>
          <w:b/>
          <w:noProof/>
        </w:rPr>
      </w:pPr>
      <w:r>
        <w:rPr>
          <w:noProof/>
        </w:rPr>
        <w:pict>
          <v:shape id="Resim 46" o:spid="_x0000_s1041" type="#_x0000_t75" style="position:absolute;margin-left:-19.85pt;margin-top:5.9pt;width:258.75pt;height:99.75pt;z-index:-251651584;visibility:visible">
            <v:imagedata r:id="rId20" o:title=""/>
          </v:shape>
        </w:pict>
      </w: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>
      <w:pPr>
        <w:rPr>
          <w:b/>
          <w:noProof/>
        </w:rPr>
      </w:pPr>
    </w:p>
    <w:p w:rsidR="004F5EB4" w:rsidRDefault="004F5EB4" w:rsidP="00A22ADA">
      <w:pPr>
        <w:tabs>
          <w:tab w:val="left" w:pos="921"/>
        </w:tabs>
      </w:pPr>
      <w:r>
        <w:rPr>
          <w:b/>
          <w:noProof/>
        </w:rPr>
        <w:t>15.)</w:t>
      </w:r>
      <w:r w:rsidRPr="00A22ADA">
        <w:rPr>
          <w:rFonts w:ascii="Calibri" w:hAnsi="Calibri"/>
          <w:b/>
          <w:sz w:val="18"/>
          <w:szCs w:val="18"/>
        </w:rPr>
        <w:t xml:space="preserve"> </w:t>
      </w:r>
      <w:r w:rsidRPr="0014080C">
        <w:rPr>
          <w:rFonts w:ascii="Arial" w:eastAsia="SimSun" w:hAnsi="Arial" w:cs="Arial"/>
          <w:position w:val="-24"/>
          <w:sz w:val="20"/>
          <w:szCs w:val="20"/>
        </w:rPr>
        <w:object w:dxaOrig="620" w:dyaOrig="620">
          <v:shape id="_x0000_i1026" type="#_x0000_t75" style="width:30.75pt;height:30.75pt" o:ole="">
            <v:imagedata r:id="rId21" o:title=""/>
          </v:shape>
          <o:OLEObject Type="Embed" ProgID="Equation.3" ShapeID="_x0000_i1026" DrawAspect="Content" ObjectID="_1481914028" r:id="rId22"/>
        </w:object>
      </w:r>
      <w:r>
        <w:rPr>
          <w:rFonts w:ascii="Arial" w:eastAsia="SimSun" w:hAnsi="Arial" w:cs="Arial"/>
          <w:sz w:val="20"/>
          <w:szCs w:val="20"/>
        </w:rPr>
        <w:t xml:space="preserve">   işleminin sonucu kaçtır</w:t>
      </w:r>
      <w:r>
        <w:t>?</w:t>
      </w:r>
    </w:p>
    <w:p w:rsidR="004F5EB4" w:rsidRDefault="004F5EB4" w:rsidP="00A22ADA">
      <w:pPr>
        <w:tabs>
          <w:tab w:val="left" w:pos="921"/>
        </w:tabs>
      </w:pPr>
    </w:p>
    <w:p w:rsidR="004F5EB4" w:rsidRDefault="004F5EB4" w:rsidP="00A22ADA">
      <w:pPr>
        <w:tabs>
          <w:tab w:val="left" w:pos="921"/>
        </w:tabs>
      </w:pPr>
    </w:p>
    <w:p w:rsidR="004F5EB4" w:rsidRDefault="004F5EB4" w:rsidP="00A22ADA">
      <w:pPr>
        <w:tabs>
          <w:tab w:val="left" w:pos="921"/>
        </w:tabs>
        <w:rPr>
          <w:b/>
          <w:noProof/>
        </w:rPr>
      </w:pPr>
      <w:r>
        <w:t>16.)</w:t>
      </w:r>
      <w:r w:rsidRPr="00A22ADA">
        <w:rPr>
          <w:b/>
          <w:noProof/>
        </w:rPr>
        <w:t xml:space="preserve"> </w:t>
      </w:r>
      <w:r w:rsidRPr="00D212ED">
        <w:rPr>
          <w:b/>
          <w:noProof/>
        </w:rPr>
        <w:pict>
          <v:shape id="Resim 61" o:spid="_x0000_i1027" type="#_x0000_t75" style="width:225.75pt;height:122.25pt;visibility:visible">
            <v:imagedata r:id="rId23" o:title=""/>
          </v:shape>
        </w:pict>
      </w:r>
    </w:p>
    <w:p w:rsidR="004F5EB4" w:rsidRDefault="004F5EB4" w:rsidP="00A22ADA">
      <w:pPr>
        <w:tabs>
          <w:tab w:val="left" w:pos="921"/>
        </w:tabs>
        <w:rPr>
          <w:b/>
          <w:noProof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  <w:r>
        <w:rPr>
          <w:b/>
          <w:noProof/>
        </w:rPr>
        <w:t>17.)</w:t>
      </w:r>
      <w:r w:rsidRPr="00A22ADA">
        <w:rPr>
          <w:rFonts w:ascii="Arial" w:eastAsia="SimSun" w:hAnsi="Arial" w:cs="Arial"/>
          <w:b/>
          <w:position w:val="-26"/>
          <w:sz w:val="28"/>
          <w:szCs w:val="28"/>
        </w:rPr>
        <w:t xml:space="preserve"> </w:t>
      </w:r>
      <w:r>
        <w:rPr>
          <w:rFonts w:ascii="Arial" w:eastAsia="SimSun" w:hAnsi="Arial" w:cs="Arial"/>
          <w:b/>
          <w:position w:val="-26"/>
          <w:sz w:val="28"/>
          <w:szCs w:val="28"/>
        </w:rPr>
        <w:t>0,2</w:t>
      </w:r>
      <w:r w:rsidRPr="00BC557D">
        <w:rPr>
          <w:rFonts w:ascii="Arial" w:eastAsia="SimSun" w:hAnsi="Arial" w:cs="Arial"/>
          <w:b/>
          <w:position w:val="-26"/>
          <w:sz w:val="28"/>
          <w:szCs w:val="28"/>
        </w:rPr>
        <w:t xml:space="preserve"> x</w:t>
      </w:r>
      <w:r>
        <w:rPr>
          <w:rFonts w:ascii="Arial" w:eastAsia="SimSun" w:hAnsi="Arial" w:cs="Arial"/>
          <w:b/>
          <w:position w:val="-26"/>
          <w:sz w:val="28"/>
          <w:szCs w:val="28"/>
        </w:rPr>
        <w:t xml:space="preserve"> 1.4 </w:t>
      </w:r>
      <w:r>
        <w:rPr>
          <w:rFonts w:ascii="Arial" w:eastAsia="SimSun" w:hAnsi="Arial" w:cs="Arial"/>
          <w:position w:val="-26"/>
          <w:sz w:val="20"/>
          <w:szCs w:val="20"/>
        </w:rPr>
        <w:t xml:space="preserve">   işleminin soncu kaçtır?</w:t>
      </w: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  <w:r>
        <w:rPr>
          <w:rFonts w:ascii="Arial" w:eastAsia="SimSun" w:hAnsi="Arial" w:cs="Arial"/>
          <w:position w:val="-26"/>
          <w:sz w:val="20"/>
          <w:szCs w:val="20"/>
        </w:rPr>
        <w:t>18.)</w:t>
      </w: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  <w:r w:rsidRPr="0014080C">
        <w:rPr>
          <w:rFonts w:ascii="Arial" w:eastAsia="SimSun" w:hAnsi="Arial" w:cs="Arial"/>
          <w:position w:val="-24"/>
          <w:sz w:val="20"/>
          <w:szCs w:val="20"/>
        </w:rPr>
        <w:object w:dxaOrig="480" w:dyaOrig="620">
          <v:shape id="_x0000_i1028" type="#_x0000_t75" style="width:24pt;height:30.75pt" o:ole="">
            <v:imagedata r:id="rId24" o:title=""/>
          </v:shape>
          <o:OLEObject Type="Embed" ProgID="Equation.3" ShapeID="_x0000_i1028" DrawAspect="Content" ObjectID="_1481914029" r:id="rId25"/>
        </w:object>
      </w:r>
      <w:r>
        <w:rPr>
          <w:rFonts w:ascii="Arial" w:eastAsia="SimSun" w:hAnsi="Arial" w:cs="Arial"/>
          <w:position w:val="-24"/>
          <w:sz w:val="20"/>
          <w:szCs w:val="20"/>
        </w:rPr>
        <w:t xml:space="preserve"> İşleminin sonucunu bulunuz.</w:t>
      </w: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</w:p>
    <w:p w:rsidR="004F5EB4" w:rsidRDefault="004F5EB4" w:rsidP="00C5712E">
      <w:hyperlink r:id="rId26" w:history="1">
        <w:r w:rsidRPr="006A3B78">
          <w:rPr>
            <w:rStyle w:val="Hyperlink"/>
          </w:rPr>
          <w:t>www.sorubak.com</w:t>
        </w:r>
      </w:hyperlink>
      <w:r>
        <w:t xml:space="preserve"> </w:t>
      </w: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</w:p>
    <w:p w:rsidR="004F5EB4" w:rsidRDefault="004F5EB4" w:rsidP="00A22ADA">
      <w:pPr>
        <w:rPr>
          <w:rFonts w:ascii="Arial" w:eastAsia="SimSun" w:hAnsi="Arial" w:cs="Arial"/>
          <w:position w:val="-24"/>
          <w:sz w:val="20"/>
          <w:szCs w:val="20"/>
        </w:rPr>
      </w:pPr>
      <w:r>
        <w:rPr>
          <w:rFonts w:ascii="Arial" w:eastAsia="SimSun" w:hAnsi="Arial" w:cs="Arial"/>
          <w:position w:val="-24"/>
          <w:sz w:val="20"/>
          <w:szCs w:val="20"/>
        </w:rPr>
        <w:t>19)</w:t>
      </w:r>
    </w:p>
    <w:p w:rsidR="004F5EB4" w:rsidRDefault="004F5EB4" w:rsidP="00A22ADA">
      <w:pPr>
        <w:rPr>
          <w:rFonts w:ascii="Arial" w:eastAsia="SimSun" w:hAnsi="Arial" w:cs="Arial"/>
          <w:position w:val="-26"/>
          <w:sz w:val="20"/>
          <w:szCs w:val="20"/>
        </w:rPr>
      </w:pPr>
      <w:r>
        <w:rPr>
          <w:noProof/>
        </w:rPr>
        <w:pict>
          <v:group id="Tuval 29" o:spid="_x0000_s1042" editas="canvas" style="position:absolute;margin-left:20.45pt;margin-top:8.75pt;width:243pt;height:126pt;z-index:251665920" coordsize="30861,16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">
            <v:shape id="_x0000_s1043" type="#_x0000_t75" style="position:absolute;width:30861;height:16002;visibility:visible">
              <v:fill o:detectmouseclick="t"/>
              <v:path o:connecttype="none"/>
            </v:shape>
            <v:line id="Line 5" o:spid="_x0000_s1044" style="position:absolute;flip:x;visibility:visible" from="2476,2286" to="4762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<v:line id="Line 6" o:spid="_x0000_s1045" style="position:absolute;visibility:visible" from="7048,2286" to="933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7" o:spid="_x0000_s1046" style="position:absolute;flip:x;visibility:visible" from="7048,8001" to="9334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<v:line id="Line 8" o:spid="_x0000_s1047" style="position:absolute;visibility:visible" from="11620,8001" to="13906,11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oval id="Oval 9" o:spid="_x0000_s1048" style="position:absolute;left:4762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FycEA&#10;AADb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f47/P0SD9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FBcnBAAAA2wAAAA8AAAAAAAAAAAAAAAAAmAIAAGRycy9kb3du&#10;cmV2LnhtbFBLBQYAAAAABAAEAPUAAACGAwAAAAA=&#10;"/>
            <v:oval id="Oval 10" o:spid="_x0000_s1049" style="position:absolute;left:9334;top:5715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m6b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v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2bpvwAAANsAAAAPAAAAAAAAAAAAAAAAAJgCAABkcnMvZG93bnJl&#10;di54bWxQSwUGAAAAAAQABAD1AAAAhAMAAAAA&#10;"/>
            <v:oval id="Oval 11" o:spid="_x0000_s1050" style="position:absolute;left:190;top:5715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1dBcMA&#10;AADbAAAADwAAAGRycy9kb3ducmV2LnhtbESPQWvCQBSE70L/w/IK3nRjglJSV5GKoAcPje39kX0m&#10;wezbkH2N6b/vCkKPw8x8w6y3o2vVQH1oPBtYzBNQxKW3DVcGvi6H2RuoIMgWW89k4JcCbDcvkzXm&#10;1t/5k4ZCKhUhHHI0UIt0udahrMlhmPuOOHpX3zuUKPtK2x7vEe5anSbJSjtsOC7U2NFHTeWt+HEG&#10;9tWuWA06k2V23R9lefs+n7KFMdPXcfcOSmiU//CzfbQG0hQeX+IP0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1dBcMAAADbAAAADwAAAAAAAAAAAAAAAACYAgAAZHJzL2Rv&#10;d25yZXYueG1sUEsFBgAAAAAEAAQA9QAAAIgDAAAAAA==&#10;"/>
            <v:oval id="Oval 12" o:spid="_x0000_s1051" style="position:absolute;left:4762;top:11430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4ns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TO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AfiewgAAANsAAAAPAAAAAAAAAAAAAAAAAJgCAABkcnMvZG93&#10;bnJldi54bWxQSwUGAAAAAAQABAD1AAAAhwMAAAAA&#10;"/>
            <v:oval id="Oval 13" o:spid="_x0000_s1052" style="position:absolute;left:13906;top:11430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53" type="#_x0000_t202" style="position:absolute;top:5619;width:2286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<v:textbox>
                <w:txbxContent>
                  <w:p w:rsidR="004F5EB4" w:rsidRDefault="004F5EB4" w:rsidP="00E906BC">
                    <w:r>
                      <w:t>7</w:t>
                    </w:r>
                  </w:p>
                </w:txbxContent>
              </v:textbox>
            </v:shape>
            <v:shape id="Text Box 15" o:spid="_x0000_s1054" type="#_x0000_t202" style="position:absolute;left:4337;width:499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<v:textbox>
                <w:txbxContent>
                  <w:p w:rsidR="004F5EB4" w:rsidRPr="003837C0" w:rsidRDefault="004F5EB4" w:rsidP="00E906BC">
                    <w:pPr>
                      <w:rPr>
                        <w:sz w:val="20"/>
                        <w:szCs w:val="20"/>
                      </w:rPr>
                    </w:pPr>
                    <w:r w:rsidRPr="003837C0">
                      <w:rPr>
                        <w:sz w:val="20"/>
                        <w:szCs w:val="20"/>
                      </w:rPr>
                      <w:t>28</w:t>
                    </w:r>
                  </w:p>
                </w:txbxContent>
              </v:textbox>
            </v:shape>
            <v:shape id="Text Box 16" o:spid="_x0000_s1055" type="#_x0000_t202" style="position:absolute;left:17145;top:1143;width:12573;height:1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4F5EB4" w:rsidRPr="00A5644C" w:rsidRDefault="004F5EB4" w:rsidP="00E906BC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 w:rsidRPr="00A5644C">
                      <w:rPr>
                        <w:rFonts w:ascii="Comic Sans MS" w:hAnsi="Comic Sans MS"/>
                        <w:sz w:val="20"/>
                        <w:szCs w:val="20"/>
                      </w:rPr>
                      <w:t>Yanda 28’in çarpan ağacı verilmiştir. Boş yerlere gelmesi gereken sa</w:t>
                    </w: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yıları toplayınız.</w:t>
                    </w:r>
                  </w:p>
                </w:txbxContent>
              </v:textbox>
            </v:shape>
            <w10:wrap type="square"/>
          </v:group>
        </w:pict>
      </w:r>
    </w:p>
    <w:p w:rsidR="004F5EB4" w:rsidRDefault="004F5EB4" w:rsidP="00A22ADA">
      <w:pPr>
        <w:rPr>
          <w:rFonts w:ascii="TT66C5O00" w:hAnsi="TT66C5O00" w:cs="TT66C5O00"/>
          <w:noProof/>
          <w:sz w:val="18"/>
          <w:szCs w:val="18"/>
        </w:rPr>
      </w:pPr>
    </w:p>
    <w:p w:rsidR="004F5EB4" w:rsidRDefault="004F5EB4" w:rsidP="00A22ADA">
      <w:pPr>
        <w:tabs>
          <w:tab w:val="left" w:pos="921"/>
        </w:tabs>
      </w:pPr>
    </w:p>
    <w:p w:rsidR="004F5EB4" w:rsidRDefault="004F5EB4">
      <w:r>
        <w:t>20.)</w:t>
      </w:r>
      <w:r w:rsidRPr="003837C0">
        <w:rPr>
          <w:noProof/>
        </w:rPr>
        <w:t xml:space="preserve"> </w:t>
      </w:r>
      <w:r w:rsidRPr="00CC67AD">
        <w:rPr>
          <w:noProof/>
        </w:rPr>
        <w:pict>
          <v:shape id="Resim 6" o:spid="_x0000_i1029" type="#_x0000_t75" style="width:192.75pt;height:48.75pt;visibility:visible">
            <v:imagedata r:id="rId27" o:title=""/>
          </v:shape>
        </w:pict>
      </w:r>
    </w:p>
    <w:sectPr w:rsidR="004F5EB4" w:rsidSect="005F6FC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6FC1"/>
    <w:rsid w:val="000A20DE"/>
    <w:rsid w:val="0014080C"/>
    <w:rsid w:val="00142442"/>
    <w:rsid w:val="003837C0"/>
    <w:rsid w:val="004F5EB4"/>
    <w:rsid w:val="005F6FC1"/>
    <w:rsid w:val="006043A6"/>
    <w:rsid w:val="006A3B78"/>
    <w:rsid w:val="007058B0"/>
    <w:rsid w:val="009C74F5"/>
    <w:rsid w:val="00A22ADA"/>
    <w:rsid w:val="00A51B59"/>
    <w:rsid w:val="00A5644C"/>
    <w:rsid w:val="00BA075A"/>
    <w:rsid w:val="00BC557D"/>
    <w:rsid w:val="00C5712E"/>
    <w:rsid w:val="00CC67AD"/>
    <w:rsid w:val="00D212ED"/>
    <w:rsid w:val="00DD1DF0"/>
    <w:rsid w:val="00E906BC"/>
    <w:rsid w:val="00FB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C1"/>
    <w:rPr>
      <w:rFonts w:ascii="Verdana" w:eastAsia="Times New Roman" w:hAnsi="Verdana"/>
      <w:color w:val="003572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22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2ADA"/>
    <w:rPr>
      <w:rFonts w:ascii="Tahoma" w:hAnsi="Tahoma" w:cs="Tahoma"/>
      <w:color w:val="003572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C571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wmf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7.wmf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wmf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oleObject" Target="embeddings/oleObject2.bin"/><Relationship Id="rId27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165</Words>
  <Characters>943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unknowed</dc:creator>
  <cp:keywords>www.sorubak.com</cp:keywords>
  <dc:description>www.sorubak.com</dc:description>
  <cp:lastModifiedBy>edanur</cp:lastModifiedBy>
  <cp:revision>2</cp:revision>
  <dcterms:created xsi:type="dcterms:W3CDTF">2015-01-04T18:32:00Z</dcterms:created>
  <dcterms:modified xsi:type="dcterms:W3CDTF">2015-01-04T20:01:00Z</dcterms:modified>
  <cp:category>www.sorubak.com</cp:category>
</cp:coreProperties>
</file>