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85" w:rsidRPr="00C9196E" w:rsidRDefault="001E5985" w:rsidP="002B2B36">
      <w:pPr>
        <w:jc w:val="center"/>
        <w:rPr>
          <w:rFonts w:ascii="Cambria" w:hAnsi="Cambria"/>
          <w:b/>
          <w:color w:val="000000"/>
          <w:sz w:val="22"/>
          <w:szCs w:val="22"/>
        </w:rPr>
      </w:pPr>
      <w:r w:rsidRPr="00C9196E">
        <w:rPr>
          <w:rFonts w:ascii="Cambria" w:hAnsi="Cambria"/>
          <w:b/>
          <w:color w:val="000000"/>
          <w:sz w:val="22"/>
          <w:szCs w:val="22"/>
        </w:rPr>
        <w:t xml:space="preserve">2014– 2015 EĞİTİM-ÖĞRETİM  YILI  </w:t>
      </w:r>
    </w:p>
    <w:p w:rsidR="001E5985" w:rsidRPr="00C9196E" w:rsidRDefault="001E5985" w:rsidP="002B2B36">
      <w:pPr>
        <w:jc w:val="center"/>
        <w:rPr>
          <w:rFonts w:ascii="Cambria" w:hAnsi="Cambria"/>
          <w:b/>
          <w:color w:val="000000"/>
          <w:sz w:val="22"/>
          <w:szCs w:val="22"/>
        </w:rPr>
      </w:pPr>
      <w:r w:rsidRPr="00C9196E">
        <w:rPr>
          <w:rFonts w:ascii="Cambria" w:hAnsi="Cambria"/>
          <w:b/>
          <w:color w:val="000000"/>
          <w:sz w:val="22"/>
          <w:szCs w:val="22"/>
        </w:rPr>
        <w:t xml:space="preserve">YAVUZ SELİM ORTAOKULU MATEMATİK DERSİ  </w:t>
      </w:r>
    </w:p>
    <w:p w:rsidR="001E5985" w:rsidRPr="00C9196E" w:rsidRDefault="001E5985" w:rsidP="002B2B36">
      <w:pPr>
        <w:jc w:val="center"/>
        <w:rPr>
          <w:rFonts w:ascii="Cambria" w:hAnsi="Cambria"/>
          <w:b/>
          <w:color w:val="000000"/>
          <w:sz w:val="22"/>
          <w:szCs w:val="22"/>
        </w:rPr>
      </w:pPr>
      <w:r w:rsidRPr="00C9196E">
        <w:rPr>
          <w:rFonts w:ascii="Cambria" w:hAnsi="Cambria"/>
          <w:b/>
          <w:color w:val="000000"/>
          <w:sz w:val="22"/>
          <w:szCs w:val="22"/>
        </w:rPr>
        <w:t xml:space="preserve"> 1. DÖNEM  1. YAZILI  SINAVI</w:t>
      </w:r>
    </w:p>
    <w:p w:rsidR="001E5985" w:rsidRPr="00C9196E" w:rsidRDefault="001E5985" w:rsidP="002B2B36">
      <w:pPr>
        <w:jc w:val="center"/>
        <w:rPr>
          <w:rFonts w:ascii="Cambria" w:hAnsi="Cambria"/>
          <w:b/>
          <w:color w:val="000000"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   Adı ve Soyadı  :                                                                                                           </w:t>
      </w:r>
    </w:p>
    <w:p w:rsidR="001E5985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   Sınıfı            </w:t>
      </w:r>
      <w:r>
        <w:rPr>
          <w:b/>
          <w:sz w:val="22"/>
          <w:szCs w:val="22"/>
        </w:rPr>
        <w:t xml:space="preserve">     </w:t>
      </w:r>
      <w:r w:rsidRPr="00C9196E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6/</w:t>
      </w:r>
      <w:r w:rsidRPr="00C9196E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              </w:t>
      </w:r>
    </w:p>
    <w:p w:rsidR="001E5985" w:rsidRPr="00C9196E" w:rsidRDefault="001E5985" w:rsidP="002B2B3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C9196E">
        <w:rPr>
          <w:b/>
          <w:sz w:val="22"/>
          <w:szCs w:val="22"/>
        </w:rPr>
        <w:t>No</w:t>
      </w:r>
      <w:r>
        <w:rPr>
          <w:b/>
          <w:sz w:val="22"/>
          <w:szCs w:val="22"/>
        </w:rPr>
        <w:t xml:space="preserve">               </w:t>
      </w:r>
      <w:r w:rsidRPr="00C9196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</w:t>
      </w:r>
      <w:r w:rsidRPr="00C9196E">
        <w:rPr>
          <w:b/>
          <w:sz w:val="22"/>
          <w:szCs w:val="22"/>
        </w:rPr>
        <w:t xml:space="preserve">:    </w:t>
      </w:r>
    </w:p>
    <w:p w:rsidR="001E5985" w:rsidRPr="00C9196E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1)Aşağıdaki çarpma işlemlerini üslü ifade olarak yazıp değerlerini bulunuz.</w:t>
      </w:r>
      <w:r>
        <w:rPr>
          <w:b/>
          <w:sz w:val="22"/>
          <w:szCs w:val="22"/>
        </w:rPr>
        <w:t>(6 Puan)</w:t>
      </w:r>
    </w:p>
    <w:p w:rsidR="001E5985" w:rsidRDefault="001E5985" w:rsidP="002B2B36">
      <w:pPr>
        <w:rPr>
          <w:b/>
          <w:sz w:val="22"/>
          <w:szCs w:val="22"/>
        </w:rPr>
      </w:pPr>
    </w:p>
    <w:p w:rsidR="001E5985" w:rsidRPr="00FC6671" w:rsidRDefault="001E5985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7.7 =</w:t>
      </w:r>
    </w:p>
    <w:p w:rsidR="001E5985" w:rsidRPr="00FC6671" w:rsidRDefault="001E5985" w:rsidP="002B2B36">
      <w:pPr>
        <w:rPr>
          <w:b/>
          <w:sz w:val="22"/>
          <w:szCs w:val="22"/>
        </w:rPr>
      </w:pPr>
    </w:p>
    <w:p w:rsidR="001E5985" w:rsidRPr="00FC6671" w:rsidRDefault="001E5985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2.2.2.2.2=</w:t>
      </w:r>
    </w:p>
    <w:p w:rsidR="001E5985" w:rsidRPr="00FC6671" w:rsidRDefault="001E5985" w:rsidP="002B2B36">
      <w:pPr>
        <w:rPr>
          <w:b/>
          <w:sz w:val="22"/>
          <w:szCs w:val="22"/>
        </w:rPr>
      </w:pPr>
    </w:p>
    <w:p w:rsidR="001E5985" w:rsidRPr="00FC6671" w:rsidRDefault="001E5985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3.3.3 =</w:t>
      </w:r>
    </w:p>
    <w:p w:rsidR="001E5985" w:rsidRPr="00C9196E" w:rsidRDefault="001E5985" w:rsidP="002B2B36">
      <w:pPr>
        <w:rPr>
          <w:sz w:val="22"/>
          <w:szCs w:val="22"/>
        </w:rPr>
      </w:pPr>
    </w:p>
    <w:p w:rsidR="001E5985" w:rsidRDefault="001E5985" w:rsidP="00ED2420">
      <w:pPr>
        <w:rPr>
          <w:b/>
          <w:sz w:val="22"/>
          <w:szCs w:val="22"/>
        </w:rPr>
      </w:pPr>
    </w:p>
    <w:p w:rsidR="001E5985" w:rsidRPr="00C9196E" w:rsidRDefault="001E5985" w:rsidP="00ED2420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2)Aşağıdaki ifadelerin değerini bulunuz.</w:t>
      </w:r>
      <w:r w:rsidRPr="00ED242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(8 Puan)</w:t>
      </w:r>
    </w:p>
    <w:p w:rsidR="001E5985" w:rsidRPr="00C9196E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</w:p>
    <w:p w:rsidR="001E5985" w:rsidRPr="00FC6671" w:rsidRDefault="001E5985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1</w:t>
      </w:r>
      <w:r w:rsidRPr="00FC6671">
        <w:rPr>
          <w:b/>
          <w:sz w:val="22"/>
          <w:szCs w:val="22"/>
          <w:vertAlign w:val="superscript"/>
        </w:rPr>
        <w:t>8</w:t>
      </w:r>
      <w:r w:rsidRPr="00FC6671">
        <w:rPr>
          <w:b/>
          <w:sz w:val="22"/>
          <w:szCs w:val="22"/>
        </w:rPr>
        <w:t xml:space="preserve"> =                                   16</w:t>
      </w:r>
      <w:r w:rsidRPr="00FC6671">
        <w:rPr>
          <w:b/>
          <w:sz w:val="22"/>
          <w:szCs w:val="22"/>
          <w:vertAlign w:val="superscript"/>
        </w:rPr>
        <w:t xml:space="preserve">1  </w:t>
      </w:r>
      <w:r w:rsidRPr="00FC6671">
        <w:rPr>
          <w:b/>
          <w:sz w:val="22"/>
          <w:szCs w:val="22"/>
        </w:rPr>
        <w:t>=</w:t>
      </w:r>
    </w:p>
    <w:p w:rsidR="001E5985" w:rsidRPr="00FC6671" w:rsidRDefault="001E5985" w:rsidP="002B2B36">
      <w:pPr>
        <w:rPr>
          <w:b/>
          <w:sz w:val="22"/>
          <w:szCs w:val="22"/>
        </w:rPr>
      </w:pPr>
    </w:p>
    <w:p w:rsidR="001E5985" w:rsidRPr="00FC6671" w:rsidRDefault="001E5985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25</w:t>
      </w:r>
      <w:r w:rsidRPr="00FC6671">
        <w:rPr>
          <w:b/>
          <w:sz w:val="22"/>
          <w:szCs w:val="22"/>
          <w:vertAlign w:val="superscript"/>
        </w:rPr>
        <w:t>2</w:t>
      </w:r>
      <w:r w:rsidRPr="00FC6671">
        <w:rPr>
          <w:b/>
          <w:sz w:val="22"/>
          <w:szCs w:val="22"/>
        </w:rPr>
        <w:t xml:space="preserve"> =                                10</w:t>
      </w:r>
      <w:r w:rsidRPr="00FC6671">
        <w:rPr>
          <w:b/>
          <w:sz w:val="22"/>
          <w:szCs w:val="22"/>
          <w:vertAlign w:val="superscript"/>
        </w:rPr>
        <w:t xml:space="preserve">4   </w:t>
      </w:r>
      <w:r w:rsidRPr="00FC6671">
        <w:rPr>
          <w:b/>
          <w:sz w:val="22"/>
          <w:szCs w:val="22"/>
        </w:rPr>
        <w:t>=</w:t>
      </w:r>
    </w:p>
    <w:p w:rsidR="001E5985" w:rsidRPr="00FC6671" w:rsidRDefault="001E5985" w:rsidP="002B2B36">
      <w:pPr>
        <w:rPr>
          <w:b/>
          <w:sz w:val="22"/>
          <w:szCs w:val="22"/>
        </w:rPr>
      </w:pPr>
    </w:p>
    <w:p w:rsidR="001E5985" w:rsidRDefault="001E5985" w:rsidP="00ED2420">
      <w:pPr>
        <w:rPr>
          <w:b/>
          <w:sz w:val="22"/>
          <w:szCs w:val="22"/>
        </w:rPr>
      </w:pPr>
    </w:p>
    <w:p w:rsidR="001E5985" w:rsidRPr="00C9196E" w:rsidRDefault="001E5985" w:rsidP="00ED2420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 </w:t>
      </w:r>
      <w:r w:rsidRPr="00C9196E">
        <w:rPr>
          <w:b/>
          <w:noProof/>
          <w:sz w:val="22"/>
          <w:szCs w:val="22"/>
        </w:rPr>
        <w:t xml:space="preserve">3) </w:t>
      </w:r>
      <w:r w:rsidRPr="00C9196E">
        <w:rPr>
          <w:b/>
          <w:sz w:val="20"/>
          <w:szCs w:val="20"/>
        </w:rPr>
        <w:t xml:space="preserve"> Aşağıdaki işlemlerin sonuçlarını bulunuz.</w:t>
      </w:r>
      <w:r>
        <w:rPr>
          <w:b/>
          <w:sz w:val="22"/>
          <w:szCs w:val="22"/>
        </w:rPr>
        <w:t>(10 Puan)</w:t>
      </w:r>
    </w:p>
    <w:p w:rsidR="001E5985" w:rsidRPr="00C9196E" w:rsidRDefault="001E5985" w:rsidP="00A53A8B">
      <w:pPr>
        <w:rPr>
          <w:b/>
          <w:sz w:val="20"/>
          <w:szCs w:val="20"/>
        </w:rPr>
      </w:pPr>
    </w:p>
    <w:p w:rsidR="001E5985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4.3 -7 + 9 =</w:t>
      </w:r>
    </w:p>
    <w:p w:rsidR="001E5985" w:rsidRPr="00C9196E" w:rsidRDefault="001E5985" w:rsidP="002B2B36">
      <w:pPr>
        <w:rPr>
          <w:b/>
          <w:sz w:val="22"/>
          <w:szCs w:val="22"/>
        </w:rPr>
      </w:pPr>
    </w:p>
    <w:p w:rsidR="001E5985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(27-7) : 2</w:t>
      </w:r>
      <w:r w:rsidRPr="00C9196E">
        <w:rPr>
          <w:b/>
          <w:sz w:val="22"/>
          <w:szCs w:val="22"/>
          <w:vertAlign w:val="superscript"/>
        </w:rPr>
        <w:t>2</w:t>
      </w:r>
      <w:r w:rsidRPr="00C9196E">
        <w:rPr>
          <w:b/>
          <w:sz w:val="22"/>
          <w:szCs w:val="22"/>
        </w:rPr>
        <w:t xml:space="preserve"> + 6 =</w:t>
      </w:r>
    </w:p>
    <w:p w:rsidR="001E5985" w:rsidRPr="00C9196E" w:rsidRDefault="001E5985" w:rsidP="002B2B36">
      <w:pPr>
        <w:rPr>
          <w:b/>
          <w:sz w:val="22"/>
          <w:szCs w:val="22"/>
        </w:rPr>
      </w:pPr>
    </w:p>
    <w:p w:rsidR="001E5985" w:rsidRDefault="001E5985" w:rsidP="002B2B36">
      <w:pPr>
        <w:rPr>
          <w:b/>
          <w:sz w:val="22"/>
          <w:szCs w:val="22"/>
        </w:rPr>
      </w:pPr>
    </w:p>
    <w:p w:rsidR="001E5985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4)Aşağıdaki ifadelerde verilmeyen sayıları bulunuz.</w:t>
      </w:r>
      <w:r>
        <w:rPr>
          <w:b/>
          <w:sz w:val="22"/>
          <w:szCs w:val="22"/>
        </w:rPr>
        <w:t>(4 Puan)</w:t>
      </w:r>
    </w:p>
    <w:p w:rsidR="001E5985" w:rsidRPr="00C9196E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495BB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179.25pt;height:22.5pt;visibility:visible">
            <v:imagedata r:id="rId5" o:title=""/>
          </v:shape>
        </w:pict>
      </w:r>
    </w:p>
    <w:p w:rsidR="001E5985" w:rsidRPr="00C9196E" w:rsidRDefault="001E5985"/>
    <w:p w:rsidR="001E5985" w:rsidRPr="00C9196E" w:rsidRDefault="001E5985">
      <w:r w:rsidRPr="00495BB6">
        <w:rPr>
          <w:noProof/>
        </w:rPr>
        <w:pict>
          <v:shape id="Resim 5" o:spid="_x0000_i1026" type="#_x0000_t75" style="width:137.25pt;height:17.25pt;visibility:visible">
            <v:imagedata r:id="rId6" o:title=""/>
          </v:shape>
        </w:pict>
      </w:r>
    </w:p>
    <w:p w:rsidR="001E5985" w:rsidRPr="00C9196E" w:rsidRDefault="001E5985">
      <w:pPr>
        <w:rPr>
          <w:b/>
        </w:rPr>
      </w:pPr>
    </w:p>
    <w:p w:rsidR="001E5985" w:rsidRDefault="001E5985" w:rsidP="00ED2420">
      <w:pPr>
        <w:rPr>
          <w:b/>
        </w:rPr>
      </w:pPr>
    </w:p>
    <w:p w:rsidR="001E5985" w:rsidRPr="00C9196E" w:rsidRDefault="001E5985" w:rsidP="00ED2420">
      <w:pPr>
        <w:rPr>
          <w:b/>
          <w:sz w:val="22"/>
          <w:szCs w:val="22"/>
        </w:rPr>
      </w:pPr>
      <w:r w:rsidRPr="00C9196E">
        <w:rPr>
          <w:b/>
        </w:rPr>
        <w:t>5) Aşağıdaki çarpan ağacında boş bırakılan kutulara uygun sayıları yazınız.</w:t>
      </w:r>
      <w:r w:rsidRPr="00ED242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(6 Puan)</w:t>
      </w:r>
    </w:p>
    <w:p w:rsidR="001E5985" w:rsidRPr="00C9196E" w:rsidRDefault="001E5985">
      <w:pPr>
        <w:rPr>
          <w:b/>
        </w:rPr>
      </w:pPr>
    </w:p>
    <w:p w:rsidR="001E5985" w:rsidRPr="00C9196E" w:rsidRDefault="001E5985">
      <w:pPr>
        <w:rPr>
          <w:b/>
        </w:rPr>
      </w:pPr>
      <w:r>
        <w:rPr>
          <w:b/>
        </w:rPr>
        <w:t xml:space="preserve">           </w:t>
      </w:r>
      <w:r w:rsidRPr="00495BB6">
        <w:rPr>
          <w:noProof/>
        </w:rPr>
        <w:pict>
          <v:shape id="Resim 10" o:spid="_x0000_i1027" type="#_x0000_t75" style="width:149.25pt;height:131.25pt;visibility:visible">
            <v:imagedata r:id="rId7" o:title=""/>
          </v:shape>
        </w:pict>
      </w:r>
    </w:p>
    <w:p w:rsidR="001E5985" w:rsidRPr="00C9196E" w:rsidRDefault="001E5985"/>
    <w:p w:rsidR="001E5985" w:rsidRDefault="001E5985" w:rsidP="00C9196E">
      <w:pPr>
        <w:rPr>
          <w:b/>
        </w:rPr>
      </w:pPr>
    </w:p>
    <w:p w:rsidR="001E5985" w:rsidRDefault="001E5985" w:rsidP="00C9196E">
      <w:pPr>
        <w:rPr>
          <w:b/>
        </w:rPr>
      </w:pPr>
    </w:p>
    <w:p w:rsidR="001E5985" w:rsidRDefault="001E5985" w:rsidP="00C9196E">
      <w:pPr>
        <w:rPr>
          <w:b/>
        </w:rPr>
      </w:pPr>
    </w:p>
    <w:p w:rsidR="001E5985" w:rsidRPr="00C9196E" w:rsidRDefault="001E5985" w:rsidP="00C9196E">
      <w:pPr>
        <w:rPr>
          <w:b/>
        </w:rPr>
      </w:pPr>
      <w:r>
        <w:rPr>
          <w:b/>
        </w:rPr>
        <w:t>6</w:t>
      </w:r>
      <w:r w:rsidRPr="00C9196E">
        <w:rPr>
          <w:b/>
        </w:rPr>
        <w:t xml:space="preserve">) </w:t>
      </w:r>
      <w:r w:rsidRPr="00B34586">
        <w:rPr>
          <w:b/>
        </w:rPr>
        <w:t>İki sayının toplamı 214’tür.Büyük sayı, küçük sayının 2 katından 64 fazladır.Büyük sayı kaçtır?</w:t>
      </w:r>
      <w:r>
        <w:rPr>
          <w:b/>
        </w:rPr>
        <w:t xml:space="preserve"> (10 Puan)</w:t>
      </w:r>
    </w:p>
    <w:p w:rsidR="001E5985" w:rsidRPr="00C9196E" w:rsidRDefault="001E5985">
      <w:pPr>
        <w:rPr>
          <w:b/>
        </w:rPr>
      </w:pPr>
    </w:p>
    <w:p w:rsidR="001E5985" w:rsidRDefault="001E5985"/>
    <w:p w:rsidR="001E5985" w:rsidRDefault="001E5985"/>
    <w:p w:rsidR="001E5985" w:rsidRDefault="001E5985"/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Pr="00C9196E" w:rsidRDefault="001E5985">
      <w:pPr>
        <w:rPr>
          <w:b/>
        </w:rPr>
      </w:pPr>
      <w:r>
        <w:rPr>
          <w:b/>
        </w:rPr>
        <w:t>7</w:t>
      </w:r>
      <w:r w:rsidRPr="00C9196E">
        <w:rPr>
          <w:b/>
        </w:rPr>
        <w:t>)Tablo: Kırtasiye Ürünleri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7"/>
        <w:gridCol w:w="844"/>
        <w:gridCol w:w="845"/>
        <w:gridCol w:w="1392"/>
        <w:gridCol w:w="1206"/>
      </w:tblGrid>
      <w:tr w:rsidR="001E5985" w:rsidRPr="00C9196E" w:rsidTr="008C1F4F">
        <w:tc>
          <w:tcPr>
            <w:tcW w:w="817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Ürün</w:t>
            </w:r>
          </w:p>
        </w:tc>
        <w:tc>
          <w:tcPr>
            <w:tcW w:w="851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Defter</w:t>
            </w:r>
          </w:p>
        </w:tc>
        <w:tc>
          <w:tcPr>
            <w:tcW w:w="850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Cetvel</w:t>
            </w:r>
          </w:p>
        </w:tc>
        <w:tc>
          <w:tcPr>
            <w:tcW w:w="1496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Kurşun kalem</w:t>
            </w:r>
          </w:p>
        </w:tc>
        <w:tc>
          <w:tcPr>
            <w:tcW w:w="1072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Kalemtraş</w:t>
            </w:r>
          </w:p>
          <w:p w:rsidR="001E5985" w:rsidRPr="008C1F4F" w:rsidRDefault="001E5985">
            <w:pPr>
              <w:rPr>
                <w:b/>
                <w:sz w:val="22"/>
                <w:szCs w:val="22"/>
              </w:rPr>
            </w:pPr>
          </w:p>
        </w:tc>
      </w:tr>
      <w:tr w:rsidR="001E5985" w:rsidRPr="00C9196E" w:rsidTr="008C1F4F">
        <w:tc>
          <w:tcPr>
            <w:tcW w:w="817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Fiyatı</w:t>
            </w:r>
          </w:p>
        </w:tc>
        <w:tc>
          <w:tcPr>
            <w:tcW w:w="851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450 kr.</w:t>
            </w:r>
          </w:p>
        </w:tc>
        <w:tc>
          <w:tcPr>
            <w:tcW w:w="850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280kr.</w:t>
            </w:r>
          </w:p>
        </w:tc>
        <w:tc>
          <w:tcPr>
            <w:tcW w:w="1496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75kr.</w:t>
            </w:r>
          </w:p>
        </w:tc>
        <w:tc>
          <w:tcPr>
            <w:tcW w:w="1072" w:type="dxa"/>
          </w:tcPr>
          <w:p w:rsidR="001E5985" w:rsidRPr="008C1F4F" w:rsidRDefault="001E5985">
            <w:pPr>
              <w:rPr>
                <w:b/>
                <w:sz w:val="22"/>
                <w:szCs w:val="22"/>
              </w:rPr>
            </w:pPr>
            <w:r w:rsidRPr="008C1F4F">
              <w:rPr>
                <w:b/>
                <w:sz w:val="22"/>
                <w:szCs w:val="22"/>
              </w:rPr>
              <w:t>2TL</w:t>
            </w:r>
          </w:p>
          <w:p w:rsidR="001E5985" w:rsidRPr="008C1F4F" w:rsidRDefault="001E5985">
            <w:pPr>
              <w:rPr>
                <w:b/>
                <w:sz w:val="22"/>
                <w:szCs w:val="22"/>
              </w:rPr>
            </w:pPr>
          </w:p>
        </w:tc>
      </w:tr>
    </w:tbl>
    <w:p w:rsidR="001E5985" w:rsidRPr="00C9196E" w:rsidRDefault="001E5985">
      <w:pPr>
        <w:rPr>
          <w:b/>
        </w:rPr>
      </w:pPr>
    </w:p>
    <w:p w:rsidR="001E5985" w:rsidRPr="00C9196E" w:rsidRDefault="001E5985">
      <w:pPr>
        <w:rPr>
          <w:b/>
        </w:rPr>
      </w:pPr>
      <w:r w:rsidRPr="00C9196E">
        <w:rPr>
          <w:b/>
        </w:rPr>
        <w:t>Ali kırtasiyeden 2 defter,3</w:t>
      </w:r>
      <w:r>
        <w:rPr>
          <w:b/>
        </w:rPr>
        <w:t xml:space="preserve"> kurşun kalem ve 1 cetvel aldı.A</w:t>
      </w:r>
      <w:r w:rsidRPr="00C9196E">
        <w:rPr>
          <w:b/>
        </w:rPr>
        <w:t>li kırtasiyeye 20 TL verdiğine göre ne kadar para üstü almıştır?</w:t>
      </w:r>
      <w:r w:rsidRPr="00ED2420">
        <w:rPr>
          <w:b/>
        </w:rPr>
        <w:t xml:space="preserve"> </w:t>
      </w:r>
      <w:r>
        <w:rPr>
          <w:b/>
        </w:rPr>
        <w:t>(10 Puan)</w:t>
      </w:r>
    </w:p>
    <w:p w:rsidR="001E5985" w:rsidRPr="00C9196E" w:rsidRDefault="001E5985">
      <w:pPr>
        <w:rPr>
          <w:b/>
        </w:rPr>
      </w:pPr>
    </w:p>
    <w:p w:rsidR="001E5985" w:rsidRPr="00C9196E" w:rsidRDefault="001E5985">
      <w:pPr>
        <w:rPr>
          <w:b/>
        </w:rPr>
      </w:pPr>
    </w:p>
    <w:p w:rsidR="001E5985" w:rsidRDefault="001E5985"/>
    <w:p w:rsidR="001E5985" w:rsidRDefault="001E5985"/>
    <w:p w:rsidR="001E5985" w:rsidRDefault="001E5985"/>
    <w:p w:rsidR="001E5985" w:rsidRDefault="001E5985"/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Pr="00B34586" w:rsidRDefault="001E5985">
      <w:pPr>
        <w:rPr>
          <w:b/>
        </w:rPr>
      </w:pPr>
      <w:r>
        <w:rPr>
          <w:b/>
        </w:rPr>
        <w:t>8</w:t>
      </w:r>
      <w:r w:rsidRPr="00B34586">
        <w:rPr>
          <w:b/>
        </w:rPr>
        <w:t xml:space="preserve">)İki çuvaldan birinde </w:t>
      </w:r>
      <w:smartTag w:uri="urn:schemas-microsoft-com:office:smarttags" w:element="metricconverter">
        <w:smartTagPr>
          <w:attr w:name="ProductID" w:val="30 kg"/>
        </w:smartTagPr>
        <w:r w:rsidRPr="00B34586">
          <w:rPr>
            <w:b/>
          </w:rPr>
          <w:t>30 kg</w:t>
        </w:r>
      </w:smartTag>
      <w:r w:rsidRPr="00B34586">
        <w:rPr>
          <w:b/>
        </w:rPr>
        <w:t xml:space="preserve"> un diğerinde </w:t>
      </w:r>
      <w:smartTag w:uri="urn:schemas-microsoft-com:office:smarttags" w:element="metricconverter">
        <w:smartTagPr>
          <w:attr w:name="ProductID" w:val="40 kg"/>
        </w:smartTagPr>
        <w:r w:rsidRPr="00B34586">
          <w:rPr>
            <w:b/>
          </w:rPr>
          <w:t>40 kg</w:t>
        </w:r>
      </w:smartTag>
      <w:r w:rsidRPr="00B34586">
        <w:rPr>
          <w:b/>
        </w:rPr>
        <w:t xml:space="preserve"> toz şeker vardır.Çuvaldaki un ve şeker aynı büyüklükte poşetlere hiç artmayacak ve birbirine karışmayacak şekilde konulacaktır.bu iş için kullanılacak poşetler kaçar kilogramlık olmalıdır?(10 Puan)</w:t>
      </w:r>
    </w:p>
    <w:p w:rsidR="001E5985" w:rsidRDefault="001E5985"/>
    <w:p w:rsidR="001E5985" w:rsidRDefault="001E5985"/>
    <w:p w:rsidR="001E5985" w:rsidRDefault="001E5985"/>
    <w:p w:rsidR="001E5985" w:rsidRDefault="001E5985"/>
    <w:p w:rsidR="001E5985" w:rsidRDefault="001E5985"/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Default="001E5985">
      <w:pPr>
        <w:rPr>
          <w:b/>
        </w:rPr>
      </w:pPr>
    </w:p>
    <w:p w:rsidR="001E5985" w:rsidRPr="00A73FDC" w:rsidRDefault="001E5985">
      <w:pPr>
        <w:rPr>
          <w:b/>
        </w:rPr>
      </w:pPr>
      <w:r w:rsidRPr="00A73FDC">
        <w:rPr>
          <w:b/>
        </w:rPr>
        <w:t>9)</w:t>
      </w:r>
    </w:p>
    <w:p w:rsidR="001E5985" w:rsidRDefault="001E5985">
      <w:r w:rsidRPr="00495BB6">
        <w:rPr>
          <w:noProof/>
        </w:rPr>
        <w:pict>
          <v:shape id="Resim 17" o:spid="_x0000_i1028" type="#_x0000_t75" style="width:83.25pt;height:111pt;visibility:visible">
            <v:imagedata r:id="rId8" o:title=""/>
          </v:shape>
        </w:pict>
      </w:r>
    </w:p>
    <w:p w:rsidR="001E5985" w:rsidRDefault="001E5985"/>
    <w:p w:rsidR="001E5985" w:rsidRDefault="001E5985">
      <w:r>
        <w:t>Bir kavanozdaki bilyeler dörder ve beşerli gruplandığında 3 bilye artmaktadır.kavanozdaki bilyelerin sayısı 40 ile 50 arasında olduğuna göre bu kavanozda kaç bilye vardır?</w:t>
      </w:r>
      <w:r w:rsidRPr="00B34586">
        <w:rPr>
          <w:b/>
        </w:rPr>
        <w:t>(10 Puan)</w:t>
      </w:r>
    </w:p>
    <w:p w:rsidR="001E5985" w:rsidRDefault="001E5985"/>
    <w:p w:rsidR="001E5985" w:rsidRDefault="001E5985"/>
    <w:p w:rsidR="001E5985" w:rsidRDefault="001E5985"/>
    <w:p w:rsidR="001E5985" w:rsidRDefault="001E5985"/>
    <w:p w:rsidR="001E5985" w:rsidRDefault="001E5985"/>
    <w:p w:rsidR="001E5985" w:rsidRPr="00B809EE" w:rsidRDefault="001E5985" w:rsidP="00613659">
      <w:pPr>
        <w:rPr>
          <w:rFonts w:ascii="Comic Sans MS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  <w:lang w:eastAsia="en-US"/>
        </w:rPr>
        <w:t xml:space="preserve">10) </w:t>
      </w:r>
      <w:r w:rsidRPr="00B809EE">
        <w:rPr>
          <w:rFonts w:ascii="Comic Sans MS" w:hAnsi="Comic Sans MS"/>
          <w:sz w:val="20"/>
          <w:szCs w:val="20"/>
        </w:rPr>
        <w:t xml:space="preserve">72 sayısını asal çarpanlarının çarpımı şeklinde yazınız </w:t>
      </w:r>
      <w:r>
        <w:rPr>
          <w:rFonts w:ascii="Comic Sans MS" w:hAnsi="Comic Sans MS"/>
          <w:b/>
          <w:sz w:val="20"/>
          <w:szCs w:val="20"/>
        </w:rPr>
        <w:t>(6</w:t>
      </w:r>
      <w:r w:rsidRPr="00B809EE">
        <w:rPr>
          <w:rFonts w:ascii="Comic Sans MS" w:hAnsi="Comic Sans MS"/>
          <w:b/>
          <w:sz w:val="20"/>
          <w:szCs w:val="20"/>
        </w:rPr>
        <w:t xml:space="preserve"> Puan)</w:t>
      </w:r>
    </w:p>
    <w:p w:rsidR="001E5985" w:rsidRDefault="001E5985" w:rsidP="00613659">
      <w:pPr>
        <w:tabs>
          <w:tab w:val="left" w:pos="4942"/>
        </w:tabs>
      </w:pPr>
    </w:p>
    <w:p w:rsidR="001E5985" w:rsidRPr="00B809EE" w:rsidRDefault="001E5985" w:rsidP="00613659">
      <w:pPr>
        <w:tabs>
          <w:tab w:val="left" w:pos="4942"/>
        </w:tabs>
        <w:rPr>
          <w:sz w:val="30"/>
          <w:szCs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.25pt;margin-top:2.7pt;width:0;height:68.4pt;z-index:251658240" o:connectortype="straight"/>
        </w:pict>
      </w:r>
      <w:r w:rsidRPr="00B809EE">
        <w:rPr>
          <w:sz w:val="30"/>
          <w:szCs w:val="30"/>
        </w:rPr>
        <w:t>72</w:t>
      </w:r>
    </w:p>
    <w:p w:rsidR="001E5985" w:rsidRDefault="001E5985" w:rsidP="00613659">
      <w:pPr>
        <w:tabs>
          <w:tab w:val="left" w:pos="4942"/>
        </w:tabs>
      </w:pPr>
    </w:p>
    <w:p w:rsidR="001E5985" w:rsidRDefault="001E5985" w:rsidP="00613659">
      <w:pPr>
        <w:rPr>
          <w:rFonts w:ascii="Comic Sans MS" w:hAnsi="Comic Sans MS"/>
          <w:b/>
          <w:sz w:val="20"/>
          <w:szCs w:val="20"/>
        </w:rPr>
      </w:pPr>
    </w:p>
    <w:p w:rsidR="001E5985" w:rsidRDefault="001E5985" w:rsidP="00340639">
      <w:pPr>
        <w:pStyle w:val="Default"/>
      </w:pPr>
    </w:p>
    <w:p w:rsidR="001E5985" w:rsidRDefault="001E5985" w:rsidP="00340639">
      <w:pPr>
        <w:pStyle w:val="Default"/>
      </w:pPr>
    </w:p>
    <w:p w:rsidR="001E5985" w:rsidRDefault="001E5985" w:rsidP="00340639">
      <w:pPr>
        <w:pStyle w:val="Default"/>
      </w:pPr>
    </w:p>
    <w:p w:rsidR="001E5985" w:rsidRDefault="001E5985" w:rsidP="00340639">
      <w:pPr>
        <w:pStyle w:val="Default"/>
      </w:pPr>
    </w:p>
    <w:p w:rsidR="001E5985" w:rsidRPr="00FC6671" w:rsidRDefault="001E5985" w:rsidP="00340639">
      <w:pPr>
        <w:pStyle w:val="Default"/>
        <w:rPr>
          <w:b/>
          <w:sz w:val="22"/>
          <w:szCs w:val="22"/>
        </w:rPr>
      </w:pPr>
      <w:r>
        <w:rPr>
          <w:b/>
        </w:rPr>
        <w:t>11</w:t>
      </w:r>
      <w:r w:rsidRPr="00A73FDC">
        <w:rPr>
          <w:b/>
        </w:rPr>
        <w:t>)</w:t>
      </w:r>
      <w:r>
        <w:t xml:space="preserve"> </w:t>
      </w:r>
      <w:r>
        <w:rPr>
          <w:sz w:val="22"/>
          <w:szCs w:val="22"/>
        </w:rPr>
        <w:t xml:space="preserve">Aşağıdakilerden hangisi doğrudur? </w:t>
      </w: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40639">
        <w:rPr>
          <w:sz w:val="22"/>
          <w:szCs w:val="22"/>
        </w:rPr>
        <w:t xml:space="preserve">En küçük asal sayı 1’dir. </w:t>
      </w:r>
    </w:p>
    <w:p w:rsidR="001E5985" w:rsidRDefault="001E5985" w:rsidP="00F33686">
      <w:pPr>
        <w:ind w:left="360"/>
        <w:rPr>
          <w:sz w:val="22"/>
          <w:szCs w:val="22"/>
        </w:rPr>
      </w:pPr>
      <w:r w:rsidRPr="00F33686">
        <w:rPr>
          <w:sz w:val="22"/>
          <w:szCs w:val="22"/>
        </w:rPr>
        <w:t xml:space="preserve">B) En büyük asal sayı 97’dir. </w:t>
      </w:r>
    </w:p>
    <w:p w:rsidR="001E5985" w:rsidRDefault="001E5985" w:rsidP="00F33686">
      <w:pPr>
        <w:ind w:left="360"/>
        <w:rPr>
          <w:sz w:val="22"/>
          <w:szCs w:val="22"/>
        </w:rPr>
      </w:pPr>
      <w:r w:rsidRPr="00F33686">
        <w:rPr>
          <w:sz w:val="22"/>
          <w:szCs w:val="22"/>
        </w:rPr>
        <w:t>C) 1 ve kendisinden başka sayılara bölünemeyen sayılara asal sayı denir.</w:t>
      </w:r>
    </w:p>
    <w:p w:rsidR="001E5985" w:rsidRPr="00F33686" w:rsidRDefault="001E5985" w:rsidP="00F33686">
      <w:pPr>
        <w:ind w:left="360"/>
        <w:rPr>
          <w:sz w:val="22"/>
          <w:szCs w:val="22"/>
        </w:rPr>
      </w:pPr>
      <w:r w:rsidRPr="00F33686">
        <w:rPr>
          <w:sz w:val="22"/>
          <w:szCs w:val="22"/>
        </w:rPr>
        <w:t xml:space="preserve"> D) 9 asal sayıdır.</w:t>
      </w:r>
    </w:p>
    <w:p w:rsidR="001E5985" w:rsidRPr="00340639" w:rsidRDefault="001E5985" w:rsidP="00340639">
      <w:pPr>
        <w:rPr>
          <w:rFonts w:ascii="Comic Sans MS" w:hAnsi="Comic Sans MS"/>
          <w:b/>
          <w:sz w:val="20"/>
          <w:szCs w:val="20"/>
        </w:rPr>
      </w:pPr>
    </w:p>
    <w:p w:rsidR="001E5985" w:rsidRPr="00FC6671" w:rsidRDefault="001E5985" w:rsidP="00FC6671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A73FDC">
        <w:rPr>
          <w:b/>
          <w:sz w:val="22"/>
          <w:szCs w:val="22"/>
        </w:rPr>
        <w:t>)</w:t>
      </w:r>
      <w:r>
        <w:rPr>
          <w:sz w:val="22"/>
          <w:szCs w:val="22"/>
        </w:rPr>
        <w:t>Asal çarpanlara ayrılmış hali 2.3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.5 olan doğal sayı aşağıdakilerden hangisidir? </w:t>
      </w: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Pr="00340639" w:rsidRDefault="001E5985" w:rsidP="00340639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340639">
        <w:rPr>
          <w:sz w:val="22"/>
          <w:szCs w:val="22"/>
        </w:rPr>
        <w:t>180</w:t>
      </w:r>
      <w:r>
        <w:rPr>
          <w:sz w:val="22"/>
          <w:szCs w:val="22"/>
        </w:rPr>
        <w:t xml:space="preserve">         </w:t>
      </w:r>
      <w:r w:rsidRPr="00340639">
        <w:rPr>
          <w:sz w:val="22"/>
          <w:szCs w:val="22"/>
        </w:rPr>
        <w:t xml:space="preserve"> B) 90 </w:t>
      </w:r>
      <w:r>
        <w:rPr>
          <w:sz w:val="22"/>
          <w:szCs w:val="22"/>
        </w:rPr>
        <w:t xml:space="preserve">        </w:t>
      </w:r>
      <w:r w:rsidRPr="00340639">
        <w:rPr>
          <w:sz w:val="22"/>
          <w:szCs w:val="22"/>
        </w:rPr>
        <w:t>C) 30</w:t>
      </w:r>
      <w:r>
        <w:rPr>
          <w:sz w:val="22"/>
          <w:szCs w:val="22"/>
        </w:rPr>
        <w:t xml:space="preserve">           </w:t>
      </w:r>
      <w:r w:rsidRPr="00340639">
        <w:rPr>
          <w:sz w:val="22"/>
          <w:szCs w:val="22"/>
        </w:rPr>
        <w:t xml:space="preserve"> D) 45</w:t>
      </w:r>
    </w:p>
    <w:p w:rsidR="001E5985" w:rsidRPr="00340639" w:rsidRDefault="001E5985" w:rsidP="00340639">
      <w:pPr>
        <w:rPr>
          <w:rFonts w:ascii="Comic Sans MS" w:hAnsi="Comic Sans MS"/>
          <w:b/>
          <w:sz w:val="20"/>
          <w:szCs w:val="20"/>
        </w:rPr>
      </w:pPr>
    </w:p>
    <w:p w:rsidR="001E5985" w:rsidRDefault="001E5985" w:rsidP="00613659">
      <w:pPr>
        <w:rPr>
          <w:rFonts w:ascii="Comic Sans MS" w:hAnsi="Comic Sans MS"/>
          <w:b/>
          <w:sz w:val="20"/>
          <w:szCs w:val="20"/>
        </w:rPr>
      </w:pPr>
    </w:p>
    <w:p w:rsidR="001E5985" w:rsidRDefault="001E5985" w:rsidP="00340639">
      <w:pPr>
        <w:pStyle w:val="Default"/>
      </w:pPr>
    </w:p>
    <w:p w:rsidR="001E5985" w:rsidRPr="00FC6671" w:rsidRDefault="001E5985" w:rsidP="00FC6671">
      <w:pPr>
        <w:pStyle w:val="Default"/>
        <w:rPr>
          <w:b/>
          <w:sz w:val="22"/>
          <w:szCs w:val="22"/>
        </w:rPr>
      </w:pPr>
      <w:r>
        <w:rPr>
          <w:b/>
        </w:rPr>
        <w:t>13</w:t>
      </w:r>
      <w:r w:rsidRPr="00A73FDC">
        <w:rPr>
          <w:b/>
        </w:rPr>
        <w:t>)</w:t>
      </w:r>
      <w:r>
        <w:t xml:space="preserve"> </w:t>
      </w:r>
      <w:r>
        <w:rPr>
          <w:sz w:val="22"/>
          <w:szCs w:val="22"/>
        </w:rPr>
        <w:t xml:space="preserve"> Aşağıdakilerden hangisi asal sayıdır? </w:t>
      </w: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1          B) 8           C) 15           D) 17 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Pr="00FC6671" w:rsidRDefault="001E5985" w:rsidP="00FC6671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Pr="00A73FDC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Aşağıdakilerden hangisi asal sayı değildir? </w:t>
      </w: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rPr>
          <w:sz w:val="22"/>
          <w:szCs w:val="22"/>
        </w:rPr>
      </w:pPr>
    </w:p>
    <w:p w:rsidR="001E5985" w:rsidRDefault="001E5985" w:rsidP="00340639">
      <w:pPr>
        <w:rPr>
          <w:sz w:val="22"/>
          <w:szCs w:val="22"/>
        </w:rPr>
      </w:pPr>
      <w:r>
        <w:rPr>
          <w:sz w:val="22"/>
          <w:szCs w:val="22"/>
        </w:rPr>
        <w:t>A) 7              B) 19         C) 49      D) 89</w:t>
      </w:r>
    </w:p>
    <w:p w:rsidR="001E5985" w:rsidRDefault="001E5985" w:rsidP="00340639">
      <w:pPr>
        <w:rPr>
          <w:sz w:val="22"/>
          <w:szCs w:val="22"/>
        </w:rPr>
      </w:pPr>
    </w:p>
    <w:p w:rsidR="001E5985" w:rsidRDefault="001E5985" w:rsidP="00340639">
      <w:pPr>
        <w:pStyle w:val="Default"/>
      </w:pPr>
    </w:p>
    <w:p w:rsidR="001E5985" w:rsidRPr="00FC6671" w:rsidRDefault="001E5985" w:rsidP="00FC6671">
      <w:pPr>
        <w:pStyle w:val="Default"/>
        <w:rPr>
          <w:b/>
          <w:sz w:val="22"/>
          <w:szCs w:val="22"/>
        </w:rPr>
      </w:pPr>
      <w:r>
        <w:rPr>
          <w:b/>
        </w:rPr>
        <w:t>15</w:t>
      </w:r>
      <w:r w:rsidRPr="00A73FDC">
        <w:rPr>
          <w:b/>
        </w:rPr>
        <w:t>)</w:t>
      </w:r>
      <w:r>
        <w:t xml:space="preserve"> </w:t>
      </w:r>
      <w:r>
        <w:rPr>
          <w:sz w:val="22"/>
          <w:szCs w:val="22"/>
        </w:rPr>
        <w:t xml:space="preserve"> Aşağıda verilen sayılardan hangisi 2 ile bölünebilir? </w:t>
      </w: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121           B) 213           C) 597          D) 128 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FC667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16</w:t>
      </w:r>
      <w:r w:rsidRPr="00A73FDC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Aşağıdaki sayılardan hangisi 3 ile tam bölünür? </w:t>
      </w:r>
    </w:p>
    <w:p w:rsidR="001E5985" w:rsidRPr="00FC6671" w:rsidRDefault="001E5985" w:rsidP="00FC6671">
      <w:pPr>
        <w:pStyle w:val="Default"/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rPr>
          <w:sz w:val="22"/>
          <w:szCs w:val="22"/>
        </w:rPr>
      </w:pPr>
    </w:p>
    <w:p w:rsidR="001E5985" w:rsidRDefault="001E5985" w:rsidP="00340639">
      <w:pPr>
        <w:rPr>
          <w:sz w:val="22"/>
          <w:szCs w:val="22"/>
        </w:rPr>
      </w:pPr>
      <w:r>
        <w:rPr>
          <w:sz w:val="22"/>
          <w:szCs w:val="22"/>
        </w:rPr>
        <w:t>A) 133           B) 127       C) 159          D) 3472</w:t>
      </w:r>
    </w:p>
    <w:p w:rsidR="001E5985" w:rsidRDefault="001E5985" w:rsidP="00340639">
      <w:pPr>
        <w:pStyle w:val="Default"/>
      </w:pPr>
    </w:p>
    <w:p w:rsidR="001E5985" w:rsidRDefault="001E5985" w:rsidP="00FC6671">
      <w:pPr>
        <w:pStyle w:val="Default"/>
        <w:rPr>
          <w:sz w:val="22"/>
          <w:szCs w:val="22"/>
        </w:rPr>
      </w:pPr>
      <w:r>
        <w:rPr>
          <w:b/>
        </w:rPr>
        <w:t>17</w:t>
      </w:r>
      <w:r w:rsidRPr="00A73FDC">
        <w:rPr>
          <w:b/>
        </w:rPr>
        <w:t>)</w:t>
      </w:r>
      <w:r>
        <w:t xml:space="preserve"> </w:t>
      </w:r>
      <w:r>
        <w:rPr>
          <w:sz w:val="22"/>
          <w:szCs w:val="22"/>
        </w:rPr>
        <w:t>Aşağıdaki sayılardan hangisi 5 ile tam bölünür?</w:t>
      </w:r>
    </w:p>
    <w:p w:rsidR="001E5985" w:rsidRPr="00FC6671" w:rsidRDefault="001E5985" w:rsidP="00FC6671">
      <w:pPr>
        <w:pStyle w:val="Default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Pr="00340639" w:rsidRDefault="001E5985" w:rsidP="0034063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340639">
        <w:rPr>
          <w:sz w:val="22"/>
          <w:szCs w:val="22"/>
        </w:rPr>
        <w:t>143</w:t>
      </w:r>
      <w:r>
        <w:rPr>
          <w:sz w:val="22"/>
          <w:szCs w:val="22"/>
        </w:rPr>
        <w:t xml:space="preserve">    </w:t>
      </w:r>
      <w:r w:rsidRPr="00340639">
        <w:rPr>
          <w:sz w:val="22"/>
          <w:szCs w:val="22"/>
        </w:rPr>
        <w:t xml:space="preserve"> B) 285</w:t>
      </w:r>
      <w:r>
        <w:rPr>
          <w:sz w:val="22"/>
          <w:szCs w:val="22"/>
        </w:rPr>
        <w:t xml:space="preserve">      </w:t>
      </w:r>
      <w:r w:rsidRPr="00340639">
        <w:rPr>
          <w:sz w:val="22"/>
          <w:szCs w:val="22"/>
        </w:rPr>
        <w:t xml:space="preserve"> C) 126</w:t>
      </w:r>
      <w:r>
        <w:rPr>
          <w:sz w:val="22"/>
          <w:szCs w:val="22"/>
        </w:rPr>
        <w:t xml:space="preserve">         </w:t>
      </w:r>
      <w:r w:rsidRPr="00340639">
        <w:rPr>
          <w:sz w:val="22"/>
          <w:szCs w:val="22"/>
        </w:rPr>
        <w:t xml:space="preserve"> D) 124</w:t>
      </w:r>
    </w:p>
    <w:p w:rsidR="001E5985" w:rsidRDefault="001E5985" w:rsidP="00340639"/>
    <w:p w:rsidR="001E5985" w:rsidRDefault="001E5985" w:rsidP="00340639"/>
    <w:p w:rsidR="001E5985" w:rsidRPr="00FC6671" w:rsidRDefault="001E5985" w:rsidP="00FC6671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Pr="00A73FDC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2a6 sayısının 3 ile tam bölünebilmesi için a yerine aşağıdakilerden hangisi gelmelidir? </w:t>
      </w: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Pr="00340639" w:rsidRDefault="001E5985" w:rsidP="00340639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340639">
        <w:rPr>
          <w:sz w:val="22"/>
          <w:szCs w:val="22"/>
        </w:rPr>
        <w:t>4</w:t>
      </w:r>
      <w:r>
        <w:rPr>
          <w:sz w:val="22"/>
          <w:szCs w:val="22"/>
        </w:rPr>
        <w:t xml:space="preserve">            </w:t>
      </w:r>
      <w:r w:rsidRPr="00340639">
        <w:rPr>
          <w:sz w:val="22"/>
          <w:szCs w:val="22"/>
        </w:rPr>
        <w:t xml:space="preserve"> B) 5 </w:t>
      </w:r>
      <w:r>
        <w:rPr>
          <w:sz w:val="22"/>
          <w:szCs w:val="22"/>
        </w:rPr>
        <w:t xml:space="preserve">          </w:t>
      </w:r>
      <w:r w:rsidRPr="00340639">
        <w:rPr>
          <w:sz w:val="22"/>
          <w:szCs w:val="22"/>
        </w:rPr>
        <w:t xml:space="preserve">C) 6 </w:t>
      </w:r>
      <w:r>
        <w:rPr>
          <w:sz w:val="22"/>
          <w:szCs w:val="22"/>
        </w:rPr>
        <w:t xml:space="preserve">          </w:t>
      </w:r>
      <w:r w:rsidRPr="00340639">
        <w:rPr>
          <w:sz w:val="22"/>
          <w:szCs w:val="22"/>
        </w:rPr>
        <w:t>D) 3</w:t>
      </w:r>
    </w:p>
    <w:p w:rsidR="001E5985" w:rsidRDefault="001E5985" w:rsidP="00340639"/>
    <w:p w:rsidR="001E5985" w:rsidRDefault="001E5985" w:rsidP="00FC6671">
      <w:pPr>
        <w:pStyle w:val="Default"/>
        <w:rPr>
          <w:b/>
          <w:sz w:val="22"/>
          <w:szCs w:val="22"/>
        </w:rPr>
      </w:pPr>
    </w:p>
    <w:p w:rsidR="001E5985" w:rsidRPr="00FC6671" w:rsidRDefault="001E5985" w:rsidP="00FC6671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Pr="00A73FDC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123a sayısı 2 ile tam bölüne biliyorsa a aşağıdakilerden hangisi olamaz? </w:t>
      </w: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rPr>
          <w:sz w:val="22"/>
          <w:szCs w:val="22"/>
        </w:rPr>
      </w:pPr>
    </w:p>
    <w:p w:rsidR="001E5985" w:rsidRDefault="001E5985" w:rsidP="00340639">
      <w:pPr>
        <w:rPr>
          <w:sz w:val="22"/>
          <w:szCs w:val="22"/>
        </w:rPr>
      </w:pPr>
      <w:r>
        <w:rPr>
          <w:sz w:val="22"/>
          <w:szCs w:val="22"/>
        </w:rPr>
        <w:t xml:space="preserve">   A) 0           B) 2            C) 4           D) 5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pStyle w:val="Default"/>
        <w:rPr>
          <w:b/>
          <w:sz w:val="22"/>
          <w:szCs w:val="22"/>
        </w:rPr>
      </w:pPr>
    </w:p>
    <w:p w:rsidR="001E5985" w:rsidRPr="00FC6671" w:rsidRDefault="001E5985" w:rsidP="005A2996">
      <w:pPr>
        <w:pStyle w:val="Default"/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20)</w:t>
      </w:r>
      <w:r>
        <w:rPr>
          <w:sz w:val="22"/>
          <w:szCs w:val="22"/>
        </w:rPr>
        <w:t xml:space="preserve">6c72 doğal sayısı 9 ile tam bölünüyorsa c kaç olmalıdır? </w:t>
      </w:r>
      <w:r w:rsidRPr="00FC6671">
        <w:rPr>
          <w:b/>
          <w:sz w:val="22"/>
          <w:szCs w:val="22"/>
        </w:rPr>
        <w:t>(2 Puan)</w:t>
      </w:r>
    </w:p>
    <w:p w:rsidR="001E5985" w:rsidRDefault="001E5985" w:rsidP="00340639">
      <w:pPr>
        <w:pStyle w:val="Default"/>
        <w:rPr>
          <w:sz w:val="22"/>
          <w:szCs w:val="22"/>
        </w:rPr>
      </w:pPr>
    </w:p>
    <w:p w:rsidR="001E5985" w:rsidRDefault="001E5985" w:rsidP="00340639">
      <w:pPr>
        <w:rPr>
          <w:sz w:val="22"/>
          <w:szCs w:val="22"/>
        </w:rPr>
      </w:pPr>
    </w:p>
    <w:p w:rsidR="001E5985" w:rsidRDefault="001E5985" w:rsidP="00340639">
      <w:pPr>
        <w:rPr>
          <w:sz w:val="22"/>
          <w:szCs w:val="22"/>
        </w:rPr>
      </w:pPr>
      <w:r>
        <w:rPr>
          <w:sz w:val="22"/>
          <w:szCs w:val="22"/>
        </w:rPr>
        <w:t>A) 3          B) 4       C) 5           D) 6</w:t>
      </w:r>
    </w:p>
    <w:p w:rsidR="001E5985" w:rsidRDefault="001E5985" w:rsidP="00C9196E"/>
    <w:p w:rsidR="001E5985" w:rsidRDefault="001E5985" w:rsidP="00340639">
      <w:r>
        <w:t xml:space="preserve">                                                </w:t>
      </w:r>
    </w:p>
    <w:p w:rsidR="001E5985" w:rsidRDefault="001E5985" w:rsidP="00340639"/>
    <w:p w:rsidR="001E5985" w:rsidRDefault="001E5985" w:rsidP="00340639">
      <w:r>
        <w:t xml:space="preserve">                                                        BAŞARILAR</w:t>
      </w:r>
    </w:p>
    <w:p w:rsidR="001E5985" w:rsidRDefault="001E5985" w:rsidP="00340639">
      <w:hyperlink r:id="rId9" w:history="1">
        <w:r>
          <w:rPr>
            <w:rStyle w:val="Hyperlink"/>
            <w:rFonts w:ascii="Comic Sans MS" w:hAnsi="Comic Sans MS"/>
            <w:b/>
            <w:sz w:val="20"/>
            <w:szCs w:val="20"/>
          </w:rPr>
          <w:t>www.sorubak.com</w:t>
        </w:r>
      </w:hyperlink>
    </w:p>
    <w:sectPr w:rsidR="001E5985" w:rsidSect="002B2B3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A13C3"/>
    <w:multiLevelType w:val="hybridMultilevel"/>
    <w:tmpl w:val="A0D0F936"/>
    <w:lvl w:ilvl="0" w:tplc="97181E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111429"/>
    <w:multiLevelType w:val="hybridMultilevel"/>
    <w:tmpl w:val="6FE2AA66"/>
    <w:lvl w:ilvl="0" w:tplc="E07465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103561"/>
    <w:multiLevelType w:val="hybridMultilevel"/>
    <w:tmpl w:val="2CA63544"/>
    <w:lvl w:ilvl="0" w:tplc="9CEC70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592F3B"/>
    <w:multiLevelType w:val="hybridMultilevel"/>
    <w:tmpl w:val="94AC1E42"/>
    <w:lvl w:ilvl="0" w:tplc="DEBA3B5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B36"/>
    <w:rsid w:val="001514E4"/>
    <w:rsid w:val="001E5985"/>
    <w:rsid w:val="00264A62"/>
    <w:rsid w:val="002B2B36"/>
    <w:rsid w:val="002B6ED3"/>
    <w:rsid w:val="002C14A7"/>
    <w:rsid w:val="002D3781"/>
    <w:rsid w:val="00327D21"/>
    <w:rsid w:val="00340639"/>
    <w:rsid w:val="003730EB"/>
    <w:rsid w:val="00495BB6"/>
    <w:rsid w:val="005A2996"/>
    <w:rsid w:val="00613659"/>
    <w:rsid w:val="006268D5"/>
    <w:rsid w:val="006D344B"/>
    <w:rsid w:val="006D7ED3"/>
    <w:rsid w:val="008C1F4F"/>
    <w:rsid w:val="00A53A8B"/>
    <w:rsid w:val="00A73FDC"/>
    <w:rsid w:val="00AA44F1"/>
    <w:rsid w:val="00B34586"/>
    <w:rsid w:val="00B809EE"/>
    <w:rsid w:val="00B93E18"/>
    <w:rsid w:val="00C9097D"/>
    <w:rsid w:val="00C9196E"/>
    <w:rsid w:val="00C95480"/>
    <w:rsid w:val="00CB1A3D"/>
    <w:rsid w:val="00CC5D44"/>
    <w:rsid w:val="00CF3F1B"/>
    <w:rsid w:val="00D57125"/>
    <w:rsid w:val="00DC42AF"/>
    <w:rsid w:val="00E27F8B"/>
    <w:rsid w:val="00ED2420"/>
    <w:rsid w:val="00F33686"/>
    <w:rsid w:val="00FC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B2B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2B36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6136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13659"/>
    <w:rPr>
      <w:rFonts w:ascii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613659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C954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4063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34063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D37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485</Words>
  <Characters>2770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Adana</dc:creator>
  <cp:keywords>www.sorubak.com</cp:keywords>
  <dc:description/>
  <cp:lastModifiedBy>edanur</cp:lastModifiedBy>
  <cp:revision>5</cp:revision>
  <cp:lastPrinted>2014-10-30T07:50:00Z</cp:lastPrinted>
  <dcterms:created xsi:type="dcterms:W3CDTF">2014-10-30T06:58:00Z</dcterms:created>
  <dcterms:modified xsi:type="dcterms:W3CDTF">2014-11-02T11:28:00Z</dcterms:modified>
</cp:coreProperties>
</file>