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62" w:rsidRPr="0035550B" w:rsidRDefault="00840262" w:rsidP="008D7154">
      <w:pPr>
        <w:pStyle w:val="Header"/>
        <w:jc w:val="center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</w:t>
      </w:r>
      <w:r w:rsidRPr="0035550B">
        <w:rPr>
          <w:rFonts w:ascii="Trebuchet MS" w:hAnsi="Trebuchet MS"/>
        </w:rPr>
        <w:t xml:space="preserve"> 201</w:t>
      </w:r>
      <w:r>
        <w:rPr>
          <w:rFonts w:ascii="Trebuchet MS" w:hAnsi="Trebuchet MS"/>
        </w:rPr>
        <w:t>3</w:t>
      </w:r>
      <w:r w:rsidRPr="0035550B">
        <w:rPr>
          <w:rFonts w:ascii="Trebuchet MS" w:hAnsi="Trebuchet MS"/>
        </w:rPr>
        <w:t>-201</w:t>
      </w:r>
      <w:r>
        <w:rPr>
          <w:rFonts w:ascii="Trebuchet MS" w:hAnsi="Trebuchet MS"/>
        </w:rPr>
        <w:t>4</w:t>
      </w:r>
      <w:r w:rsidRPr="0035550B">
        <w:rPr>
          <w:rFonts w:ascii="Trebuchet MS" w:hAnsi="Trebuchet MS"/>
        </w:rPr>
        <w:t xml:space="preserve"> EĞİTİM-ÖĞRETİM YILI </w:t>
      </w:r>
    </w:p>
    <w:p w:rsidR="00840262" w:rsidRDefault="00840262" w:rsidP="008D7154">
      <w:pPr>
        <w:pStyle w:val="Header"/>
        <w:jc w:val="center"/>
        <w:rPr>
          <w:rFonts w:ascii="Trebuchet MS" w:hAnsi="Trebuchet MS"/>
        </w:rPr>
      </w:pPr>
      <w:r w:rsidRPr="0035550B">
        <w:rPr>
          <w:rFonts w:ascii="Trebuchet MS" w:hAnsi="Trebuchet MS"/>
        </w:rPr>
        <w:t>6.SINIF 2.DÖNEM 2. MATEMATİK SINAVI</w:t>
      </w:r>
    </w:p>
    <w:p w:rsidR="00840262" w:rsidRPr="0035550B" w:rsidRDefault="00840262" w:rsidP="008D7154">
      <w:pPr>
        <w:pStyle w:val="Header"/>
        <w:jc w:val="center"/>
        <w:rPr>
          <w:rFonts w:ascii="Trebuchet MS" w:hAnsi="Trebuchet MS"/>
        </w:rPr>
      </w:pPr>
    </w:p>
    <w:p w:rsidR="00840262" w:rsidRPr="0035550B" w:rsidRDefault="00840262" w:rsidP="00C1533C">
      <w:pPr>
        <w:pStyle w:val="Header"/>
        <w:jc w:val="both"/>
        <w:rPr>
          <w:rFonts w:ascii="Trebuchet MS" w:hAnsi="Trebuchet MS"/>
        </w:rPr>
      </w:pPr>
      <w:r w:rsidRPr="0035550B">
        <w:rPr>
          <w:rFonts w:ascii="Trebuchet MS" w:hAnsi="Trebuchet MS"/>
        </w:rPr>
        <w:t xml:space="preserve">ADI:. . . . . . . . . . .     SOYADI:. . . . . . . . . . . .             NO: . . . .           SINIF:. . . . </w:t>
      </w:r>
    </w:p>
    <w:p w:rsidR="00840262" w:rsidRPr="0035550B" w:rsidRDefault="00840262">
      <w:pPr>
        <w:rPr>
          <w:rFonts w:ascii="Trebuchet MS" w:hAnsi="Trebuchet MS"/>
        </w:rPr>
        <w:sectPr w:rsidR="00840262" w:rsidRPr="0035550B" w:rsidSect="001F3DCE">
          <w:pgSz w:w="11906" w:h="16838"/>
          <w:pgMar w:top="284" w:right="720" w:bottom="720" w:left="720" w:header="709" w:footer="709" w:gutter="0"/>
          <w:cols w:space="708"/>
          <w:docGrid w:linePitch="360"/>
        </w:sectPr>
      </w:pPr>
    </w:p>
    <w:p w:rsidR="00840262" w:rsidRPr="00723476" w:rsidRDefault="00840262" w:rsidP="00723476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   </w:t>
      </w:r>
    </w:p>
    <w:p w:rsidR="00840262" w:rsidRPr="0035550B" w:rsidRDefault="00840262">
      <w:pPr>
        <w:rPr>
          <w:rFonts w:ascii="Trebuchet MS" w:hAnsi="Trebuchet MS"/>
        </w:rPr>
      </w:pPr>
      <w:r w:rsidRPr="00B63F9D">
        <w:rPr>
          <w:rFonts w:ascii="Trebuchet MS" w:hAnsi="Trebuchet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50.5pt;height:61.5pt;visibility:visible">
            <v:imagedata r:id="rId5" o:title=""/>
          </v:shape>
        </w:pict>
      </w:r>
    </w:p>
    <w:p w:rsidR="00840262" w:rsidRPr="0035550B" w:rsidRDefault="00840262" w:rsidP="00A96AC0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840262" w:rsidRDefault="00840262" w:rsidP="001A090E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t xml:space="preserve"> </w:t>
      </w:r>
      <w:r w:rsidRPr="0035550B">
        <w:rPr>
          <w:rFonts w:ascii="Trebuchet MS" w:hAnsi="Trebuchet MS"/>
          <w:b/>
          <w:position w:val="-24"/>
        </w:rPr>
        <w:object w:dxaOrig="320" w:dyaOrig="620">
          <v:shape id="_x0000_i1026" type="#_x0000_t75" style="width:16.5pt;height:30.75pt" o:ole="">
            <v:imagedata r:id="rId6" o:title=""/>
          </v:shape>
          <o:OLEObject Type="Embed" ProgID="Equation.3" ShapeID="_x0000_i1026" DrawAspect="Content" ObjectID="_1459108102" r:id="rId7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</w:t>
      </w:r>
      <w:r w:rsidRPr="0035550B">
        <w:rPr>
          <w:rFonts w:ascii="Trebuchet MS" w:hAnsi="Trebuchet MS"/>
          <w:b/>
        </w:rPr>
        <w:t xml:space="preserve">  B) </w:t>
      </w:r>
      <w:r w:rsidRPr="0035550B">
        <w:rPr>
          <w:rFonts w:ascii="Trebuchet MS" w:hAnsi="Trebuchet MS"/>
          <w:b/>
          <w:position w:val="-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59108103" r:id="rId9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</w:t>
      </w:r>
      <w:r w:rsidRPr="0035550B">
        <w:rPr>
          <w:rFonts w:ascii="Trebuchet MS" w:hAnsi="Trebuchet MS"/>
          <w:b/>
        </w:rPr>
        <w:t xml:space="preserve"> C)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28" type="#_x0000_t75" style="width:16.5pt;height:30.75pt" o:ole="">
            <v:imagedata r:id="rId10" o:title=""/>
          </v:shape>
          <o:OLEObject Type="Embed" ProgID="Equation.3" ShapeID="_x0000_i1028" DrawAspect="Content" ObjectID="_1459108104" r:id="rId11"/>
        </w:object>
      </w:r>
      <w:r w:rsidRPr="0035550B">
        <w:rPr>
          <w:rFonts w:ascii="Trebuchet MS" w:hAnsi="Trebuchet MS"/>
          <w:b/>
        </w:rPr>
        <w:t xml:space="preserve">   </w:t>
      </w:r>
      <w:r>
        <w:rPr>
          <w:rFonts w:ascii="Trebuchet MS" w:hAnsi="Trebuchet MS"/>
          <w:b/>
        </w:rPr>
        <w:t xml:space="preserve">      </w:t>
      </w:r>
      <w:r w:rsidRPr="0035550B">
        <w:rPr>
          <w:rFonts w:ascii="Trebuchet MS" w:hAnsi="Trebuchet MS"/>
          <w:b/>
        </w:rPr>
        <w:t xml:space="preserve">D)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29" type="#_x0000_t75" style="width:19.5pt;height:30.75pt" o:ole="">
            <v:imagedata r:id="rId12" o:title=""/>
          </v:shape>
          <o:OLEObject Type="Embed" ProgID="Equation.3" ShapeID="_x0000_i1029" DrawAspect="Content" ObjectID="_1459108105" r:id="rId13"/>
        </w:object>
      </w:r>
    </w:p>
    <w:p w:rsidR="00840262" w:rsidRDefault="00840262" w:rsidP="001A090E">
      <w:pPr>
        <w:rPr>
          <w:rFonts w:ascii="Trebuchet MS" w:hAnsi="Trebuchet MS"/>
          <w:b/>
        </w:rPr>
      </w:pPr>
    </w:p>
    <w:p w:rsidR="00840262" w:rsidRPr="0035550B" w:rsidRDefault="00840262" w:rsidP="001A090E">
      <w:pPr>
        <w:rPr>
          <w:rFonts w:ascii="Trebuchet MS" w:hAnsi="Trebuchet MS"/>
          <w:b/>
        </w:rPr>
      </w:pPr>
    </w:p>
    <w:p w:rsidR="00840262" w:rsidRPr="0035550B" w:rsidRDefault="00840262">
      <w:pPr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2)</w:t>
      </w:r>
      <w:r w:rsidRPr="0035550B">
        <w:rPr>
          <w:rFonts w:ascii="Trebuchet MS" w:hAnsi="Trebuchet MS"/>
          <w:b/>
          <w:position w:val="-24"/>
        </w:rPr>
        <w:t xml:space="preserve"> </w:t>
      </w:r>
      <w:r w:rsidRPr="0035550B">
        <w:rPr>
          <w:rFonts w:ascii="Trebuchet MS" w:hAnsi="Trebuchet MS"/>
          <w:b/>
          <w:position w:val="-24"/>
        </w:rPr>
        <w:object w:dxaOrig="1100" w:dyaOrig="620">
          <v:shape id="_x0000_i1030" type="#_x0000_t75" style="width:54.75pt;height:30.75pt" o:ole="">
            <v:imagedata r:id="rId14" o:title=""/>
          </v:shape>
          <o:OLEObject Type="Embed" ProgID="Equation.3" ShapeID="_x0000_i1030" DrawAspect="Content" ObjectID="_1459108106" r:id="rId15"/>
        </w:object>
      </w:r>
      <w:r w:rsidRPr="0035550B">
        <w:rPr>
          <w:rFonts w:ascii="Trebuchet MS" w:hAnsi="Trebuchet MS"/>
          <w:b/>
        </w:rPr>
        <w:t xml:space="preserve"> </w:t>
      </w:r>
      <w:r w:rsidRPr="0035550B">
        <w:rPr>
          <w:rFonts w:ascii="Trebuchet MS" w:hAnsi="Trebuchet MS"/>
        </w:rPr>
        <w:t>işleminin sonucu kaçtır?</w:t>
      </w:r>
    </w:p>
    <w:p w:rsidR="00840262" w:rsidRPr="0035550B" w:rsidRDefault="00840262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t xml:space="preserve">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31" type="#_x0000_t75" style="width:16.5pt;height:30.75pt" o:ole="">
            <v:imagedata r:id="rId16" o:title=""/>
          </v:shape>
          <o:OLEObject Type="Embed" ProgID="Equation.3" ShapeID="_x0000_i1031" DrawAspect="Content" ObjectID="_1459108107" r:id="rId17"/>
        </w:object>
      </w:r>
      <w:r w:rsidRPr="0035550B">
        <w:rPr>
          <w:rFonts w:ascii="Trebuchet MS" w:hAnsi="Trebuchet MS"/>
          <w:b/>
          <w:position w:val="-24"/>
        </w:rPr>
        <w:t xml:space="preserve">              </w:t>
      </w:r>
      <w:r w:rsidRPr="0035550B">
        <w:rPr>
          <w:rFonts w:ascii="Trebuchet MS" w:hAnsi="Trebuchet MS"/>
          <w:b/>
        </w:rPr>
        <w:t>B)</w:t>
      </w:r>
      <w:r w:rsidRPr="0035550B">
        <w:rPr>
          <w:rFonts w:ascii="Trebuchet MS" w:hAnsi="Trebuchet MS"/>
          <w:b/>
          <w:position w:val="-24"/>
        </w:rPr>
        <w:t xml:space="preserve"> </w:t>
      </w:r>
      <w:r w:rsidRPr="0035550B">
        <w:rPr>
          <w:rFonts w:ascii="Trebuchet MS" w:hAnsi="Trebuchet MS"/>
          <w:b/>
          <w:position w:val="-24"/>
        </w:rPr>
        <w:object w:dxaOrig="360" w:dyaOrig="620">
          <v:shape id="_x0000_i1032" type="#_x0000_t75" style="width:18pt;height:30.75pt" o:ole="">
            <v:imagedata r:id="rId18" o:title=""/>
          </v:shape>
          <o:OLEObject Type="Embed" ProgID="Equation.3" ShapeID="_x0000_i1032" DrawAspect="Content" ObjectID="_1459108108" r:id="rId19"/>
        </w:object>
      </w:r>
      <w:r w:rsidRPr="0035550B">
        <w:rPr>
          <w:rFonts w:ascii="Trebuchet MS" w:hAnsi="Trebuchet MS"/>
          <w:b/>
          <w:position w:val="-24"/>
        </w:rPr>
        <w:t xml:space="preserve">              </w:t>
      </w: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  <w:b/>
          <w:position w:val="-24"/>
        </w:rPr>
        <w:t xml:space="preserve">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3" type="#_x0000_t75" style="width:19.5pt;height:30.75pt" o:ole="">
            <v:imagedata r:id="rId20" o:title=""/>
          </v:shape>
          <o:OLEObject Type="Embed" ProgID="Equation.3" ShapeID="_x0000_i1033" DrawAspect="Content" ObjectID="_1459108109" r:id="rId21"/>
        </w:object>
      </w:r>
      <w:r w:rsidRPr="0035550B">
        <w:rPr>
          <w:rFonts w:ascii="Trebuchet MS" w:hAnsi="Trebuchet MS"/>
          <w:b/>
          <w:position w:val="-24"/>
        </w:rPr>
        <w:t xml:space="preserve">       </w:t>
      </w:r>
      <w:r w:rsidRPr="0035550B">
        <w:rPr>
          <w:rFonts w:ascii="Trebuchet MS" w:hAnsi="Trebuchet MS"/>
          <w:b/>
        </w:rPr>
        <w:t>D)</w:t>
      </w:r>
      <w:r w:rsidRPr="0035550B">
        <w:rPr>
          <w:rFonts w:ascii="Trebuchet MS" w:hAnsi="Trebuchet MS"/>
          <w:b/>
          <w:position w:val="-24"/>
        </w:rPr>
        <w:t xml:space="preserve">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4" type="#_x0000_t75" style="width:18.75pt;height:30.75pt" o:ole="">
            <v:imagedata r:id="rId22" o:title=""/>
          </v:shape>
          <o:OLEObject Type="Embed" ProgID="Equation.3" ShapeID="_x0000_i1034" DrawAspect="Content" ObjectID="_1459108110" r:id="rId23"/>
        </w:object>
      </w:r>
    </w:p>
    <w:p w:rsidR="00840262" w:rsidRPr="0035550B" w:rsidRDefault="00840262">
      <w:pPr>
        <w:rPr>
          <w:rFonts w:ascii="Trebuchet MS" w:hAnsi="Trebuchet MS"/>
          <w:b/>
          <w:position w:val="-24"/>
        </w:rPr>
      </w:pPr>
    </w:p>
    <w:p w:rsidR="00840262" w:rsidRPr="0035550B" w:rsidRDefault="00840262">
      <w:pPr>
        <w:rPr>
          <w:rFonts w:ascii="Trebuchet MS" w:hAnsi="Trebuchet MS"/>
          <w:b/>
          <w:position w:val="-24"/>
        </w:rPr>
      </w:pPr>
    </w:p>
    <w:p w:rsidR="00840262" w:rsidRPr="0035550B" w:rsidRDefault="00840262">
      <w:pPr>
        <w:rPr>
          <w:rFonts w:ascii="Trebuchet MS" w:hAnsi="Trebuchet MS"/>
          <w:b/>
          <w:position w:val="-24"/>
        </w:rPr>
      </w:pPr>
    </w:p>
    <w:p w:rsidR="00840262" w:rsidRPr="0035550B" w:rsidRDefault="00840262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3)</w:t>
      </w:r>
      <w:r w:rsidRPr="0035550B">
        <w:rPr>
          <w:rFonts w:ascii="Trebuchet MS" w:hAnsi="Trebuchet MS"/>
        </w:rPr>
        <w:t xml:space="preserve">   Ali, </w:t>
      </w:r>
      <w:smartTag w:uri="urn:schemas-microsoft-com:office:smarttags" w:element="metricconverter">
        <w:smartTagPr>
          <w:attr w:name="ProductID" w:val="24 km"/>
        </w:smartTagPr>
        <w:r w:rsidRPr="0035550B">
          <w:rPr>
            <w:rFonts w:ascii="Trebuchet MS" w:hAnsi="Trebuchet MS"/>
          </w:rPr>
          <w:t>24 km</w:t>
        </w:r>
      </w:smartTag>
      <w:r w:rsidRPr="0035550B">
        <w:rPr>
          <w:rFonts w:ascii="Trebuchet MS" w:hAnsi="Trebuchet MS"/>
        </w:rPr>
        <w:t xml:space="preserve"> lik yolun </w:t>
      </w:r>
      <w:r w:rsidRPr="0035550B">
        <w:rPr>
          <w:rFonts w:ascii="Trebuchet MS" w:hAnsi="Trebuchet MS"/>
          <w:position w:val="-24"/>
        </w:rPr>
        <w:object w:dxaOrig="220" w:dyaOrig="620">
          <v:shape id="_x0000_i1035" type="#_x0000_t75" style="width:10.5pt;height:30.75pt" o:ole="">
            <v:imagedata r:id="rId24" o:title=""/>
          </v:shape>
          <o:OLEObject Type="Embed" ProgID="Equation.3" ShapeID="_x0000_i1035" DrawAspect="Content" ObjectID="_1459108111" r:id="rId25"/>
        </w:object>
      </w:r>
      <w:r w:rsidRPr="0035550B">
        <w:rPr>
          <w:rFonts w:ascii="Trebuchet MS" w:hAnsi="Trebuchet MS"/>
        </w:rPr>
        <w:t>ini gitmiştir. Geriye kaç km yolu kalmıştır?</w:t>
      </w:r>
    </w:p>
    <w:p w:rsidR="00840262" w:rsidRPr="0035550B" w:rsidRDefault="00840262">
      <w:pPr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</w:rPr>
        <w:t xml:space="preserve">5                 </w:t>
      </w:r>
      <w:r w:rsidRPr="0035550B">
        <w:rPr>
          <w:rFonts w:ascii="Trebuchet MS" w:hAnsi="Trebuchet MS"/>
          <w:b/>
        </w:rPr>
        <w:t>B)</w:t>
      </w:r>
      <w:r w:rsidRPr="0035550B">
        <w:rPr>
          <w:rFonts w:ascii="Trebuchet MS" w:hAnsi="Trebuchet MS"/>
        </w:rPr>
        <w:t xml:space="preserve">10              </w:t>
      </w: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</w:rPr>
        <w:t xml:space="preserve">15           </w:t>
      </w:r>
      <w:r w:rsidRPr="0035550B">
        <w:rPr>
          <w:rFonts w:ascii="Trebuchet MS" w:hAnsi="Trebuchet MS"/>
          <w:b/>
        </w:rPr>
        <w:t>D)</w:t>
      </w:r>
      <w:r w:rsidRPr="0035550B">
        <w:rPr>
          <w:rFonts w:ascii="Trebuchet MS" w:hAnsi="Trebuchet MS"/>
        </w:rPr>
        <w:t>20</w:t>
      </w:r>
    </w:p>
    <w:p w:rsidR="00840262" w:rsidRDefault="00840262">
      <w:pPr>
        <w:rPr>
          <w:rFonts w:ascii="Trebuchet MS" w:hAnsi="Trebuchet MS"/>
        </w:rPr>
      </w:pPr>
    </w:p>
    <w:p w:rsidR="00840262" w:rsidRDefault="00840262">
      <w:pPr>
        <w:rPr>
          <w:rFonts w:ascii="Trebuchet MS" w:hAnsi="Trebuchet MS"/>
        </w:rPr>
      </w:pPr>
    </w:p>
    <w:p w:rsidR="00840262" w:rsidRPr="0035550B" w:rsidRDefault="00840262">
      <w:pPr>
        <w:rPr>
          <w:rFonts w:ascii="Trebuchet MS" w:hAnsi="Trebuchet MS"/>
        </w:rPr>
      </w:pPr>
    </w:p>
    <w:p w:rsidR="00840262" w:rsidRDefault="00840262">
      <w:pPr>
        <w:rPr>
          <w:rFonts w:ascii="Trebuchet MS" w:hAnsi="Trebuchet MS"/>
        </w:rPr>
      </w:pPr>
    </w:p>
    <w:p w:rsidR="00840262" w:rsidRPr="0035550B" w:rsidRDefault="00840262" w:rsidP="003A6F8C">
      <w:pPr>
        <w:spacing w:line="240" w:lineRule="auto"/>
        <w:jc w:val="both"/>
        <w:rPr>
          <w:rFonts w:ascii="Trebuchet MS" w:hAnsi="Trebuchet MS"/>
          <w:b/>
        </w:rPr>
      </w:pPr>
      <w:r w:rsidRPr="0035550B">
        <w:rPr>
          <w:rFonts w:ascii="Trebuchet MS" w:hAnsi="Trebuchet MS"/>
          <w:b/>
        </w:rPr>
        <w:t>4)</w:t>
      </w:r>
      <w:r w:rsidRPr="0035550B">
        <w:rPr>
          <w:rFonts w:ascii="Trebuchet MS" w:hAnsi="Trebuchet MS"/>
          <w:b/>
          <w:noProof/>
          <w:lang w:eastAsia="tr-TR"/>
        </w:rPr>
        <w:t xml:space="preserve"> </w:t>
      </w:r>
      <w:r w:rsidRPr="0035550B">
        <w:rPr>
          <w:rFonts w:ascii="Trebuchet MS" w:hAnsi="Trebuchet MS"/>
        </w:rPr>
        <w:t>( 3,75 – 0,25)x (0,05 – 0,02) işleminin  sonucu kaçtır?</w:t>
      </w:r>
    </w:p>
    <w:p w:rsidR="00840262" w:rsidRPr="0035550B" w:rsidRDefault="00840262" w:rsidP="003A6F8C">
      <w:pPr>
        <w:spacing w:line="240" w:lineRule="auto"/>
        <w:jc w:val="both"/>
        <w:rPr>
          <w:rFonts w:ascii="Trebuchet MS" w:hAnsi="Trebuchet MS"/>
          <w:b/>
        </w:rPr>
      </w:pPr>
      <w:r w:rsidRPr="0035550B">
        <w:rPr>
          <w:rFonts w:ascii="Trebuchet MS" w:hAnsi="Trebuchet MS"/>
          <w:b/>
          <w:lang w:eastAsia="tr-TR"/>
        </w:rPr>
        <w:t>A)</w:t>
      </w:r>
      <w:r w:rsidRPr="0035550B">
        <w:rPr>
          <w:rFonts w:ascii="Trebuchet MS" w:hAnsi="Trebuchet MS"/>
          <w:lang w:eastAsia="tr-TR"/>
        </w:rPr>
        <w:t xml:space="preserve">0,105        </w:t>
      </w:r>
      <w:r w:rsidRPr="0035550B">
        <w:rPr>
          <w:rFonts w:ascii="Trebuchet MS" w:hAnsi="Trebuchet MS"/>
          <w:b/>
          <w:lang w:eastAsia="tr-TR"/>
        </w:rPr>
        <w:t>B)</w:t>
      </w:r>
      <w:r w:rsidRPr="0035550B">
        <w:rPr>
          <w:rFonts w:ascii="Trebuchet MS" w:hAnsi="Trebuchet MS"/>
          <w:lang w:eastAsia="tr-TR"/>
        </w:rPr>
        <w:t xml:space="preserve">0,7          </w:t>
      </w:r>
      <w:r w:rsidRPr="0035550B">
        <w:rPr>
          <w:rFonts w:ascii="Trebuchet MS" w:hAnsi="Trebuchet MS"/>
          <w:b/>
          <w:lang w:eastAsia="tr-TR"/>
        </w:rPr>
        <w:t>C)</w:t>
      </w:r>
      <w:r w:rsidRPr="0035550B">
        <w:rPr>
          <w:rFonts w:ascii="Trebuchet MS" w:hAnsi="Trebuchet MS"/>
          <w:lang w:eastAsia="tr-TR"/>
        </w:rPr>
        <w:t xml:space="preserve">3,5         </w:t>
      </w:r>
      <w:r w:rsidRPr="0035550B">
        <w:rPr>
          <w:rFonts w:ascii="Trebuchet MS" w:hAnsi="Trebuchet MS"/>
          <w:b/>
          <w:lang w:eastAsia="tr-TR"/>
        </w:rPr>
        <w:t>D)</w:t>
      </w:r>
      <w:r w:rsidRPr="0035550B">
        <w:rPr>
          <w:rFonts w:ascii="Trebuchet MS" w:hAnsi="Trebuchet MS"/>
          <w:lang w:eastAsia="tr-TR"/>
        </w:rPr>
        <w:t>0,02</w:t>
      </w:r>
    </w:p>
    <w:p w:rsidR="00840262" w:rsidRDefault="00840262">
      <w:pPr>
        <w:rPr>
          <w:rFonts w:ascii="Trebuchet MS" w:hAnsi="Trebuchet MS"/>
          <w:b/>
          <w:noProof/>
          <w:lang w:eastAsia="tr-TR"/>
        </w:rPr>
      </w:pPr>
    </w:p>
    <w:p w:rsidR="00840262" w:rsidRPr="0035550B" w:rsidRDefault="00840262">
      <w:pPr>
        <w:rPr>
          <w:rFonts w:ascii="Trebuchet MS" w:hAnsi="Trebuchet MS"/>
          <w:b/>
          <w:noProof/>
          <w:lang w:eastAsia="tr-TR"/>
        </w:rPr>
      </w:pPr>
    </w:p>
    <w:p w:rsidR="00840262" w:rsidRDefault="00840262">
      <w:pPr>
        <w:rPr>
          <w:rFonts w:ascii="Trebuchet MS" w:hAnsi="Trebuchet MS"/>
        </w:rPr>
      </w:pPr>
    </w:p>
    <w:p w:rsidR="00840262" w:rsidRPr="0035550B" w:rsidRDefault="00840262">
      <w:pPr>
        <w:rPr>
          <w:rFonts w:ascii="Trebuchet MS" w:hAnsi="Trebuchet MS"/>
        </w:rPr>
      </w:pPr>
    </w:p>
    <w:p w:rsidR="00840262" w:rsidRPr="0035550B" w:rsidRDefault="00840262" w:rsidP="0038422E">
      <w:pPr>
        <w:spacing w:line="360" w:lineRule="auto"/>
        <w:ind w:left="-1080" w:firstLine="180"/>
        <w:rPr>
          <w:rFonts w:ascii="Trebuchet MS" w:hAnsi="Trebuchet MS" w:cs="Arial"/>
          <w:lang w:eastAsia="tr-TR"/>
        </w:rPr>
      </w:pPr>
      <w:r w:rsidRPr="0035550B">
        <w:rPr>
          <w:rFonts w:ascii="Trebuchet MS" w:hAnsi="Trebuchet MS"/>
          <w:b/>
          <w:position w:val="-24"/>
        </w:rPr>
        <w:t xml:space="preserve">            5) A</w:t>
      </w:r>
      <w:r w:rsidRPr="0035550B">
        <w:rPr>
          <w:rFonts w:ascii="Trebuchet MS" w:hAnsi="Trebuchet MS"/>
          <w:position w:val="-24"/>
        </w:rPr>
        <w:t>şağıdakilerden hangisi doğru sıralanmıştır?</w:t>
      </w: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b/>
          <w:lang w:eastAsia="tr-TR"/>
        </w:rPr>
        <w:t>A)</w:t>
      </w:r>
      <w:r w:rsidRPr="0035550B">
        <w:rPr>
          <w:rFonts w:ascii="Trebuchet MS" w:hAnsi="Trebuchet MS"/>
          <w:lang w:eastAsia="tr-TR"/>
        </w:rPr>
        <w:t xml:space="preserve"> </w:t>
      </w:r>
      <w:r w:rsidRPr="0035550B">
        <w:rPr>
          <w:rFonts w:ascii="Trebuchet MS" w:eastAsia="Times New Roman" w:hAnsi="Trebuchet MS" w:cs="Arial"/>
          <w:position w:val="-24"/>
          <w:lang w:eastAsia="tr-TR"/>
        </w:rPr>
        <w:object w:dxaOrig="240" w:dyaOrig="620">
          <v:shape id="_x0000_i1036" type="#_x0000_t75" style="width:10.5pt;height:24.75pt" o:ole="">
            <v:imagedata r:id="rId26" o:title=""/>
          </v:shape>
          <o:OLEObject Type="Embed" ProgID="Equation.3" ShapeID="_x0000_i1036" DrawAspect="Content" ObjectID="_1459108112" r:id="rId27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37" type="#_x0000_t75" style="width:10.5pt;height:24.75pt" o:ole="">
            <v:imagedata r:id="rId28" o:title=""/>
          </v:shape>
          <o:OLEObject Type="Embed" ProgID="Equation.3" ShapeID="_x0000_i1037" DrawAspect="Content" ObjectID="_1459108113" r:id="rId29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38" type="#_x0000_t75" style="width:10.5pt;height:24.75pt" o:ole="">
            <v:imagedata r:id="rId30" o:title=""/>
          </v:shape>
          <o:OLEObject Type="Embed" ProgID="Equation.3" ShapeID="_x0000_i1038" DrawAspect="Content" ObjectID="_1459108114" r:id="rId31"/>
        </w:object>
      </w:r>
      <w:r w:rsidRPr="0035550B">
        <w:rPr>
          <w:rFonts w:ascii="Trebuchet MS" w:hAnsi="Trebuchet MS"/>
          <w:lang w:eastAsia="tr-TR"/>
        </w:rPr>
        <w:t xml:space="preserve">                 </w:t>
      </w:r>
      <w:r w:rsidRPr="0035550B">
        <w:rPr>
          <w:rFonts w:ascii="Trebuchet MS" w:hAnsi="Trebuchet MS"/>
          <w:b/>
          <w:lang w:eastAsia="tr-TR"/>
        </w:rPr>
        <w:t xml:space="preserve">B) 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39" type="#_x0000_t75" style="width:10.5pt;height:24.75pt" o:ole="">
            <v:imagedata r:id="rId32" o:title=""/>
          </v:shape>
          <o:OLEObject Type="Embed" ProgID="Equation.3" ShapeID="_x0000_i1039" DrawAspect="Content" ObjectID="_1459108115" r:id="rId33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0" type="#_x0000_t75" style="width:10.5pt;height:24.75pt" o:ole="">
            <v:imagedata r:id="rId34" o:title=""/>
          </v:shape>
          <o:OLEObject Type="Embed" ProgID="Equation.3" ShapeID="_x0000_i1040" DrawAspect="Content" ObjectID="_1459108116" r:id="rId35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1" type="#_x0000_t75" style="width:10.5pt;height:24.75pt" o:ole="">
            <v:imagedata r:id="rId36" o:title=""/>
          </v:shape>
          <o:OLEObject Type="Embed" ProgID="Equation.3" ShapeID="_x0000_i1041" DrawAspect="Content" ObjectID="_1459108117" r:id="rId37"/>
        </w:object>
      </w:r>
      <w:r w:rsidRPr="0035550B">
        <w:rPr>
          <w:rFonts w:ascii="Trebuchet MS" w:hAnsi="Trebuchet MS"/>
          <w:lang w:eastAsia="tr-TR"/>
        </w:rPr>
        <w:t xml:space="preserve">               </w:t>
      </w:r>
    </w:p>
    <w:p w:rsidR="00840262" w:rsidRDefault="00840262" w:rsidP="0038422E">
      <w:pPr>
        <w:spacing w:after="0" w:line="240" w:lineRule="auto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b/>
          <w:lang w:eastAsia="tr-TR"/>
        </w:rPr>
        <w:t>C)</w:t>
      </w:r>
      <w:r w:rsidRPr="0035550B">
        <w:rPr>
          <w:rFonts w:ascii="Trebuchet MS" w:hAnsi="Trebuchet MS"/>
          <w:lang w:eastAsia="tr-TR"/>
        </w:rPr>
        <w:t xml:space="preserve"> 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2" type="#_x0000_t75" style="width:10.5pt;height:24.75pt" o:ole="">
            <v:imagedata r:id="rId38" o:title=""/>
          </v:shape>
          <o:OLEObject Type="Embed" ProgID="Equation.3" ShapeID="_x0000_i1042" DrawAspect="Content" ObjectID="_1459108118" r:id="rId39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3" type="#_x0000_t75" style="width:10.5pt;height:24.75pt" o:ole="">
            <v:imagedata r:id="rId40" o:title=""/>
          </v:shape>
          <o:OLEObject Type="Embed" ProgID="Equation.3" ShapeID="_x0000_i1043" DrawAspect="Content" ObjectID="_1459108119" r:id="rId41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4" type="#_x0000_t75" style="width:10.5pt;height:24.75pt" o:ole="">
            <v:imagedata r:id="rId42" o:title=""/>
          </v:shape>
          <o:OLEObject Type="Embed" ProgID="Equation.3" ShapeID="_x0000_i1044" DrawAspect="Content" ObjectID="_1459108120" r:id="rId43"/>
        </w:object>
      </w:r>
      <w:r w:rsidRPr="0035550B">
        <w:rPr>
          <w:rFonts w:ascii="Trebuchet MS" w:hAnsi="Trebuchet MS"/>
          <w:lang w:eastAsia="tr-TR"/>
        </w:rPr>
        <w:t xml:space="preserve">            </w:t>
      </w:r>
      <w:r w:rsidRPr="0035550B">
        <w:rPr>
          <w:rFonts w:ascii="Trebuchet MS" w:hAnsi="Trebuchet MS"/>
          <w:b/>
          <w:lang w:eastAsia="tr-TR"/>
        </w:rPr>
        <w:t xml:space="preserve">    D) 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5" type="#_x0000_t75" style="width:10.5pt;height:24.75pt" o:ole="">
            <v:imagedata r:id="rId44" o:title=""/>
          </v:shape>
          <o:OLEObject Type="Embed" ProgID="Equation.3" ShapeID="_x0000_i1045" DrawAspect="Content" ObjectID="_1459108121" r:id="rId45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6" type="#_x0000_t75" style="width:10.5pt;height:24.75pt" o:ole="">
            <v:imagedata r:id="rId46" o:title=""/>
          </v:shape>
          <o:OLEObject Type="Embed" ProgID="Equation.3" ShapeID="_x0000_i1046" DrawAspect="Content" ObjectID="_1459108122" r:id="rId47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7" type="#_x0000_t75" style="width:10.5pt;height:24.75pt" o:ole="">
            <v:imagedata r:id="rId48" o:title=""/>
          </v:shape>
          <o:OLEObject Type="Embed" ProgID="Equation.3" ShapeID="_x0000_i1047" DrawAspect="Content" ObjectID="_1459108123" r:id="rId49"/>
        </w:object>
      </w:r>
      <w:r w:rsidRPr="0035550B">
        <w:rPr>
          <w:rFonts w:ascii="Trebuchet MS" w:hAnsi="Trebuchet MS"/>
          <w:lang w:eastAsia="tr-TR"/>
        </w:rPr>
        <w:t xml:space="preserve">       </w:t>
      </w:r>
    </w:p>
    <w:p w:rsidR="00840262" w:rsidRDefault="00840262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lang w:eastAsia="tr-TR"/>
        </w:rPr>
        <w:t xml:space="preserve">                 </w:t>
      </w: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  <w:position w:val="-24"/>
        </w:rPr>
        <w:t>6)</w:t>
      </w: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b/>
          <w:position w:val="-24"/>
        </w:rPr>
      </w:pPr>
      <w:r w:rsidRPr="00B63F9D">
        <w:rPr>
          <w:rFonts w:ascii="Trebuchet MS" w:hAnsi="Trebuchet MS"/>
          <w:b/>
          <w:noProof/>
          <w:lang w:eastAsia="tr-TR"/>
        </w:rPr>
        <w:pict>
          <v:shape id="Resim 2" o:spid="_x0000_i1048" type="#_x0000_t75" style="width:243pt;height:40.5pt;visibility:visible">
            <v:imagedata r:id="rId50" o:title=""/>
          </v:shape>
        </w:pict>
      </w: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Pr="0035550B" w:rsidRDefault="00840262" w:rsidP="00D915E5">
      <w:pPr>
        <w:jc w:val="both"/>
        <w:rPr>
          <w:rFonts w:ascii="Trebuchet MS" w:hAnsi="Trebuchet MS"/>
          <w:b/>
        </w:rPr>
      </w:pPr>
    </w:p>
    <w:p w:rsidR="00840262" w:rsidRPr="0035550B" w:rsidRDefault="00840262" w:rsidP="00D915E5">
      <w:pPr>
        <w:jc w:val="both"/>
        <w:rPr>
          <w:rFonts w:ascii="Trebuchet MS" w:hAnsi="Trebuchet MS"/>
        </w:rPr>
      </w:pPr>
      <w:r>
        <w:rPr>
          <w:rFonts w:ascii="Trebuchet MS" w:hAnsi="Trebuchet MS"/>
          <w:b/>
          <w:sz w:val="24"/>
          <w:szCs w:val="24"/>
        </w:rPr>
        <w:t xml:space="preserve">7)      </w:t>
      </w:r>
      <w:r w:rsidRPr="00EA5947">
        <w:rPr>
          <w:rFonts w:ascii="Trebuchet MS" w:hAnsi="Trebuchet MS"/>
          <w:b/>
          <w:sz w:val="24"/>
          <w:szCs w:val="24"/>
        </w:rPr>
        <w:t>24,536</w:t>
      </w:r>
      <w:r w:rsidRPr="0035550B">
        <w:rPr>
          <w:rFonts w:ascii="Trebuchet MS" w:hAnsi="Trebuchet MS"/>
        </w:rPr>
        <w:t xml:space="preserve"> sayısını;</w:t>
      </w:r>
    </w:p>
    <w:p w:rsidR="00840262" w:rsidRPr="0035550B" w:rsidRDefault="00840262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</w:rPr>
        <w:t xml:space="preserve"> Onda birler basamağına göre yuvarlayınız.    </w:t>
      </w:r>
    </w:p>
    <w:p w:rsidR="00840262" w:rsidRDefault="00840262" w:rsidP="00D915E5">
      <w:pPr>
        <w:jc w:val="both"/>
        <w:rPr>
          <w:rFonts w:ascii="Trebuchet MS" w:hAnsi="Trebuchet MS"/>
          <w:b/>
        </w:rPr>
      </w:pPr>
    </w:p>
    <w:p w:rsidR="00840262" w:rsidRPr="0035550B" w:rsidRDefault="00840262" w:rsidP="00D915E5">
      <w:pPr>
        <w:jc w:val="both"/>
        <w:rPr>
          <w:rFonts w:ascii="Trebuchet MS" w:hAnsi="Trebuchet MS"/>
          <w:b/>
        </w:rPr>
      </w:pPr>
    </w:p>
    <w:p w:rsidR="00840262" w:rsidRPr="0035550B" w:rsidRDefault="00840262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b)</w:t>
      </w:r>
      <w:r w:rsidRPr="0035550B">
        <w:rPr>
          <w:rFonts w:ascii="Trebuchet MS" w:hAnsi="Trebuchet MS"/>
        </w:rPr>
        <w:t xml:space="preserve">Yüzde birler basamağına göre yuvarlayınız.    </w:t>
      </w:r>
    </w:p>
    <w:p w:rsidR="00840262" w:rsidRDefault="00840262" w:rsidP="00D915E5">
      <w:pPr>
        <w:jc w:val="both"/>
        <w:rPr>
          <w:rFonts w:ascii="Trebuchet MS" w:hAnsi="Trebuchet MS"/>
          <w:b/>
        </w:rPr>
      </w:pPr>
    </w:p>
    <w:p w:rsidR="00840262" w:rsidRPr="0035550B" w:rsidRDefault="00840262" w:rsidP="00D915E5">
      <w:pPr>
        <w:jc w:val="both"/>
        <w:rPr>
          <w:rFonts w:ascii="Trebuchet MS" w:hAnsi="Trebuchet MS"/>
          <w:b/>
        </w:rPr>
      </w:pPr>
    </w:p>
    <w:p w:rsidR="00840262" w:rsidRDefault="00840262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</w:rPr>
        <w:t>Birler basamağına göre yuvarlayınız.</w:t>
      </w:r>
    </w:p>
    <w:p w:rsidR="00840262" w:rsidRDefault="00840262" w:rsidP="00D915E5">
      <w:pPr>
        <w:jc w:val="both"/>
        <w:rPr>
          <w:rFonts w:ascii="Trebuchet MS" w:hAnsi="Trebuchet MS"/>
          <w:b/>
        </w:rPr>
      </w:pPr>
    </w:p>
    <w:p w:rsidR="00840262" w:rsidRPr="0035550B" w:rsidRDefault="00840262" w:rsidP="00D915E5">
      <w:pPr>
        <w:jc w:val="both"/>
        <w:rPr>
          <w:rFonts w:ascii="Trebuchet MS" w:hAnsi="Trebuchet MS"/>
          <w:b/>
        </w:rPr>
      </w:pPr>
    </w:p>
    <w:p w:rsidR="00840262" w:rsidRPr="0035550B" w:rsidRDefault="00840262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d)</w:t>
      </w:r>
      <w:r w:rsidRPr="0035550B">
        <w:rPr>
          <w:rFonts w:ascii="Trebuchet MS" w:hAnsi="Trebuchet MS"/>
        </w:rPr>
        <w:t>Çözümleyiniz.</w:t>
      </w: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Pr="0035550B" w:rsidRDefault="00840262" w:rsidP="0038422E">
      <w:pPr>
        <w:spacing w:after="0" w:line="240" w:lineRule="auto"/>
        <w:rPr>
          <w:rFonts w:ascii="Trebuchet MS" w:hAnsi="Trebuchet MS"/>
        </w:rPr>
      </w:pPr>
      <w:r w:rsidRPr="0035550B">
        <w:rPr>
          <w:rFonts w:ascii="Trebuchet MS" w:hAnsi="Trebuchet MS"/>
        </w:rPr>
        <w:t xml:space="preserve"> </w:t>
      </w: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Pr="0035550B" w:rsidRDefault="00840262" w:rsidP="00404BBD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position w:val="-24"/>
        </w:rPr>
        <w:t>8)</w:t>
      </w:r>
    </w:p>
    <w:p w:rsidR="00840262" w:rsidRPr="0035550B" w:rsidRDefault="00840262" w:rsidP="00404BBD">
      <w:pPr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 w:cs="TimesTurk"/>
        </w:rPr>
        <w:t xml:space="preserve">Bir işçi 7 günde </w:t>
      </w:r>
      <w:smartTag w:uri="urn:schemas-microsoft-com:office:smarttags" w:element="metricconverter">
        <w:smartTagPr>
          <w:attr w:name="ProductID" w:val="20 m"/>
        </w:smartTagPr>
        <w:r w:rsidRPr="0035550B">
          <w:rPr>
            <w:rFonts w:ascii="Trebuchet MS" w:hAnsi="Trebuchet MS" w:cs="TimesTurk"/>
          </w:rPr>
          <w:t>20 m</w:t>
        </w:r>
      </w:smartTag>
      <w:r w:rsidRPr="0035550B">
        <w:rPr>
          <w:rFonts w:ascii="Trebuchet MS" w:hAnsi="Trebuchet MS" w:cs="TimesTurk"/>
        </w:rPr>
        <w:t xml:space="preserve"> duvar örüyorsa,28 günde kaç metre duvar örer?</w:t>
      </w:r>
    </w:p>
    <w:p w:rsidR="00840262" w:rsidRPr="0035550B" w:rsidRDefault="00840262" w:rsidP="00404BBD">
      <w:pPr>
        <w:spacing w:after="0" w:line="240" w:lineRule="auto"/>
        <w:rPr>
          <w:rFonts w:ascii="Trebuchet MS" w:hAnsi="Trebuchet MS" w:cs="TimesTurk"/>
        </w:rPr>
      </w:pPr>
    </w:p>
    <w:p w:rsidR="00840262" w:rsidRPr="0035550B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 w:cs="TimesTurk"/>
          <w:b/>
        </w:rPr>
        <w:t xml:space="preserve">A)   60           B)70  </w:t>
      </w:r>
      <w:r w:rsidRPr="0035550B">
        <w:rPr>
          <w:rFonts w:ascii="Trebuchet MS" w:hAnsi="Trebuchet MS" w:cs="TimesTurk"/>
          <w:b/>
        </w:rPr>
        <w:tab/>
        <w:t xml:space="preserve">   C)</w:t>
      </w:r>
      <w:r w:rsidRPr="0035550B">
        <w:rPr>
          <w:rFonts w:ascii="Trebuchet MS" w:hAnsi="Trebuchet MS"/>
          <w:b/>
          <w:position w:val="-24"/>
        </w:rPr>
        <w:t xml:space="preserve"> </w:t>
      </w:r>
      <w:r w:rsidRPr="0035550B">
        <w:rPr>
          <w:rFonts w:ascii="Trebuchet MS" w:hAnsi="Trebuchet MS" w:cs="TimesTurk"/>
          <w:b/>
        </w:rPr>
        <w:t xml:space="preserve">80  </w:t>
      </w:r>
      <w:r w:rsidRPr="0035550B">
        <w:rPr>
          <w:rFonts w:ascii="Trebuchet MS" w:hAnsi="Trebuchet MS" w:cs="TimesTurk"/>
          <w:b/>
        </w:rPr>
        <w:tab/>
        <w:t xml:space="preserve"> D)90</w:t>
      </w:r>
      <w:r w:rsidRPr="0035550B">
        <w:rPr>
          <w:rFonts w:ascii="Trebuchet MS" w:hAnsi="Trebuchet MS"/>
          <w:b/>
          <w:position w:val="-24"/>
        </w:rPr>
        <w:t xml:space="preserve"> </w:t>
      </w:r>
    </w:p>
    <w:p w:rsidR="00840262" w:rsidRPr="0035550B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Pr="0035550B" w:rsidRDefault="00840262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40262" w:rsidRPr="0035550B" w:rsidRDefault="00840262" w:rsidP="0035550B">
      <w:pPr>
        <w:spacing w:line="240" w:lineRule="auto"/>
        <w:jc w:val="both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position w:val="-24"/>
        </w:rPr>
        <w:t>9)</w:t>
      </w:r>
      <w:r w:rsidRPr="0035550B">
        <w:rPr>
          <w:rFonts w:ascii="Trebuchet MS" w:hAnsi="Trebuchet MS" w:cs="TimesTurk"/>
        </w:rPr>
        <w:t xml:space="preserve"> </w:t>
      </w:r>
    </w:p>
    <w:p w:rsidR="00840262" w:rsidRPr="0035550B" w:rsidRDefault="00840262" w:rsidP="00404BBD">
      <w:pPr>
        <w:spacing w:after="0" w:line="240" w:lineRule="auto"/>
        <w:rPr>
          <w:rFonts w:ascii="Trebuchet MS" w:hAnsi="Trebuchet MS" w:cs="TimesTurk"/>
        </w:rPr>
      </w:pPr>
      <w:r w:rsidRPr="00B63F9D">
        <w:rPr>
          <w:rFonts w:ascii="Trebuchet MS" w:hAnsi="Trebuchet MS"/>
          <w:b/>
          <w:noProof/>
          <w:lang w:eastAsia="tr-TR"/>
        </w:rPr>
        <w:pict>
          <v:shape id="Resim 48" o:spid="_x0000_i1049" type="#_x0000_t75" style="width:249.75pt;height:93pt;visibility:visible">
            <v:imagedata r:id="rId51" o:title=""/>
          </v:shape>
        </w:pict>
      </w:r>
    </w:p>
    <w:p w:rsidR="00840262" w:rsidRDefault="00840262" w:rsidP="001F3DCE">
      <w:pPr>
        <w:rPr>
          <w:rFonts w:ascii="Trebuchet MS" w:hAnsi="Trebuchet MS"/>
          <w:b/>
          <w:lang w:eastAsia="tr-TR"/>
        </w:rPr>
      </w:pPr>
    </w:p>
    <w:p w:rsidR="00840262" w:rsidRDefault="00840262" w:rsidP="001F3DCE">
      <w:pPr>
        <w:rPr>
          <w:rFonts w:ascii="Trebuchet MS" w:hAnsi="Trebuchet MS"/>
          <w:b/>
          <w:lang w:eastAsia="tr-TR"/>
        </w:rPr>
      </w:pPr>
    </w:p>
    <w:p w:rsidR="00840262" w:rsidRPr="0035550B" w:rsidRDefault="00840262" w:rsidP="001F3DCE">
      <w:pPr>
        <w:rPr>
          <w:rFonts w:ascii="Trebuchet MS" w:hAnsi="Trebuchet MS"/>
          <w:b/>
          <w:lang w:eastAsia="tr-TR"/>
        </w:rPr>
      </w:pPr>
    </w:p>
    <w:p w:rsidR="00840262" w:rsidRPr="0035550B" w:rsidRDefault="00840262" w:rsidP="001F3DCE">
      <w:pPr>
        <w:rPr>
          <w:rFonts w:ascii="Trebuchet MS" w:hAnsi="Trebuchet MS"/>
          <w:b/>
          <w:lang w:eastAsia="tr-TR"/>
        </w:rPr>
      </w:pPr>
      <w:r w:rsidRPr="0035550B">
        <w:rPr>
          <w:rFonts w:ascii="Trebuchet MS" w:hAnsi="Trebuchet MS"/>
          <w:b/>
          <w:lang w:eastAsia="tr-TR"/>
        </w:rPr>
        <w:t>10)</w:t>
      </w:r>
      <w:r w:rsidRPr="0035550B">
        <w:rPr>
          <w:rFonts w:ascii="Trebuchet MS" w:hAnsi="Trebuchet MS"/>
        </w:rPr>
        <w:t xml:space="preserve">  İşlemlerin sonucu kaçtır?</w:t>
      </w:r>
    </w:p>
    <w:p w:rsidR="00840262" w:rsidRDefault="00840262" w:rsidP="001F3DCE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b/>
          <w:lang w:eastAsia="tr-TR"/>
        </w:rPr>
        <w:t xml:space="preserve">   </w:t>
      </w:r>
      <w:r w:rsidRPr="0035550B">
        <w:rPr>
          <w:rFonts w:ascii="Trebuchet MS" w:hAnsi="Trebuchet MS"/>
          <w:b/>
          <w:lang w:eastAsia="tr-TR"/>
        </w:rPr>
        <w:t xml:space="preserve"> </w:t>
      </w:r>
      <w:r w:rsidRPr="00B63F9D">
        <w:rPr>
          <w:rFonts w:ascii="Trebuchet MS" w:hAnsi="Trebuchet MS"/>
          <w:sz w:val="28"/>
          <w:szCs w:val="28"/>
        </w:rPr>
        <w:fldChar w:fldCharType="begin"/>
      </w:r>
      <w:r w:rsidRPr="00B63F9D">
        <w:rPr>
          <w:rFonts w:ascii="Trebuchet MS" w:hAnsi="Trebuchet MS"/>
          <w:sz w:val="28"/>
          <w:szCs w:val="28"/>
        </w:rPr>
        <w:instrText xml:space="preserve"> QUOTE </w:instrText>
      </w:r>
      <w:r w:rsidRPr="00B63F9D">
        <w:pict>
          <v:shape id="_x0000_i1050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052A9&quot;/&gt;&lt;wsp:rsid wsp:val=&quot;000052A9&quot;/&gt;&lt;wsp:rsid wsp:val=&quot;000233DB&quot;/&gt;&lt;wsp:rsid wsp:val=&quot;00054547&quot;/&gt;&lt;wsp:rsid wsp:val=&quot;0007284B&quot;/&gt;&lt;wsp:rsid wsp:val=&quot;000B1109&quot;/&gt;&lt;wsp:rsid wsp:val=&quot;000D6ABC&quot;/&gt;&lt;wsp:rsid wsp:val=&quot;001113F1&quot;/&gt;&lt;wsp:rsid wsp:val=&quot;00155703&quot;/&gt;&lt;wsp:rsid wsp:val=&quot;001A090E&quot;/&gt;&lt;wsp:rsid wsp:val=&quot;001F3DCE&quot;/&gt;&lt;wsp:rsid wsp:val=&quot;00203FE7&quot;/&gt;&lt;wsp:rsid wsp:val=&quot;00222535&quot;/&gt;&lt;wsp:rsid wsp:val=&quot;00222B3C&quot;/&gt;&lt;wsp:rsid wsp:val=&quot;00236D8E&quot;/&gt;&lt;wsp:rsid wsp:val=&quot;002B05FA&quot;/&gt;&lt;wsp:rsid wsp:val=&quot;002C2F5F&quot;/&gt;&lt;wsp:rsid wsp:val=&quot;002D4709&quot;/&gt;&lt;wsp:rsid wsp:val=&quot;002F35CB&quot;/&gt;&lt;wsp:rsid wsp:val=&quot;002F4DA9&quot;/&gt;&lt;wsp:rsid wsp:val=&quot;003279CB&quot;/&gt;&lt;wsp:rsid wsp:val=&quot;0035550B&quot;/&gt;&lt;wsp:rsid wsp:val=&quot;0038422E&quot;/&gt;&lt;wsp:rsid wsp:val=&quot;003A2CC2&quot;/&gt;&lt;wsp:rsid wsp:val=&quot;003A6F8C&quot;/&gt;&lt;wsp:rsid wsp:val=&quot;003D4484&quot;/&gt;&lt;wsp:rsid wsp:val=&quot;0040070C&quot;/&gt;&lt;wsp:rsid wsp:val=&quot;00404BBD&quot;/&gt;&lt;wsp:rsid wsp:val=&quot;0042244C&quot;/&gt;&lt;wsp:rsid wsp:val=&quot;004B0486&quot;/&gt;&lt;wsp:rsid wsp:val=&quot;004C4F11&quot;/&gt;&lt;wsp:rsid wsp:val=&quot;00504CF4&quot;/&gt;&lt;wsp:rsid wsp:val=&quot;005245D8&quot;/&gt;&lt;wsp:rsid wsp:val=&quot;00591E02&quot;/&gt;&lt;wsp:rsid wsp:val=&quot;005D54BD&quot;/&gt;&lt;wsp:rsid wsp:val=&quot;006019B2&quot;/&gt;&lt;wsp:rsid wsp:val=&quot;0069447C&quot;/&gt;&lt;wsp:rsid wsp:val=&quot;00697DE8&quot;/&gt;&lt;wsp:rsid wsp:val=&quot;006C3317&quot;/&gt;&lt;wsp:rsid wsp:val=&quot;00723476&quot;/&gt;&lt;wsp:rsid wsp:val=&quot;00731B3F&quot;/&gt;&lt;wsp:rsid wsp:val=&quot;00780B79&quot;/&gt;&lt;wsp:rsid wsp:val=&quot;007D25F6&quot;/&gt;&lt;wsp:rsid wsp:val=&quot;007E2185&quot;/&gt;&lt;wsp:rsid wsp:val=&quot;00823B11&quot;/&gt;&lt;wsp:rsid wsp:val=&quot;00873062&quot;/&gt;&lt;wsp:rsid wsp:val=&quot;00874574&quot;/&gt;&lt;wsp:rsid wsp:val=&quot;008947CA&quot;/&gt;&lt;wsp:rsid wsp:val=&quot;008D7154&quot;/&gt;&lt;wsp:rsid wsp:val=&quot;009C6770&quot;/&gt;&lt;wsp:rsid wsp:val=&quot;00A2683E&quot;/&gt;&lt;wsp:rsid wsp:val=&quot;00A76CFF&quot;/&gt;&lt;wsp:rsid wsp:val=&quot;00A96AC0&quot;/&gt;&lt;wsp:rsid wsp:val=&quot;00AB4E82&quot;/&gt;&lt;wsp:rsid wsp:val=&quot;00B039B1&quot;/&gt;&lt;wsp:rsid wsp:val=&quot;00BC5D2B&quot;/&gt;&lt;wsp:rsid wsp:val=&quot;00BD0EF3&quot;/&gt;&lt;wsp:rsid wsp:val=&quot;00C07A93&quot;/&gt;&lt;wsp:rsid wsp:val=&quot;00C1533C&quot;/&gt;&lt;wsp:rsid wsp:val=&quot;00C27119&quot;/&gt;&lt;wsp:rsid wsp:val=&quot;00C74838&quot;/&gt;&lt;wsp:rsid wsp:val=&quot;00CE4BD8&quot;/&gt;&lt;wsp:rsid wsp:val=&quot;00D868B1&quot;/&gt;&lt;wsp:rsid wsp:val=&quot;00D915E5&quot;/&gt;&lt;wsp:rsid wsp:val=&quot;00E807A5&quot;/&gt;&lt;wsp:rsid wsp:val=&quot;00EA5947&quot;/&gt;&lt;wsp:rsid wsp:val=&quot;00F95A29&quot;/&gt;&lt;/wsp:rsids&gt;&lt;/w:docPr&gt;&lt;w:body&gt;&lt;w:p wsp:rsidR=&quot;00000000&quot; wsp:rsidRDefault=&quot;002D4709&quot;&gt;&lt;m:oMathPara&gt;&lt;m:oMath&gt;&lt;m:f&gt;&lt;m:fPr&gt;&lt;m:ctrlPr&gt;&lt;w:rPr&gt;&lt;w:rFonts w:ascii=&quot;Cambria Math&quot; w:h-ansi=&quot;Trebuchet MS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Trebuchet MS&quot;/&gt;&lt;wx:font wx:val=&quot;Cambria Math&quot;/&gt;&lt;w:i/&gt;&lt;w:sz w:val=&quot;32&quot;/&gt;&lt;w:sz-cs w:val=&quot;32&quot;/&gt;&lt;/w:rPr&gt;&lt;m:t&gt;55&lt;/m:t&gt;&lt;/m:r&gt;&lt;/m:num&gt;&lt;m:den&gt;&lt;m:r&gt;&lt;w:rPr&gt;&lt;w:rFonts w:ascii=&quot;Cambria Math&quot; w:h-ansi=&quot;Trebuchet MS&quot;/&gt;&lt;wx:font wx:val=&quot;Cambria Math&quot;/&gt;&lt;w:i/&gt;&lt;w:sz w:val=&quot;32&quot;/&gt;&lt;w:sz-cs w:val=&quot;32&quot;/&gt;&lt;/w:rPr&gt;&lt;m:t&gt;5,5&lt;/m:t&gt;&lt;/m:r&gt;&lt;/m:den&gt;&lt;/m:f&gt;&lt;m:r&gt;&lt;w:rPr&gt;&lt;w:rFonts w:ascii=&quot;Cambria Math&quot; w:h-ansi=&quot;Trebuchet MS&quot;/&gt;&lt;wx:font wx:val=&quot;Cambria Math&quot;/&gt;&lt;w:i/&gt;&lt;w:sz w:val=&quot;32&quot;/&gt;&lt;w:sz-cs w:val=&quot;32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2" o:title="" chromakey="white"/>
          </v:shape>
        </w:pict>
      </w:r>
      <w:r w:rsidRPr="00B63F9D">
        <w:rPr>
          <w:rFonts w:ascii="Trebuchet MS" w:hAnsi="Trebuchet MS"/>
          <w:sz w:val="28"/>
          <w:szCs w:val="28"/>
        </w:rPr>
        <w:instrText xml:space="preserve"> </w:instrText>
      </w:r>
      <w:r w:rsidRPr="00B63F9D">
        <w:rPr>
          <w:rFonts w:ascii="Trebuchet MS" w:hAnsi="Trebuchet MS"/>
          <w:sz w:val="28"/>
          <w:szCs w:val="28"/>
        </w:rPr>
        <w:fldChar w:fldCharType="separate"/>
      </w:r>
      <w:r w:rsidRPr="00B63F9D">
        <w:pict>
          <v:shape id="_x0000_i1051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052A9&quot;/&gt;&lt;wsp:rsid wsp:val=&quot;000052A9&quot;/&gt;&lt;wsp:rsid wsp:val=&quot;000233DB&quot;/&gt;&lt;wsp:rsid wsp:val=&quot;00054547&quot;/&gt;&lt;wsp:rsid wsp:val=&quot;0007284B&quot;/&gt;&lt;wsp:rsid wsp:val=&quot;000B1109&quot;/&gt;&lt;wsp:rsid wsp:val=&quot;000D6ABC&quot;/&gt;&lt;wsp:rsid wsp:val=&quot;001113F1&quot;/&gt;&lt;wsp:rsid wsp:val=&quot;00155703&quot;/&gt;&lt;wsp:rsid wsp:val=&quot;001A090E&quot;/&gt;&lt;wsp:rsid wsp:val=&quot;001F3DCE&quot;/&gt;&lt;wsp:rsid wsp:val=&quot;00203FE7&quot;/&gt;&lt;wsp:rsid wsp:val=&quot;00222535&quot;/&gt;&lt;wsp:rsid wsp:val=&quot;00222B3C&quot;/&gt;&lt;wsp:rsid wsp:val=&quot;00236D8E&quot;/&gt;&lt;wsp:rsid wsp:val=&quot;002B05FA&quot;/&gt;&lt;wsp:rsid wsp:val=&quot;002C2F5F&quot;/&gt;&lt;wsp:rsid wsp:val=&quot;002D4709&quot;/&gt;&lt;wsp:rsid wsp:val=&quot;002F35CB&quot;/&gt;&lt;wsp:rsid wsp:val=&quot;002F4DA9&quot;/&gt;&lt;wsp:rsid wsp:val=&quot;003279CB&quot;/&gt;&lt;wsp:rsid wsp:val=&quot;0035550B&quot;/&gt;&lt;wsp:rsid wsp:val=&quot;0038422E&quot;/&gt;&lt;wsp:rsid wsp:val=&quot;003A2CC2&quot;/&gt;&lt;wsp:rsid wsp:val=&quot;003A6F8C&quot;/&gt;&lt;wsp:rsid wsp:val=&quot;003D4484&quot;/&gt;&lt;wsp:rsid wsp:val=&quot;0040070C&quot;/&gt;&lt;wsp:rsid wsp:val=&quot;00404BBD&quot;/&gt;&lt;wsp:rsid wsp:val=&quot;0042244C&quot;/&gt;&lt;wsp:rsid wsp:val=&quot;004B0486&quot;/&gt;&lt;wsp:rsid wsp:val=&quot;004C4F11&quot;/&gt;&lt;wsp:rsid wsp:val=&quot;00504CF4&quot;/&gt;&lt;wsp:rsid wsp:val=&quot;005245D8&quot;/&gt;&lt;wsp:rsid wsp:val=&quot;00591E02&quot;/&gt;&lt;wsp:rsid wsp:val=&quot;005D54BD&quot;/&gt;&lt;wsp:rsid wsp:val=&quot;006019B2&quot;/&gt;&lt;wsp:rsid wsp:val=&quot;0069447C&quot;/&gt;&lt;wsp:rsid wsp:val=&quot;00697DE8&quot;/&gt;&lt;wsp:rsid wsp:val=&quot;006C3317&quot;/&gt;&lt;wsp:rsid wsp:val=&quot;00723476&quot;/&gt;&lt;wsp:rsid wsp:val=&quot;00731B3F&quot;/&gt;&lt;wsp:rsid wsp:val=&quot;00780B79&quot;/&gt;&lt;wsp:rsid wsp:val=&quot;007D25F6&quot;/&gt;&lt;wsp:rsid wsp:val=&quot;007E2185&quot;/&gt;&lt;wsp:rsid wsp:val=&quot;00823B11&quot;/&gt;&lt;wsp:rsid wsp:val=&quot;00873062&quot;/&gt;&lt;wsp:rsid wsp:val=&quot;00874574&quot;/&gt;&lt;wsp:rsid wsp:val=&quot;008947CA&quot;/&gt;&lt;wsp:rsid wsp:val=&quot;008D7154&quot;/&gt;&lt;wsp:rsid wsp:val=&quot;009C6770&quot;/&gt;&lt;wsp:rsid wsp:val=&quot;00A2683E&quot;/&gt;&lt;wsp:rsid wsp:val=&quot;00A76CFF&quot;/&gt;&lt;wsp:rsid wsp:val=&quot;00A96AC0&quot;/&gt;&lt;wsp:rsid wsp:val=&quot;00AB4E82&quot;/&gt;&lt;wsp:rsid wsp:val=&quot;00B039B1&quot;/&gt;&lt;wsp:rsid wsp:val=&quot;00BC5D2B&quot;/&gt;&lt;wsp:rsid wsp:val=&quot;00BD0EF3&quot;/&gt;&lt;wsp:rsid wsp:val=&quot;00C07A93&quot;/&gt;&lt;wsp:rsid wsp:val=&quot;00C1533C&quot;/&gt;&lt;wsp:rsid wsp:val=&quot;00C27119&quot;/&gt;&lt;wsp:rsid wsp:val=&quot;00C74838&quot;/&gt;&lt;wsp:rsid wsp:val=&quot;00CE4BD8&quot;/&gt;&lt;wsp:rsid wsp:val=&quot;00D868B1&quot;/&gt;&lt;wsp:rsid wsp:val=&quot;00D915E5&quot;/&gt;&lt;wsp:rsid wsp:val=&quot;00E807A5&quot;/&gt;&lt;wsp:rsid wsp:val=&quot;00EA5947&quot;/&gt;&lt;wsp:rsid wsp:val=&quot;00F95A29&quot;/&gt;&lt;/wsp:rsids&gt;&lt;/w:docPr&gt;&lt;w:body&gt;&lt;w:p wsp:rsidR=&quot;00000000&quot; wsp:rsidRDefault=&quot;002D4709&quot;&gt;&lt;m:oMathPara&gt;&lt;m:oMath&gt;&lt;m:f&gt;&lt;m:fPr&gt;&lt;m:ctrlPr&gt;&lt;w:rPr&gt;&lt;w:rFonts w:ascii=&quot;Cambria Math&quot; w:h-ansi=&quot;Trebuchet MS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Trebuchet MS&quot;/&gt;&lt;wx:font wx:val=&quot;Cambria Math&quot;/&gt;&lt;w:i/&gt;&lt;w:sz w:val=&quot;32&quot;/&gt;&lt;w:sz-cs w:val=&quot;32&quot;/&gt;&lt;/w:rPr&gt;&lt;m:t&gt;55&lt;/m:t&gt;&lt;/m:r&gt;&lt;/m:num&gt;&lt;m:den&gt;&lt;m:r&gt;&lt;w:rPr&gt;&lt;w:rFonts w:ascii=&quot;Cambria Math&quot; w:h-ansi=&quot;Trebuchet MS&quot;/&gt;&lt;wx:font wx:val=&quot;Cambria Math&quot;/&gt;&lt;w:i/&gt;&lt;w:sz w:val=&quot;32&quot;/&gt;&lt;w:sz-cs w:val=&quot;32&quot;/&gt;&lt;/w:rPr&gt;&lt;m:t&gt;5,5&lt;/m:t&gt;&lt;/m:r&gt;&lt;/m:den&gt;&lt;/m:f&gt;&lt;m:r&gt;&lt;w:rPr&gt;&lt;w:rFonts w:ascii=&quot;Cambria Math&quot; w:h-ansi=&quot;Trebuchet MS&quot;/&gt;&lt;wx:font wx:val=&quot;Cambria Math&quot;/&gt;&lt;w:i/&gt;&lt;w:sz w:val=&quot;32&quot;/&gt;&lt;w:sz-cs w:val=&quot;32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2" o:title="" chromakey="white"/>
          </v:shape>
        </w:pict>
      </w:r>
      <w:r w:rsidRPr="00B63F9D">
        <w:rPr>
          <w:rFonts w:ascii="Trebuchet MS" w:hAnsi="Trebuchet MS"/>
          <w:sz w:val="28"/>
          <w:szCs w:val="28"/>
        </w:rPr>
        <w:fldChar w:fldCharType="end"/>
      </w:r>
      <w:r w:rsidRPr="0035550B">
        <w:rPr>
          <w:rFonts w:ascii="Trebuchet MS" w:hAnsi="Trebuchet MS"/>
          <w:sz w:val="28"/>
          <w:szCs w:val="28"/>
        </w:rPr>
        <w:t xml:space="preserve">         </w:t>
      </w:r>
    </w:p>
    <w:p w:rsidR="00840262" w:rsidRPr="0035550B" w:rsidRDefault="00840262" w:rsidP="001F3DCE">
      <w:pPr>
        <w:rPr>
          <w:rFonts w:ascii="Trebuchet MS" w:hAnsi="Trebuchet MS"/>
          <w:sz w:val="28"/>
          <w:szCs w:val="28"/>
        </w:rPr>
      </w:pPr>
      <w:r w:rsidRPr="0035550B">
        <w:rPr>
          <w:rFonts w:ascii="Trebuchet MS" w:hAnsi="Trebuchet MS"/>
          <w:sz w:val="28"/>
          <w:szCs w:val="28"/>
        </w:rPr>
        <w:t xml:space="preserve">           </w:t>
      </w:r>
    </w:p>
    <w:p w:rsidR="00840262" w:rsidRPr="0035550B" w:rsidRDefault="00840262" w:rsidP="001F3DCE">
      <w:pPr>
        <w:rPr>
          <w:rFonts w:ascii="Trebuchet MS" w:hAnsi="Trebuchet MS"/>
        </w:rPr>
      </w:pPr>
      <w:r>
        <w:rPr>
          <w:rFonts w:ascii="Trebuchet MS" w:hAnsi="Trebuchet MS"/>
          <w:sz w:val="28"/>
          <w:szCs w:val="28"/>
        </w:rPr>
        <w:t xml:space="preserve">  </w:t>
      </w:r>
      <w:r w:rsidRPr="0035550B">
        <w:rPr>
          <w:rFonts w:ascii="Trebuchet MS" w:hAnsi="Trebuchet MS"/>
          <w:sz w:val="28"/>
          <w:szCs w:val="28"/>
        </w:rPr>
        <w:t xml:space="preserve"> </w:t>
      </w:r>
      <w:r w:rsidRPr="00B63F9D">
        <w:rPr>
          <w:rFonts w:ascii="Trebuchet MS" w:hAnsi="Trebuchet MS"/>
        </w:rPr>
        <w:fldChar w:fldCharType="begin"/>
      </w:r>
      <w:r w:rsidRPr="00B63F9D">
        <w:rPr>
          <w:rFonts w:ascii="Trebuchet MS" w:hAnsi="Trebuchet MS"/>
        </w:rPr>
        <w:instrText xml:space="preserve"> QUOTE </w:instrText>
      </w:r>
      <w:r w:rsidRPr="00B63F9D">
        <w:pict>
          <v:shape id="_x0000_i1052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052A9&quot;/&gt;&lt;wsp:rsid wsp:val=&quot;000052A9&quot;/&gt;&lt;wsp:rsid wsp:val=&quot;000233DB&quot;/&gt;&lt;wsp:rsid wsp:val=&quot;00054547&quot;/&gt;&lt;wsp:rsid wsp:val=&quot;0007284B&quot;/&gt;&lt;wsp:rsid wsp:val=&quot;000B1109&quot;/&gt;&lt;wsp:rsid wsp:val=&quot;000D6ABC&quot;/&gt;&lt;wsp:rsid wsp:val=&quot;001113F1&quot;/&gt;&lt;wsp:rsid wsp:val=&quot;00155703&quot;/&gt;&lt;wsp:rsid wsp:val=&quot;001A090E&quot;/&gt;&lt;wsp:rsid wsp:val=&quot;001F3DCE&quot;/&gt;&lt;wsp:rsid wsp:val=&quot;00203FE7&quot;/&gt;&lt;wsp:rsid wsp:val=&quot;00222535&quot;/&gt;&lt;wsp:rsid wsp:val=&quot;00222B3C&quot;/&gt;&lt;wsp:rsid wsp:val=&quot;00236D8E&quot;/&gt;&lt;wsp:rsid wsp:val=&quot;002B05FA&quot;/&gt;&lt;wsp:rsid wsp:val=&quot;002C2F5F&quot;/&gt;&lt;wsp:rsid wsp:val=&quot;002F35CB&quot;/&gt;&lt;wsp:rsid wsp:val=&quot;002F4DA9&quot;/&gt;&lt;wsp:rsid wsp:val=&quot;003279CB&quot;/&gt;&lt;wsp:rsid wsp:val=&quot;0035550B&quot;/&gt;&lt;wsp:rsid wsp:val=&quot;0038422E&quot;/&gt;&lt;wsp:rsid wsp:val=&quot;003A2CC2&quot;/&gt;&lt;wsp:rsid wsp:val=&quot;003A6F8C&quot;/&gt;&lt;wsp:rsid wsp:val=&quot;003D4484&quot;/&gt;&lt;wsp:rsid wsp:val=&quot;0040070C&quot;/&gt;&lt;wsp:rsid wsp:val=&quot;00404BBD&quot;/&gt;&lt;wsp:rsid wsp:val=&quot;0042244C&quot;/&gt;&lt;wsp:rsid wsp:val=&quot;004B0486&quot;/&gt;&lt;wsp:rsid wsp:val=&quot;004C4F11&quot;/&gt;&lt;wsp:rsid wsp:val=&quot;00504CF4&quot;/&gt;&lt;wsp:rsid wsp:val=&quot;005245D8&quot;/&gt;&lt;wsp:rsid wsp:val=&quot;005672D9&quot;/&gt;&lt;wsp:rsid wsp:val=&quot;00591E02&quot;/&gt;&lt;wsp:rsid wsp:val=&quot;005D54BD&quot;/&gt;&lt;wsp:rsid wsp:val=&quot;006019B2&quot;/&gt;&lt;wsp:rsid wsp:val=&quot;0069447C&quot;/&gt;&lt;wsp:rsid wsp:val=&quot;00697DE8&quot;/&gt;&lt;wsp:rsid wsp:val=&quot;006C3317&quot;/&gt;&lt;wsp:rsid wsp:val=&quot;00723476&quot;/&gt;&lt;wsp:rsid wsp:val=&quot;00731B3F&quot;/&gt;&lt;wsp:rsid wsp:val=&quot;00780B79&quot;/&gt;&lt;wsp:rsid wsp:val=&quot;007D25F6&quot;/&gt;&lt;wsp:rsid wsp:val=&quot;007E2185&quot;/&gt;&lt;wsp:rsid wsp:val=&quot;00823B11&quot;/&gt;&lt;wsp:rsid wsp:val=&quot;00873062&quot;/&gt;&lt;wsp:rsid wsp:val=&quot;00874574&quot;/&gt;&lt;wsp:rsid wsp:val=&quot;008947CA&quot;/&gt;&lt;wsp:rsid wsp:val=&quot;008D7154&quot;/&gt;&lt;wsp:rsid wsp:val=&quot;009C6770&quot;/&gt;&lt;wsp:rsid wsp:val=&quot;00A2683E&quot;/&gt;&lt;wsp:rsid wsp:val=&quot;00A76CFF&quot;/&gt;&lt;wsp:rsid wsp:val=&quot;00A96AC0&quot;/&gt;&lt;wsp:rsid wsp:val=&quot;00AB4E82&quot;/&gt;&lt;wsp:rsid wsp:val=&quot;00B039B1&quot;/&gt;&lt;wsp:rsid wsp:val=&quot;00B63F9D&quot;/&gt;&lt;wsp:rsid wsp:val=&quot;00BC5D2B&quot;/&gt;&lt;wsp:rsid wsp:val=&quot;00BD0EF3&quot;/&gt;&lt;wsp:rsid wsp:val=&quot;00C07A93&quot;/&gt;&lt;wsp:rsid wsp:val=&quot;00C1533C&quot;/&gt;&lt;wsp:rsid wsp:val=&quot;00C27119&quot;/&gt;&lt;wsp:rsid wsp:val=&quot;00C74838&quot;/&gt;&lt;wsp:rsid wsp:val=&quot;00CE4BD8&quot;/&gt;&lt;wsp:rsid wsp:val=&quot;00D868B1&quot;/&gt;&lt;wsp:rsid wsp:val=&quot;00D915E5&quot;/&gt;&lt;wsp:rsid wsp:val=&quot;00E807A5&quot;/&gt;&lt;wsp:rsid wsp:val=&quot;00EA5947&quot;/&gt;&lt;wsp:rsid wsp:val=&quot;00F95A29&quot;/&gt;&lt;/wsp:rsids&gt;&lt;/w:docPr&gt;&lt;w:body&gt;&lt;w:p wsp:rsidR=&quot;00000000&quot; wsp:rsidRDefault=&quot;005672D9&quot;&gt;&lt;m:oMathPara&gt;&lt;m:oMath&gt;&lt;m:f&gt;&lt;m:fPr&gt;&lt;m:ctrlPr&gt;&lt;w:rPr&gt;&lt;w:rFonts w:ascii=&quot;Cambria Math&quot; w:h-ansi=&quot;Trebuchet MS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Trebuchet MS&quot;/&gt;&lt;wx:font wx:val=&quot;Cambria Math&quot;/&gt;&lt;w:i/&gt;&lt;w:sz w:val=&quot;32&quot;/&gt;&lt;w:sz-cs w:val=&quot;32&quot;/&gt;&lt;/w:rPr&gt;&lt;m:t&gt;16,9&lt;/m:t&gt;&lt;/m:r&gt;&lt;/m:num&gt;&lt;m:den&gt;&lt;m:r&gt;&lt;w:rPr&gt;&lt;w:rFonts w:ascii=&quot;Cambria Math&quot; w:h-ansi=&quot;Trebuchet MS&quot;/&gt;&lt;wx:font wx:val=&quot;Cambria Math&quot;/&gt;&lt;w:i/&gt;&lt;w:sz w:val=&quot;32&quot;/&gt;&lt;w:sz-cs w:val=&quot;32&quot;/&gt;&lt;/w:rPr&gt;&lt;m:t&gt;1,3&lt;/m:t&gt;&lt;/m:r&gt;&lt;/m:den&gt;&lt;/m:f&gt;&lt;m:r&gt;&lt;w:rPr&gt;&lt;w:rFonts w:ascii=&quot;Cambria Math&quot; w:h-ansi=&quot;Trebuchet MS&quot;/&gt;&lt;wx:font wx:val=&quot;Cambria Math&quot;/&gt;&lt;w:i/&gt;&lt;w:sz w:val=&quot;32&quot;/&gt;&lt;w:sz-cs w:val=&quot;32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2" o:title="" chromakey="white"/>
          </v:shape>
        </w:pict>
      </w:r>
      <w:r w:rsidRPr="00B63F9D">
        <w:rPr>
          <w:rFonts w:ascii="Trebuchet MS" w:hAnsi="Trebuchet MS"/>
        </w:rPr>
        <w:instrText xml:space="preserve"> </w:instrText>
      </w:r>
      <w:r w:rsidRPr="00B63F9D">
        <w:rPr>
          <w:rFonts w:ascii="Trebuchet MS" w:hAnsi="Trebuchet MS"/>
        </w:rPr>
        <w:fldChar w:fldCharType="separate"/>
      </w:r>
      <w:r w:rsidRPr="00B63F9D">
        <w:pict>
          <v:shape id="_x0000_i1053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052A9&quot;/&gt;&lt;wsp:rsid wsp:val=&quot;000052A9&quot;/&gt;&lt;wsp:rsid wsp:val=&quot;000233DB&quot;/&gt;&lt;wsp:rsid wsp:val=&quot;00054547&quot;/&gt;&lt;wsp:rsid wsp:val=&quot;0007284B&quot;/&gt;&lt;wsp:rsid wsp:val=&quot;000B1109&quot;/&gt;&lt;wsp:rsid wsp:val=&quot;000D6ABC&quot;/&gt;&lt;wsp:rsid wsp:val=&quot;001113F1&quot;/&gt;&lt;wsp:rsid wsp:val=&quot;00155703&quot;/&gt;&lt;wsp:rsid wsp:val=&quot;001A090E&quot;/&gt;&lt;wsp:rsid wsp:val=&quot;001F3DCE&quot;/&gt;&lt;wsp:rsid wsp:val=&quot;00203FE7&quot;/&gt;&lt;wsp:rsid wsp:val=&quot;00222535&quot;/&gt;&lt;wsp:rsid wsp:val=&quot;00222B3C&quot;/&gt;&lt;wsp:rsid wsp:val=&quot;00236D8E&quot;/&gt;&lt;wsp:rsid wsp:val=&quot;002B05FA&quot;/&gt;&lt;wsp:rsid wsp:val=&quot;002C2F5F&quot;/&gt;&lt;wsp:rsid wsp:val=&quot;002F35CB&quot;/&gt;&lt;wsp:rsid wsp:val=&quot;002F4DA9&quot;/&gt;&lt;wsp:rsid wsp:val=&quot;003279CB&quot;/&gt;&lt;wsp:rsid wsp:val=&quot;0035550B&quot;/&gt;&lt;wsp:rsid wsp:val=&quot;0038422E&quot;/&gt;&lt;wsp:rsid wsp:val=&quot;003A2CC2&quot;/&gt;&lt;wsp:rsid wsp:val=&quot;003A6F8C&quot;/&gt;&lt;wsp:rsid wsp:val=&quot;003D4484&quot;/&gt;&lt;wsp:rsid wsp:val=&quot;0040070C&quot;/&gt;&lt;wsp:rsid wsp:val=&quot;00404BBD&quot;/&gt;&lt;wsp:rsid wsp:val=&quot;0042244C&quot;/&gt;&lt;wsp:rsid wsp:val=&quot;004B0486&quot;/&gt;&lt;wsp:rsid wsp:val=&quot;004C4F11&quot;/&gt;&lt;wsp:rsid wsp:val=&quot;00504CF4&quot;/&gt;&lt;wsp:rsid wsp:val=&quot;005245D8&quot;/&gt;&lt;wsp:rsid wsp:val=&quot;005672D9&quot;/&gt;&lt;wsp:rsid wsp:val=&quot;00591E02&quot;/&gt;&lt;wsp:rsid wsp:val=&quot;005D54BD&quot;/&gt;&lt;wsp:rsid wsp:val=&quot;006019B2&quot;/&gt;&lt;wsp:rsid wsp:val=&quot;0069447C&quot;/&gt;&lt;wsp:rsid wsp:val=&quot;00697DE8&quot;/&gt;&lt;wsp:rsid wsp:val=&quot;006C3317&quot;/&gt;&lt;wsp:rsid wsp:val=&quot;00723476&quot;/&gt;&lt;wsp:rsid wsp:val=&quot;00731B3F&quot;/&gt;&lt;wsp:rsid wsp:val=&quot;00780B79&quot;/&gt;&lt;wsp:rsid wsp:val=&quot;007D25F6&quot;/&gt;&lt;wsp:rsid wsp:val=&quot;007E2185&quot;/&gt;&lt;wsp:rsid wsp:val=&quot;00823B11&quot;/&gt;&lt;wsp:rsid wsp:val=&quot;00873062&quot;/&gt;&lt;wsp:rsid wsp:val=&quot;00874574&quot;/&gt;&lt;wsp:rsid wsp:val=&quot;008947CA&quot;/&gt;&lt;wsp:rsid wsp:val=&quot;008D7154&quot;/&gt;&lt;wsp:rsid wsp:val=&quot;009C6770&quot;/&gt;&lt;wsp:rsid wsp:val=&quot;00A2683E&quot;/&gt;&lt;wsp:rsid wsp:val=&quot;00A76CFF&quot;/&gt;&lt;wsp:rsid wsp:val=&quot;00A96AC0&quot;/&gt;&lt;wsp:rsid wsp:val=&quot;00AB4E82&quot;/&gt;&lt;wsp:rsid wsp:val=&quot;00B039B1&quot;/&gt;&lt;wsp:rsid wsp:val=&quot;00B63F9D&quot;/&gt;&lt;wsp:rsid wsp:val=&quot;00BC5D2B&quot;/&gt;&lt;wsp:rsid wsp:val=&quot;00BD0EF3&quot;/&gt;&lt;wsp:rsid wsp:val=&quot;00C07A93&quot;/&gt;&lt;wsp:rsid wsp:val=&quot;00C1533C&quot;/&gt;&lt;wsp:rsid wsp:val=&quot;00C27119&quot;/&gt;&lt;wsp:rsid wsp:val=&quot;00C74838&quot;/&gt;&lt;wsp:rsid wsp:val=&quot;00CE4BD8&quot;/&gt;&lt;wsp:rsid wsp:val=&quot;00D868B1&quot;/&gt;&lt;wsp:rsid wsp:val=&quot;00D915E5&quot;/&gt;&lt;wsp:rsid wsp:val=&quot;00E807A5&quot;/&gt;&lt;wsp:rsid wsp:val=&quot;00EA5947&quot;/&gt;&lt;wsp:rsid wsp:val=&quot;00F95A29&quot;/&gt;&lt;/wsp:rsids&gt;&lt;/w:docPr&gt;&lt;w:body&gt;&lt;w:p wsp:rsidR=&quot;00000000&quot; wsp:rsidRDefault=&quot;005672D9&quot;&gt;&lt;m:oMathPara&gt;&lt;m:oMath&gt;&lt;m:f&gt;&lt;m:fPr&gt;&lt;m:ctrlPr&gt;&lt;w:rPr&gt;&lt;w:rFonts w:ascii=&quot;Cambria Math&quot; w:h-ansi=&quot;Trebuchet MS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Trebuchet MS&quot;/&gt;&lt;wx:font wx:val=&quot;Cambria Math&quot;/&gt;&lt;w:i/&gt;&lt;w:sz w:val=&quot;32&quot;/&gt;&lt;w:sz-cs w:val=&quot;32&quot;/&gt;&lt;/w:rPr&gt;&lt;m:t&gt;16,9&lt;/m:t&gt;&lt;/m:r&gt;&lt;/m:num&gt;&lt;m:den&gt;&lt;m:r&gt;&lt;w:rPr&gt;&lt;w:rFonts w:ascii=&quot;Cambria Math&quot; w:h-ansi=&quot;Trebuchet MS&quot;/&gt;&lt;wx:font wx:val=&quot;Cambria Math&quot;/&gt;&lt;w:i/&gt;&lt;w:sz w:val=&quot;32&quot;/&gt;&lt;w:sz-cs w:val=&quot;32&quot;/&gt;&lt;/w:rPr&gt;&lt;m:t&gt;1,3&lt;/m:t&gt;&lt;/m:r&gt;&lt;/m:den&gt;&lt;/m:f&gt;&lt;m:r&gt;&lt;w:rPr&gt;&lt;w:rFonts w:ascii=&quot;Cambria Math&quot; w:h-ansi=&quot;Trebuchet MS&quot;/&gt;&lt;wx:font wx:val=&quot;Cambria Math&quot;/&gt;&lt;w:i/&gt;&lt;w:sz w:val=&quot;32&quot;/&gt;&lt;w:sz-cs w:val=&quot;32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2" o:title="" chromakey="white"/>
          </v:shape>
        </w:pict>
      </w:r>
      <w:r w:rsidRPr="00B63F9D">
        <w:rPr>
          <w:rFonts w:ascii="Trebuchet MS" w:hAnsi="Trebuchet MS"/>
        </w:rPr>
        <w:fldChar w:fldCharType="end"/>
      </w:r>
      <w:r w:rsidRPr="0035550B">
        <w:rPr>
          <w:rFonts w:ascii="Trebuchet MS" w:hAnsi="Trebuchet MS"/>
        </w:rPr>
        <w:t xml:space="preserve">    </w:t>
      </w:r>
    </w:p>
    <w:p w:rsidR="00840262" w:rsidRDefault="00840262" w:rsidP="0040070C">
      <w:pPr>
        <w:jc w:val="both"/>
        <w:rPr>
          <w:rFonts w:ascii="Trebuchet MS" w:hAnsi="Trebuchet MS"/>
          <w:b/>
          <w:lang w:eastAsia="tr-TR"/>
        </w:rPr>
      </w:pPr>
    </w:p>
    <w:p w:rsidR="00840262" w:rsidRDefault="00840262" w:rsidP="0040070C">
      <w:pPr>
        <w:jc w:val="both"/>
        <w:rPr>
          <w:rFonts w:ascii="Trebuchet MS" w:hAnsi="Trebuchet MS"/>
          <w:lang w:eastAsia="tr-TR"/>
        </w:rPr>
      </w:pPr>
      <w:r w:rsidRPr="002B05FA">
        <w:rPr>
          <w:rFonts w:ascii="Trebuchet MS" w:hAnsi="Trebuchet MS"/>
          <w:lang w:eastAsia="tr-TR"/>
        </w:rPr>
        <w:t>6,7.1000</w:t>
      </w:r>
      <w:r>
        <w:rPr>
          <w:rFonts w:ascii="Trebuchet MS" w:hAnsi="Trebuchet MS"/>
          <w:lang w:eastAsia="tr-TR"/>
        </w:rPr>
        <w:t xml:space="preserve"> </w:t>
      </w:r>
      <w:r w:rsidRPr="002B05FA">
        <w:rPr>
          <w:rFonts w:ascii="Trebuchet MS" w:hAnsi="Trebuchet MS"/>
          <w:lang w:eastAsia="tr-TR"/>
        </w:rPr>
        <w:t>=</w:t>
      </w:r>
    </w:p>
    <w:p w:rsidR="00840262" w:rsidRDefault="00840262" w:rsidP="0040070C">
      <w:pPr>
        <w:jc w:val="both"/>
        <w:rPr>
          <w:rFonts w:ascii="Trebuchet MS" w:hAnsi="Trebuchet MS"/>
          <w:lang w:eastAsia="tr-TR"/>
        </w:rPr>
      </w:pPr>
    </w:p>
    <w:p w:rsidR="00840262" w:rsidRDefault="00840262" w:rsidP="0040070C">
      <w:pPr>
        <w:jc w:val="both"/>
        <w:rPr>
          <w:rFonts w:ascii="Trebuchet MS" w:hAnsi="Trebuchet MS"/>
          <w:lang w:eastAsia="tr-TR"/>
        </w:rPr>
      </w:pPr>
      <w:r>
        <w:rPr>
          <w:rFonts w:ascii="Trebuchet MS" w:hAnsi="Trebuchet MS"/>
          <w:lang w:eastAsia="tr-TR"/>
        </w:rPr>
        <w:t xml:space="preserve">1500 : 1000 = </w:t>
      </w:r>
    </w:p>
    <w:p w:rsidR="00840262" w:rsidRPr="0035550B" w:rsidRDefault="00840262" w:rsidP="0040070C">
      <w:pPr>
        <w:jc w:val="both"/>
        <w:rPr>
          <w:rFonts w:ascii="Trebuchet MS" w:hAnsi="Trebuchet MS"/>
          <w:b/>
          <w:lang w:eastAsia="tr-TR"/>
        </w:rPr>
      </w:pPr>
    </w:p>
    <w:p w:rsidR="00840262" w:rsidRPr="002B05FA" w:rsidRDefault="00840262" w:rsidP="00A96AC0">
      <w:r w:rsidRPr="0035550B">
        <w:rPr>
          <w:rFonts w:ascii="Trebuchet MS" w:hAnsi="Trebuchet MS"/>
          <w:b/>
          <w:lang w:eastAsia="tr-TR"/>
        </w:rPr>
        <w:t xml:space="preserve">11) </w:t>
      </w:r>
      <w:r w:rsidRPr="002B05FA">
        <w:rPr>
          <w:rFonts w:ascii="Verdana" w:hAnsi="Verdana"/>
          <w:b/>
          <w:sz w:val="20"/>
          <w:szCs w:val="20"/>
        </w:rPr>
        <w:t>3k + 5 = 35 denkleminin sonucu kaçtır?</w:t>
      </w:r>
      <w:r w:rsidRPr="002B05FA">
        <w:rPr>
          <w:b/>
        </w:rPr>
        <w:t xml:space="preserve">     </w:t>
      </w:r>
    </w:p>
    <w:p w:rsidR="00840262" w:rsidRDefault="00840262" w:rsidP="00C1533C">
      <w:pPr>
        <w:jc w:val="both"/>
        <w:rPr>
          <w:rFonts w:ascii="Trebuchet MS" w:hAnsi="Trebuchet MS"/>
        </w:rPr>
      </w:pPr>
    </w:p>
    <w:p w:rsidR="00840262" w:rsidRDefault="00840262" w:rsidP="00C1533C">
      <w:pPr>
        <w:jc w:val="both"/>
        <w:rPr>
          <w:rFonts w:ascii="Trebuchet MS" w:hAnsi="Trebuchet MS"/>
        </w:rPr>
      </w:pPr>
    </w:p>
    <w:p w:rsidR="00840262" w:rsidRDefault="00840262" w:rsidP="00C1533C">
      <w:pPr>
        <w:jc w:val="both"/>
        <w:rPr>
          <w:rFonts w:ascii="Trebuchet MS" w:hAnsi="Trebuchet MS"/>
        </w:rPr>
      </w:pPr>
    </w:p>
    <w:p w:rsidR="00840262" w:rsidRPr="0035550B" w:rsidRDefault="00840262" w:rsidP="0038422E">
      <w:pPr>
        <w:spacing w:after="0" w:line="240" w:lineRule="auto"/>
        <w:rPr>
          <w:rFonts w:ascii="Trebuchet MS" w:hAnsi="Trebuchet MS"/>
        </w:rPr>
      </w:pPr>
    </w:p>
    <w:p w:rsidR="00840262" w:rsidRPr="00CB4155" w:rsidRDefault="00840262" w:rsidP="00A96AC0">
      <w:pPr>
        <w:rPr>
          <w:b/>
        </w:rPr>
      </w:pPr>
      <w:r w:rsidRPr="0035550B">
        <w:rPr>
          <w:rFonts w:ascii="Trebuchet MS" w:hAnsi="Trebuchet MS"/>
          <w:b/>
        </w:rPr>
        <w:t>12)</w:t>
      </w:r>
      <w:r>
        <w:rPr>
          <w:rFonts w:ascii="Trebuchet MS" w:hAnsi="Trebuchet MS"/>
          <w:b/>
        </w:rPr>
        <w:t xml:space="preserve">   </w:t>
      </w:r>
      <w:r w:rsidRPr="00CB4155">
        <w:rPr>
          <w:b/>
          <w:color w:val="000000"/>
        </w:rPr>
        <w:t xml:space="preserve">Aşağıda verilen ondalık kesirlerin, ondalık sayı biçiminde yazılışlarını karşılarına yazınız. </w:t>
      </w:r>
      <w:r>
        <w:rPr>
          <w:b/>
          <w:color w:val="000000"/>
        </w:rPr>
        <w:t>( 6 puan)</w:t>
      </w:r>
    </w:p>
    <w:p w:rsidR="00840262" w:rsidRPr="00406371" w:rsidRDefault="00840262" w:rsidP="00A96AC0">
      <w:pPr>
        <w:ind w:left="142"/>
        <w:rPr>
          <w:rFonts w:ascii="Cambria" w:hAnsi="Cambria"/>
          <w:color w:val="000000"/>
        </w:rPr>
      </w:pPr>
      <w:r w:rsidRPr="00406371">
        <w:rPr>
          <w:rFonts w:ascii="Cambria" w:hAnsi="Cambria"/>
          <w:color w:val="000000"/>
          <w:position w:val="-24"/>
        </w:rPr>
        <w:object w:dxaOrig="340" w:dyaOrig="620">
          <v:shape id="_x0000_i1054" type="#_x0000_t75" style="width:17.25pt;height:30.75pt" o:ole="">
            <v:imagedata r:id="rId53" o:title=""/>
          </v:shape>
          <o:OLEObject Type="Embed" ProgID="Equation.3" ShapeID="_x0000_i1054" DrawAspect="Content" ObjectID="_1459108124" r:id="rId54"/>
        </w:object>
      </w:r>
      <w:r w:rsidRPr="00406371">
        <w:rPr>
          <w:rFonts w:ascii="Cambria" w:hAnsi="Cambria"/>
          <w:color w:val="000000"/>
        </w:rPr>
        <w:t xml:space="preserve"> = ……        </w:t>
      </w:r>
      <w:r>
        <w:rPr>
          <w:rFonts w:ascii="Cambria" w:hAnsi="Cambria"/>
          <w:color w:val="000000"/>
        </w:rPr>
        <w:t xml:space="preserve">     </w:t>
      </w:r>
      <w:r w:rsidRPr="00406371">
        <w:rPr>
          <w:rFonts w:ascii="Cambria" w:hAnsi="Cambria"/>
          <w:color w:val="000000"/>
          <w:position w:val="-24"/>
        </w:rPr>
        <w:object w:dxaOrig="480" w:dyaOrig="620">
          <v:shape id="_x0000_i1055" type="#_x0000_t75" style="width:24pt;height:30.75pt" o:ole="">
            <v:imagedata r:id="rId55" o:title=""/>
          </v:shape>
          <o:OLEObject Type="Embed" ProgID="Equation.3" ShapeID="_x0000_i1055" DrawAspect="Content" ObjectID="_1459108125" r:id="rId56"/>
        </w:object>
      </w:r>
      <w:r w:rsidRPr="00406371">
        <w:rPr>
          <w:rFonts w:ascii="Cambria" w:hAnsi="Cambria"/>
          <w:color w:val="000000"/>
        </w:rPr>
        <w:t xml:space="preserve"> =……….</w:t>
      </w:r>
      <w:r>
        <w:rPr>
          <w:rFonts w:ascii="Cambria" w:hAnsi="Cambria"/>
          <w:color w:val="000000"/>
        </w:rPr>
        <w:t xml:space="preserve">            </w:t>
      </w:r>
      <w:r w:rsidRPr="00406371">
        <w:rPr>
          <w:rFonts w:ascii="Cambria" w:hAnsi="Cambria"/>
          <w:color w:val="000000"/>
          <w:position w:val="-24"/>
        </w:rPr>
        <w:object w:dxaOrig="360" w:dyaOrig="620">
          <v:shape id="_x0000_i1056" type="#_x0000_t75" style="width:18pt;height:30.75pt" o:ole="">
            <v:imagedata r:id="rId57" o:title=""/>
          </v:shape>
          <o:OLEObject Type="Embed" ProgID="Equation.3" ShapeID="_x0000_i1056" DrawAspect="Content" ObjectID="_1459108126" r:id="rId58"/>
        </w:object>
      </w:r>
      <w:r>
        <w:rPr>
          <w:rFonts w:ascii="Cambria" w:hAnsi="Cambria"/>
          <w:color w:val="000000"/>
        </w:rPr>
        <w:t xml:space="preserve"> =………..    </w:t>
      </w: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Pr="0035550B" w:rsidRDefault="00840262" w:rsidP="0038422E">
      <w:pPr>
        <w:spacing w:after="0" w:line="240" w:lineRule="auto"/>
        <w:rPr>
          <w:rFonts w:ascii="Trebuchet MS" w:hAnsi="Trebuchet MS"/>
          <w:b/>
        </w:rPr>
      </w:pPr>
    </w:p>
    <w:p w:rsidR="00840262" w:rsidRPr="0035550B" w:rsidRDefault="00840262" w:rsidP="0040070C">
      <w:pPr>
        <w:jc w:val="both"/>
        <w:rPr>
          <w:rFonts w:ascii="Trebuchet MS" w:hAnsi="Trebuchet MS"/>
          <w:b/>
          <w:lang w:eastAsia="tr-TR"/>
        </w:rPr>
      </w:pPr>
    </w:p>
    <w:p w:rsidR="00840262" w:rsidRPr="0035550B" w:rsidRDefault="00840262" w:rsidP="0040070C">
      <w:pPr>
        <w:jc w:val="both"/>
        <w:rPr>
          <w:rFonts w:ascii="Trebuchet MS" w:hAnsi="Trebuchet MS"/>
          <w:b/>
        </w:rPr>
      </w:pPr>
      <w:r>
        <w:rPr>
          <w:noProof/>
          <w:lang w:eastAsia="tr-TR"/>
        </w:rPr>
        <w:pict>
          <v:group id="_x0000_s1026" style="position:absolute;left:0;text-align:left;margin-left:54.75pt;margin-top:32.95pt;width:102pt;height:87.75pt;z-index:251655680" coordorigin="6510,2858" coordsize="2040,1755">
            <v:group id="_x0000_s1027" style="position:absolute;left:6510;top:2858;width:2040;height:1755" coordorigin="6510,2858" coordsize="2040,175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8070;top:4253;width:480;height:360" filled="f" stroked="f">
                <v:textbox style="mso-next-textbox:#_x0000_s1028">
                  <w:txbxContent>
                    <w:p w:rsidR="00840262" w:rsidRDefault="00840262" w:rsidP="00EA5947">
                      <w:r>
                        <w:t>C</w:t>
                      </w:r>
                    </w:p>
                  </w:txbxContent>
                </v:textbox>
              </v:shape>
              <v:group id="_x0000_s1029" style="position:absolute;left:6510;top:2858;width:2040;height:1617" coordorigin="6510,2858" coordsize="2040,1617">
                <v:group id="_x0000_s1030" style="position:absolute;left:6510;top:2858;width:2040;height:1617" coordorigin="6510,2858" coordsize="2040,1617">
                  <v:shape id="_x0000_s1031" type="#_x0000_t202" style="position:absolute;left:6510;top:4115;width:480;height:360" filled="f" stroked="f">
                    <v:textbox style="mso-next-textbox:#_x0000_s1031">
                      <w:txbxContent>
                        <w:p w:rsidR="00840262" w:rsidRDefault="00840262" w:rsidP="00EA5947">
                          <w:r>
                            <w:t>O</w:t>
                          </w:r>
                        </w:p>
                      </w:txbxContent>
                    </v:textbox>
                  </v:shape>
                  <v:group id="_x0000_s1032" style="position:absolute;left:6510;top:2858;width:2040;height:1447" coordorigin="6510,2858" coordsize="2040,1447">
                    <v:group id="_x0000_s1033" style="position:absolute;left:6510;top:2858;width:2040;height:1447" coordorigin="6510,2858" coordsize="2040,1447">
                      <v:group id="_x0000_s1034" style="position:absolute;left:6870;top:2858;width:1680;height:1447" coordorigin="6870,2858" coordsize="1680,1447">
                        <v:group id="_x0000_s1035" style="position:absolute;left:6870;top:2858;width:1680;height:1440" coordorigin="6870,2858" coordsize="1680,1440">
                          <v:group id="_x0000_s1036" style="position:absolute;left:6870;top:2858;width:1680;height:1440" coordorigin="6870,2858" coordsize="1680,1440">
                            <v:line id="_x0000_s1037" style="position:absolute;flip:y" from="6870,2858" to="6870,4298">
                              <v:stroke endarrow="block"/>
                            </v:line>
                            <v:line id="_x0000_s1038" style="position:absolute" from="6870,4298" to="8550,4298">
                              <v:stroke endarrow="block"/>
                            </v:line>
                            <v:line id="_x0000_s1039" style="position:absolute;flip:y" from="6870,3038" to="7830,4298">
                              <v:stroke endarrow="block"/>
                            </v:line>
                          </v:group>
                          <v:shape id="_x0000_s1040" style="position:absolute;left:6885;top:3998;width:165;height:82" coordsize="165,82" path="m,37hdc15,27,27,10,45,7,88,,139,56,165,82e" filled="f">
                            <v:path arrowok="t"/>
                          </v:shape>
                        </v:group>
                        <v:shape id="_x0000_s1041" style="position:absolute;left:7095;top:3975;width:186;height:330" coordsize="186,330" path="m,hdc25,5,51,6,75,15v111,41,75,242,75,315e" filled="f">
                          <v:path arrowok="t"/>
                        </v:shape>
                      </v:group>
                      <v:shape id="_x0000_s1042" type="#_x0000_t202" style="position:absolute;left:6510;top:3035;width:480;height:360" filled="f" stroked="f">
                        <v:textbox style="mso-next-textbox:#_x0000_s1042">
                          <w:txbxContent>
                            <w:p w:rsidR="00840262" w:rsidRDefault="00840262" w:rsidP="00EA5947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shape id="_x0000_s1043" type="#_x0000_t202" style="position:absolute;left:7590;top:3080;width:480;height:360" filled="f" stroked="f">
                      <v:textbox style="mso-next-textbox:#_x0000_s1043">
                        <w:txbxContent>
                          <w:p w:rsidR="00840262" w:rsidRDefault="00840262" w:rsidP="00EA5947">
                            <w: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shape id="_x0000_s1044" type="#_x0000_t202" style="position:absolute;left:7110;top:3938;width:720;height:360" filled="f" stroked="f">
                  <v:textbox style="mso-next-textbox:#_x0000_s1044">
                    <w:txbxContent>
                      <w:p w:rsidR="00840262" w:rsidRPr="00164535" w:rsidRDefault="00840262" w:rsidP="00EA5947">
                        <w:r>
                          <w:rPr>
                            <w:bCs/>
                          </w:rPr>
                          <w:t xml:space="preserve"> 65</w:t>
                        </w:r>
                        <w:r w:rsidRPr="00164535">
                          <w:rPr>
                            <w:bCs/>
                            <w:vertAlign w:val="superscript"/>
                          </w:rPr>
                          <w:t>0</w:t>
                        </w:r>
                      </w:p>
                      <w:p w:rsidR="00840262" w:rsidRDefault="00840262" w:rsidP="00EA5947"/>
                    </w:txbxContent>
                  </v:textbox>
                </v:shape>
              </v:group>
            </v:group>
            <v:shape id="_x0000_s1045" type="#_x0000_t202" style="position:absolute;left:6795;top:3698;width:480;height:360" filled="f" stroked="f">
              <v:textbox style="mso-next-textbox:#_x0000_s1045">
                <w:txbxContent>
                  <w:p w:rsidR="00840262" w:rsidRPr="00164535" w:rsidRDefault="00840262" w:rsidP="00EA5947">
                    <w:pPr>
                      <w:rPr>
                        <w:sz w:val="18"/>
                        <w:szCs w:val="18"/>
                      </w:rPr>
                    </w:pPr>
                    <w:r w:rsidRPr="00164535">
                      <w:rPr>
                        <w:sz w:val="18"/>
                        <w:szCs w:val="18"/>
                      </w:rPr>
                      <w:t xml:space="preserve"> X</w:t>
                    </w:r>
                  </w:p>
                </w:txbxContent>
              </v:textbox>
            </v:shape>
          </v:group>
        </w:pict>
      </w:r>
      <w:r w:rsidRPr="0035550B">
        <w:rPr>
          <w:rFonts w:ascii="Trebuchet MS" w:hAnsi="Trebuchet MS"/>
          <w:b/>
          <w:lang w:eastAsia="tr-TR"/>
        </w:rPr>
        <w:t>13)</w:t>
      </w:r>
      <w:r w:rsidRPr="0035550B">
        <w:rPr>
          <w:rFonts w:ascii="Trebuchet MS" w:hAnsi="Trebuchet MS"/>
          <w:b/>
        </w:rPr>
        <w:t xml:space="preserve"> </w:t>
      </w:r>
      <w:r>
        <w:t>Ş</w:t>
      </w:r>
      <w:r w:rsidRPr="006A0A02">
        <w:t>ekilde AOB açısı ile BOC açısı komşu-tümler açılar olduğuna göre</w:t>
      </w:r>
      <w:r>
        <w:rPr>
          <w:rFonts w:ascii="Trebuchet MS" w:hAnsi="Trebuchet MS"/>
          <w:b/>
        </w:rPr>
        <w:tab/>
      </w:r>
      <w:r>
        <w:rPr>
          <w:rFonts w:ascii="Trebuchet MS" w:hAnsi="Trebuchet MS"/>
          <w:b/>
        </w:rPr>
        <w:tab/>
      </w:r>
      <w:r>
        <w:rPr>
          <w:rFonts w:ascii="Trebuchet MS" w:hAnsi="Trebuchet MS"/>
          <w:b/>
        </w:rPr>
        <w:tab/>
      </w:r>
      <w:r>
        <w:rPr>
          <w:rFonts w:ascii="Trebuchet MS" w:hAnsi="Trebuchet MS"/>
          <w:b/>
        </w:rPr>
        <w:tab/>
        <w:t>x = ?</w:t>
      </w: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Pr="0035550B" w:rsidRDefault="00840262" w:rsidP="0040070C">
      <w:pPr>
        <w:spacing w:after="0" w:line="240" w:lineRule="auto"/>
        <w:rPr>
          <w:rFonts w:ascii="Trebuchet MS" w:hAnsi="Trebuchet MS"/>
        </w:rPr>
      </w:pPr>
    </w:p>
    <w:p w:rsidR="00840262" w:rsidRDefault="00840262" w:rsidP="002B05FA">
      <w:r w:rsidRPr="0035550B">
        <w:rPr>
          <w:rFonts w:ascii="Trebuchet MS" w:hAnsi="Trebuchet MS"/>
          <w:b/>
        </w:rPr>
        <w:t xml:space="preserve">14) </w:t>
      </w:r>
      <w:r w:rsidRPr="006A0A02">
        <w:t xml:space="preserve">Aşağıdaki boşluklara </w:t>
      </w:r>
      <w:r w:rsidRPr="006A0A02">
        <w:rPr>
          <w:bCs/>
        </w:rPr>
        <w:t>“&lt;” , “&gt;”veya “=”</w:t>
      </w:r>
      <w:r w:rsidRPr="006A0A02">
        <w:rPr>
          <w:u w:val="single"/>
        </w:rPr>
        <w:t xml:space="preserve"> </w:t>
      </w:r>
      <w:r w:rsidRPr="006A0A02">
        <w:rPr>
          <w:bCs/>
        </w:rPr>
        <w:t>sembollerinden uygun olanları yazınız</w:t>
      </w:r>
      <w:r>
        <w:t xml:space="preserve">.                                                      </w:t>
      </w:r>
    </w:p>
    <w:p w:rsidR="00840262" w:rsidRPr="006A0A02" w:rsidRDefault="00840262" w:rsidP="002B05FA">
      <w:r>
        <w:t xml:space="preserve"> </w:t>
      </w:r>
      <w:r w:rsidRPr="006A0A02">
        <w:t xml:space="preserve">a) </w:t>
      </w:r>
      <w:r w:rsidRPr="002B05FA">
        <w:rPr>
          <w:position w:val="-24"/>
          <w:sz w:val="24"/>
          <w:szCs w:val="24"/>
        </w:rPr>
        <w:object w:dxaOrig="780" w:dyaOrig="620">
          <v:shape id="_x0000_i1057" type="#_x0000_t75" style="width:39pt;height:30.75pt" o:ole="">
            <v:imagedata r:id="rId59" o:title=""/>
          </v:shape>
          <o:OLEObject Type="Embed" ProgID="Equation.3" ShapeID="_x0000_i1057" DrawAspect="Content" ObjectID="_1459108127" r:id="rId60"/>
        </w:object>
      </w:r>
      <w:r w:rsidRPr="006A0A02">
        <w:t xml:space="preserve">                                b)</w:t>
      </w:r>
      <w:r w:rsidRPr="006A0A02">
        <w:rPr>
          <w:position w:val="-24"/>
        </w:rPr>
        <w:object w:dxaOrig="859" w:dyaOrig="620">
          <v:shape id="_x0000_i1058" type="#_x0000_t75" style="width:42.75pt;height:30.75pt" o:ole="">
            <v:imagedata r:id="rId61" o:title=""/>
          </v:shape>
          <o:OLEObject Type="Embed" ProgID="Equation.3" ShapeID="_x0000_i1058" DrawAspect="Content" ObjectID="_1459108128" r:id="rId62"/>
        </w:object>
      </w:r>
      <w:r w:rsidRPr="006A0A02">
        <w:t xml:space="preserve">         </w:t>
      </w:r>
    </w:p>
    <w:p w:rsidR="00840262" w:rsidRPr="006A0A02" w:rsidRDefault="00840262" w:rsidP="002B05FA">
      <w:r w:rsidRPr="006A0A02">
        <w:t xml:space="preserve"> c) </w:t>
      </w:r>
      <w:r w:rsidRPr="006A0A02">
        <w:rPr>
          <w:position w:val="-24"/>
        </w:rPr>
        <w:object w:dxaOrig="720" w:dyaOrig="620">
          <v:shape id="_x0000_i1059" type="#_x0000_t75" style="width:36pt;height:30.75pt" o:ole="">
            <v:imagedata r:id="rId63" o:title=""/>
          </v:shape>
          <o:OLEObject Type="Embed" ProgID="Equation.3" ShapeID="_x0000_i1059" DrawAspect="Content" ObjectID="_1459108129" r:id="rId64"/>
        </w:object>
      </w:r>
      <w:r w:rsidRPr="006A0A02">
        <w:t xml:space="preserve">                                d)3</w:t>
      </w:r>
      <w:r w:rsidRPr="006A0A02">
        <w:rPr>
          <w:position w:val="-24"/>
        </w:rPr>
        <w:object w:dxaOrig="859" w:dyaOrig="620">
          <v:shape id="_x0000_i1060" type="#_x0000_t75" style="width:42.75pt;height:30.75pt" o:ole="">
            <v:imagedata r:id="rId65" o:title=""/>
          </v:shape>
          <o:OLEObject Type="Embed" ProgID="Equation.3" ShapeID="_x0000_i1060" DrawAspect="Content" ObjectID="_1459108130" r:id="rId66"/>
        </w:object>
      </w:r>
    </w:p>
    <w:p w:rsidR="00840262" w:rsidRDefault="00840262" w:rsidP="00C1533C">
      <w:pPr>
        <w:jc w:val="both"/>
        <w:rPr>
          <w:rFonts w:ascii="Trebuchet MS" w:hAnsi="Trebuchet MS"/>
        </w:rPr>
      </w:pPr>
    </w:p>
    <w:p w:rsidR="00840262" w:rsidRDefault="00840262" w:rsidP="002B05FA">
      <w:pPr>
        <w:tabs>
          <w:tab w:val="left" w:pos="708"/>
          <w:tab w:val="left" w:pos="1416"/>
        </w:tabs>
        <w:rPr>
          <w:rFonts w:ascii="Trebuchet MS" w:hAnsi="Trebuchet MS"/>
          <w:b/>
        </w:rPr>
      </w:pPr>
    </w:p>
    <w:p w:rsidR="00840262" w:rsidRDefault="00840262" w:rsidP="002B05FA">
      <w:pPr>
        <w:tabs>
          <w:tab w:val="left" w:pos="708"/>
          <w:tab w:val="left" w:pos="1416"/>
        </w:tabs>
        <w:rPr>
          <w:rFonts w:ascii="Verdana" w:hAnsi="Verdana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219.4pt;margin-top:23.4pt;width:0;height:110.25pt;z-index:251659776" o:connectortype="straight"/>
        </w:pict>
      </w:r>
      <w:r>
        <w:rPr>
          <w:noProof/>
          <w:lang w:eastAsia="tr-TR"/>
        </w:rPr>
        <w:pict>
          <v:line id="_x0000_s1047" style="position:absolute;z-index:251658752;visibility:visible" from="219.4pt,18.9pt" to="256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weight="2pt">
            <v:shadow on="t" color="black" opacity="24903f" origin=",.5" offset="0,.55556mm"/>
          </v:line>
        </w:pict>
      </w:r>
      <w:r w:rsidRPr="0035550B">
        <w:rPr>
          <w:rFonts w:ascii="Trebuchet MS" w:hAnsi="Trebuchet MS"/>
          <w:b/>
        </w:rPr>
        <w:t>15)</w:t>
      </w:r>
      <w:r w:rsidRPr="002B05FA">
        <w:rPr>
          <w:rFonts w:ascii="Verdana" w:hAnsi="Verdana"/>
          <w:noProof/>
          <w:lang w:eastAsia="tr-TR"/>
        </w:rPr>
        <w:t xml:space="preserve"> </w:t>
      </w:r>
      <w:r>
        <w:rPr>
          <w:noProof/>
          <w:lang w:eastAsia="tr-TR"/>
        </w:rPr>
        <w:pict>
          <v:line id="Düz Bağlayıcı 21" o:spid="_x0000_s1048" style="position:absolute;z-index:251657728;visibility:visible;mso-position-horizontal-relative:text;mso-position-vertical-relative:text" from="310.15pt,18.15pt" to="342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49" style="position:absolute;z-index:251656704;visibility:visible;mso-position-horizontal-relative:text;mso-position-vertical-relative:text" from="24.4pt,18.9pt" to="61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weight="2pt">
            <v:shadow on="t" color="black" opacity="24903f" origin=",.5" offset="0,.55556mm"/>
          </v:line>
        </w:pict>
      </w:r>
      <w:r>
        <w:rPr>
          <w:rFonts w:ascii="Verdana" w:hAnsi="Verdana"/>
        </w:rPr>
        <w:t xml:space="preserve">     A                                                B                                                                       </w:t>
      </w:r>
    </w:p>
    <w:p w:rsidR="00840262" w:rsidRPr="002B05FA" w:rsidRDefault="00840262" w:rsidP="002B05FA">
      <w:pPr>
        <w:tabs>
          <w:tab w:val="left" w:pos="708"/>
          <w:tab w:val="left" w:pos="1416"/>
        </w:tabs>
        <w:rPr>
          <w:rFonts w:ascii="Verdana" w:hAnsi="Verdana"/>
        </w:rPr>
      </w:pPr>
      <w:r>
        <w:rPr>
          <w:rFonts w:ascii="Times New Roman" w:hAnsi="Times New Roman"/>
        </w:rPr>
        <w:t xml:space="preserve"> …. Fatma’nın 10 yaş küçük kardeşinin yaşı          2a-5</w:t>
      </w:r>
    </w:p>
    <w:p w:rsidR="00840262" w:rsidRDefault="00840262" w:rsidP="002B05FA">
      <w:pPr>
        <w:tabs>
          <w:tab w:val="left" w:pos="708"/>
          <w:tab w:val="left" w:pos="141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….Zehra’nın kalemlerinin 8 fazlası                        300- x</w:t>
      </w:r>
    </w:p>
    <w:p w:rsidR="00840262" w:rsidRDefault="00840262" w:rsidP="002B05FA">
      <w:pPr>
        <w:tabs>
          <w:tab w:val="left" w:pos="708"/>
          <w:tab w:val="left" w:pos="1416"/>
          <w:tab w:val="left" w:pos="637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…. Bir sayının 4 katının 1 eksiği                            </w:t>
      </w:r>
      <w:r w:rsidRPr="002B05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b+8</w:t>
      </w:r>
      <w:r>
        <w:rPr>
          <w:rFonts w:ascii="Times New Roman" w:hAnsi="Times New Roman"/>
        </w:rPr>
        <w:tab/>
      </w:r>
    </w:p>
    <w:p w:rsidR="00840262" w:rsidRDefault="00840262" w:rsidP="002B05FA">
      <w:pPr>
        <w:tabs>
          <w:tab w:val="left" w:pos="708"/>
          <w:tab w:val="left" w:pos="1416"/>
          <w:tab w:val="left" w:pos="637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….Ali babanın ineklerinin 2 katının 5 eksiği          4m - 1</w:t>
      </w:r>
    </w:p>
    <w:p w:rsidR="00840262" w:rsidRDefault="00840262" w:rsidP="002B05FA">
      <w:pPr>
        <w:tabs>
          <w:tab w:val="left" w:pos="637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….300 sayfalık kitabın okunmayan sayfa sayısı    c -10</w:t>
      </w:r>
    </w:p>
    <w:p w:rsidR="00840262" w:rsidRPr="00F86F46" w:rsidRDefault="00840262" w:rsidP="00A96AC0">
      <w:pPr>
        <w:jc w:val="both"/>
        <w:rPr>
          <w:b/>
          <w:sz w:val="24"/>
          <w:szCs w:val="24"/>
        </w:rPr>
      </w:pPr>
      <w:r w:rsidRPr="00A96AC0">
        <w:rPr>
          <w:b/>
          <w:sz w:val="24"/>
          <w:szCs w:val="24"/>
        </w:rPr>
        <w:t xml:space="preserve">16) </w:t>
      </w:r>
      <w:r w:rsidRPr="00F86F46">
        <w:rPr>
          <w:sz w:val="24"/>
          <w:szCs w:val="24"/>
        </w:rPr>
        <w:t>Bir torbada 4 mavi, 5 kırmızı, 11 beyaz top vardır.Rasgele torbadan bir top çekiliyor. çekilen topun mavi gelme olasılığı nedir ?</w:t>
      </w:r>
      <w:r w:rsidRPr="00F86F46">
        <w:rPr>
          <w:b/>
          <w:sz w:val="24"/>
          <w:szCs w:val="24"/>
        </w:rPr>
        <w:t xml:space="preserve"> </w:t>
      </w:r>
    </w:p>
    <w:p w:rsidR="00840262" w:rsidRDefault="00840262" w:rsidP="00A96AC0">
      <w:pPr>
        <w:spacing w:line="240" w:lineRule="auto"/>
        <w:rPr>
          <w:sz w:val="24"/>
          <w:szCs w:val="24"/>
        </w:rPr>
      </w:pPr>
      <w:r w:rsidRPr="00F86F46">
        <w:rPr>
          <w:b/>
          <w:sz w:val="24"/>
          <w:szCs w:val="24"/>
        </w:rPr>
        <w:t xml:space="preserve">A) </w:t>
      </w:r>
      <w:r w:rsidRPr="00F86F46">
        <w:rPr>
          <w:sz w:val="24"/>
          <w:szCs w:val="24"/>
        </w:rPr>
        <w:t>1/5</w:t>
      </w:r>
      <w:r w:rsidRPr="00F86F4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</w:t>
      </w:r>
      <w:r w:rsidRPr="00F86F46">
        <w:rPr>
          <w:b/>
          <w:sz w:val="24"/>
          <w:szCs w:val="24"/>
        </w:rPr>
        <w:t xml:space="preserve">B) </w:t>
      </w:r>
      <w:r w:rsidRPr="00F86F46">
        <w:rPr>
          <w:sz w:val="24"/>
          <w:szCs w:val="24"/>
        </w:rPr>
        <w:t>1/4</w:t>
      </w:r>
      <w:r w:rsidRPr="00F86F4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</w:t>
      </w:r>
      <w:r w:rsidRPr="00F86F46">
        <w:rPr>
          <w:b/>
          <w:sz w:val="24"/>
          <w:szCs w:val="24"/>
        </w:rPr>
        <w:t xml:space="preserve">C) </w:t>
      </w:r>
      <w:r w:rsidRPr="00F86F46">
        <w:rPr>
          <w:sz w:val="24"/>
          <w:szCs w:val="24"/>
        </w:rPr>
        <w:t>11/20</w:t>
      </w:r>
      <w:r w:rsidRPr="00F86F4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</w:t>
      </w:r>
      <w:r w:rsidRPr="00F86F46">
        <w:rPr>
          <w:b/>
          <w:sz w:val="24"/>
          <w:szCs w:val="24"/>
        </w:rPr>
        <w:t xml:space="preserve">D) </w:t>
      </w:r>
      <w:r w:rsidRPr="00F86F46">
        <w:rPr>
          <w:sz w:val="24"/>
          <w:szCs w:val="24"/>
        </w:rPr>
        <w:t>4/5</w:t>
      </w:r>
    </w:p>
    <w:p w:rsidR="00840262" w:rsidRDefault="00840262" w:rsidP="001F3DCE">
      <w:pPr>
        <w:jc w:val="both"/>
        <w:rPr>
          <w:rFonts w:ascii="Trebuchet MS" w:hAnsi="Trebuchet MS"/>
        </w:rPr>
      </w:pPr>
    </w:p>
    <w:p w:rsidR="00840262" w:rsidRDefault="00840262" w:rsidP="001F3DCE">
      <w:pPr>
        <w:jc w:val="both"/>
        <w:rPr>
          <w:rFonts w:ascii="Trebuchet MS" w:hAnsi="Trebuchet MS"/>
        </w:rPr>
      </w:pPr>
    </w:p>
    <w:p w:rsidR="00840262" w:rsidRPr="0035550B" w:rsidRDefault="00840262" w:rsidP="001F3DCE">
      <w:pPr>
        <w:jc w:val="both"/>
        <w:rPr>
          <w:rFonts w:ascii="Trebuchet MS" w:hAnsi="Trebuchet MS"/>
        </w:rPr>
      </w:pPr>
    </w:p>
    <w:p w:rsidR="00840262" w:rsidRPr="00EA5947" w:rsidRDefault="00840262" w:rsidP="00A96AC0">
      <w:pPr>
        <w:rPr>
          <w:rFonts w:ascii="Comic Sans MS" w:hAnsi="Comic Sans MS"/>
        </w:rPr>
      </w:pPr>
      <w:r w:rsidRPr="0035550B">
        <w:rPr>
          <w:rFonts w:ascii="Trebuchet MS" w:hAnsi="Trebuchet MS"/>
          <w:b/>
        </w:rPr>
        <w:t xml:space="preserve">17) </w:t>
      </w:r>
      <w:r>
        <w:rPr>
          <w:rFonts w:ascii="Trebuchet MS" w:hAnsi="Trebuchet MS"/>
          <w:b/>
        </w:rPr>
        <w:t xml:space="preserve"> </w:t>
      </w:r>
      <w:r w:rsidRPr="00EA5947">
        <w:rPr>
          <w:rFonts w:ascii="Verdana" w:hAnsi="Verdana"/>
          <w:b/>
        </w:rPr>
        <w:t>8,05 ;    80,05 ;    8,005  ;    8,55</w:t>
      </w:r>
      <w:r w:rsidRPr="00EA5947">
        <w:rPr>
          <w:rFonts w:ascii="Verdana" w:hAnsi="Verdana"/>
        </w:rPr>
        <w:t xml:space="preserve">  ondalık kesirlerini küçükten büyüğe doğru sembol kullanarak sıralayınız.</w:t>
      </w:r>
    </w:p>
    <w:p w:rsidR="00840262" w:rsidRPr="00EF0971" w:rsidRDefault="00840262" w:rsidP="0065529D">
      <w:pPr>
        <w:rPr>
          <w:rFonts w:cs="Calibri"/>
        </w:rPr>
      </w:pPr>
      <w:hyperlink r:id="rId67" w:history="1">
        <w:r w:rsidRPr="00822FFD">
          <w:rPr>
            <w:rStyle w:val="Hyperlink"/>
            <w:rFonts w:cs="Calibri"/>
          </w:rPr>
          <w:t>www.sorubak.com</w:t>
        </w:r>
      </w:hyperlink>
      <w:r>
        <w:rPr>
          <w:rFonts w:cs="Calibri"/>
        </w:rPr>
        <w:t xml:space="preserve"> </w:t>
      </w:r>
    </w:p>
    <w:p w:rsidR="00840262" w:rsidRDefault="00840262" w:rsidP="00F95A29">
      <w:pPr>
        <w:jc w:val="both"/>
        <w:rPr>
          <w:rFonts w:ascii="Trebuchet MS" w:hAnsi="Trebuchet MS"/>
          <w:b/>
        </w:rPr>
      </w:pPr>
    </w:p>
    <w:p w:rsidR="00840262" w:rsidRPr="0035550B" w:rsidRDefault="00840262" w:rsidP="00F95A29">
      <w:pPr>
        <w:jc w:val="both"/>
        <w:rPr>
          <w:rFonts w:ascii="Trebuchet MS" w:hAnsi="Trebuchet MS"/>
          <w:b/>
        </w:rPr>
      </w:pPr>
    </w:p>
    <w:p w:rsidR="00840262" w:rsidRPr="0035550B" w:rsidRDefault="00840262" w:rsidP="001113F1">
      <w:pPr>
        <w:spacing w:after="0" w:line="240" w:lineRule="auto"/>
        <w:jc w:val="center"/>
        <w:rPr>
          <w:rFonts w:ascii="Trebuchet MS" w:hAnsi="Trebuchet MS"/>
          <w:lang w:eastAsia="tr-TR"/>
        </w:rPr>
      </w:pPr>
      <w:r>
        <w:rPr>
          <w:rFonts w:ascii="Trebuchet MS" w:hAnsi="Trebuchet MS"/>
          <w:lang w:eastAsia="tr-TR"/>
        </w:rPr>
        <w:t xml:space="preserve">                                 </w:t>
      </w:r>
      <w:r w:rsidRPr="0035550B">
        <w:rPr>
          <w:rFonts w:ascii="Trebuchet MS" w:hAnsi="Trebuchet MS"/>
          <w:lang w:eastAsia="tr-TR"/>
        </w:rPr>
        <w:t>BAŞARILAR…..</w:t>
      </w:r>
    </w:p>
    <w:p w:rsidR="00840262" w:rsidRPr="0035550B" w:rsidRDefault="00840262" w:rsidP="001113F1">
      <w:pPr>
        <w:spacing w:after="0" w:line="240" w:lineRule="auto"/>
        <w:jc w:val="center"/>
        <w:rPr>
          <w:rFonts w:ascii="Trebuchet MS" w:hAnsi="Trebuchet MS" w:cs="Calibri"/>
          <w:lang w:eastAsia="tr-TR"/>
        </w:rPr>
      </w:pPr>
      <w:r>
        <w:rPr>
          <w:rFonts w:ascii="Trebuchet MS" w:hAnsi="Trebuchet MS" w:cs="Calibri"/>
          <w:lang w:eastAsia="tr-TR"/>
        </w:rPr>
        <w:t xml:space="preserve">                               ADEM TÜRK</w:t>
      </w:r>
    </w:p>
    <w:p w:rsidR="00840262" w:rsidRPr="0035550B" w:rsidRDefault="00840262" w:rsidP="001113F1">
      <w:pPr>
        <w:spacing w:after="0" w:line="240" w:lineRule="auto"/>
        <w:jc w:val="center"/>
        <w:rPr>
          <w:rFonts w:ascii="Trebuchet MS" w:hAnsi="Trebuchet MS" w:cs="Calibri"/>
          <w:lang w:eastAsia="tr-TR"/>
        </w:rPr>
      </w:pPr>
      <w:r>
        <w:rPr>
          <w:rFonts w:ascii="Trebuchet MS" w:hAnsi="Trebuchet MS" w:cs="Calibri"/>
          <w:lang w:eastAsia="tr-TR"/>
        </w:rPr>
        <w:t xml:space="preserve">                             </w:t>
      </w:r>
      <w:r w:rsidRPr="0035550B">
        <w:rPr>
          <w:rFonts w:ascii="Trebuchet MS" w:hAnsi="Trebuchet MS" w:cs="Calibri"/>
          <w:lang w:eastAsia="tr-TR"/>
        </w:rPr>
        <w:t>MATEMATİK ÖĞRETMENİ</w:t>
      </w:r>
    </w:p>
    <w:sectPr w:rsidR="00840262" w:rsidRPr="0035550B" w:rsidSect="00A96AC0">
      <w:type w:val="continuous"/>
      <w:pgSz w:w="11906" w:h="16838"/>
      <w:pgMar w:top="357" w:right="424" w:bottom="284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Turk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0392"/>
    <w:multiLevelType w:val="hybridMultilevel"/>
    <w:tmpl w:val="0F5815D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2A9"/>
    <w:rsid w:val="000052A9"/>
    <w:rsid w:val="000233DB"/>
    <w:rsid w:val="00054547"/>
    <w:rsid w:val="0007284B"/>
    <w:rsid w:val="000B1109"/>
    <w:rsid w:val="000D6ABC"/>
    <w:rsid w:val="001113F1"/>
    <w:rsid w:val="00155703"/>
    <w:rsid w:val="00164535"/>
    <w:rsid w:val="001A090E"/>
    <w:rsid w:val="001F3DCE"/>
    <w:rsid w:val="00203FE7"/>
    <w:rsid w:val="00222535"/>
    <w:rsid w:val="00222B3C"/>
    <w:rsid w:val="00236D8E"/>
    <w:rsid w:val="002B05FA"/>
    <w:rsid w:val="002C2F5F"/>
    <w:rsid w:val="002F35CB"/>
    <w:rsid w:val="002F4DA9"/>
    <w:rsid w:val="003279CB"/>
    <w:rsid w:val="0035550B"/>
    <w:rsid w:val="0038422E"/>
    <w:rsid w:val="003A2CC2"/>
    <w:rsid w:val="003A6F8C"/>
    <w:rsid w:val="003D4484"/>
    <w:rsid w:val="0040070C"/>
    <w:rsid w:val="00404BBD"/>
    <w:rsid w:val="00406371"/>
    <w:rsid w:val="0042244C"/>
    <w:rsid w:val="00494928"/>
    <w:rsid w:val="004B0486"/>
    <w:rsid w:val="004C4F11"/>
    <w:rsid w:val="00504CF4"/>
    <w:rsid w:val="005245D8"/>
    <w:rsid w:val="00591E02"/>
    <w:rsid w:val="005D54BD"/>
    <w:rsid w:val="006019B2"/>
    <w:rsid w:val="0065529D"/>
    <w:rsid w:val="0069447C"/>
    <w:rsid w:val="00697DE8"/>
    <w:rsid w:val="006A0A02"/>
    <w:rsid w:val="006C3317"/>
    <w:rsid w:val="00723476"/>
    <w:rsid w:val="00731B3F"/>
    <w:rsid w:val="00780B79"/>
    <w:rsid w:val="007D25F6"/>
    <w:rsid w:val="007E2185"/>
    <w:rsid w:val="00822FFD"/>
    <w:rsid w:val="00823B11"/>
    <w:rsid w:val="00840262"/>
    <w:rsid w:val="00873062"/>
    <w:rsid w:val="00874574"/>
    <w:rsid w:val="008947CA"/>
    <w:rsid w:val="008D7154"/>
    <w:rsid w:val="009C6770"/>
    <w:rsid w:val="00A2683E"/>
    <w:rsid w:val="00A76CFF"/>
    <w:rsid w:val="00A96AC0"/>
    <w:rsid w:val="00AB4E82"/>
    <w:rsid w:val="00B039B1"/>
    <w:rsid w:val="00B63F9D"/>
    <w:rsid w:val="00BC5D2B"/>
    <w:rsid w:val="00BD0EF3"/>
    <w:rsid w:val="00C07A93"/>
    <w:rsid w:val="00C1533C"/>
    <w:rsid w:val="00C27119"/>
    <w:rsid w:val="00C74838"/>
    <w:rsid w:val="00CB4155"/>
    <w:rsid w:val="00CE4BD8"/>
    <w:rsid w:val="00D868B1"/>
    <w:rsid w:val="00D915E5"/>
    <w:rsid w:val="00E807A5"/>
    <w:rsid w:val="00EA5947"/>
    <w:rsid w:val="00EF0971"/>
    <w:rsid w:val="00F86F46"/>
    <w:rsid w:val="00F9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0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A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09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4547"/>
    <w:pPr>
      <w:ind w:left="720"/>
      <w:contextualSpacing/>
    </w:pPr>
  </w:style>
  <w:style w:type="table" w:styleId="TableGrid">
    <w:name w:val="Table Grid"/>
    <w:basedOn w:val="TableNormal"/>
    <w:uiPriority w:val="99"/>
    <w:rsid w:val="00BC5D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D7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7154"/>
    <w:rPr>
      <w:rFonts w:cs="Times New Roman"/>
    </w:rPr>
  </w:style>
  <w:style w:type="character" w:styleId="Hyperlink">
    <w:name w:val="Hyperlink"/>
    <w:basedOn w:val="DefaultParagraphFont"/>
    <w:uiPriority w:val="99"/>
    <w:rsid w:val="0065529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png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9.wmf"/><Relationship Id="rId61" Type="http://schemas.openxmlformats.org/officeDocument/2006/relationships/image" Target="media/image31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6.png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5.png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30.wmf"/><Relationship Id="rId67" Type="http://schemas.openxmlformats.org/officeDocument/2006/relationships/hyperlink" Target="http://www.sorubak.com" TargetMode="External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497</Words>
  <Characters>2833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NİLCEM</dc:creator>
  <cp:keywords/>
  <dc:description/>
  <cp:lastModifiedBy>edanur</cp:lastModifiedBy>
  <cp:revision>5</cp:revision>
  <cp:lastPrinted>2014-04-14T10:46:00Z</cp:lastPrinted>
  <dcterms:created xsi:type="dcterms:W3CDTF">2013-04-15T21:16:00Z</dcterms:created>
  <dcterms:modified xsi:type="dcterms:W3CDTF">2014-04-15T20:02:00Z</dcterms:modified>
</cp:coreProperties>
</file>