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77" w:rsidRPr="00012278" w:rsidRDefault="00173D77" w:rsidP="00012278">
      <w:pPr>
        <w:jc w:val="center"/>
      </w:pPr>
      <w:r>
        <w:t>CUMHURİYET ORTA</w:t>
      </w:r>
      <w:r w:rsidRPr="00012278">
        <w:t xml:space="preserve">OKULU </w:t>
      </w:r>
    </w:p>
    <w:p w:rsidR="00173D77" w:rsidRDefault="00173D77" w:rsidP="002018B8">
      <w:pPr>
        <w:jc w:val="center"/>
      </w:pPr>
      <w:r w:rsidRPr="00012278">
        <w:t xml:space="preserve">2014-2015 1.DÖNEM 6.SINIF MATEMATİK DERSİ 1.YAZILI SORULARI ( </w:t>
      </w:r>
      <w:r w:rsidRPr="00012278">
        <w:rPr>
          <w:b/>
          <w:bCs/>
        </w:rPr>
        <w:t>*#* GRUBU</w:t>
      </w:r>
      <w:r w:rsidRPr="00012278">
        <w:t xml:space="preserve"> )</w:t>
      </w:r>
    </w:p>
    <w:p w:rsidR="00173D77" w:rsidRDefault="00173D77" w:rsidP="002018B8">
      <w:r>
        <w:t>ADI SOYADI :                                                 SINIFI: 6 / A            NO: ……….                    ALDIĞI PUAN:</w:t>
      </w:r>
    </w:p>
    <w:p w:rsidR="00173D77" w:rsidRPr="00012278" w:rsidRDefault="00173D77" w:rsidP="00012278">
      <w:pPr>
        <w:jc w:val="center"/>
        <w:sectPr w:rsidR="00173D77" w:rsidRPr="00012278" w:rsidSect="0001227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3D77" w:rsidRPr="00012278" w:rsidRDefault="00173D77" w:rsidP="00012278">
      <w:r w:rsidRPr="00012278">
        <w:t>1. Aşağıdaki noktalı yerlere uygun ifadeleri yazınız. (10 puan )</w:t>
      </w:r>
    </w:p>
    <w:p w:rsidR="00173D77" w:rsidRPr="00012278" w:rsidRDefault="00173D77" w:rsidP="00012278">
      <w:r w:rsidRPr="00012278">
        <w:t>a) 90°&lt; x &lt; 180° arasında ki açılara …………… ……………….. denir.</w:t>
      </w:r>
    </w:p>
    <w:p w:rsidR="00173D77" w:rsidRPr="00012278" w:rsidRDefault="00173D77" w:rsidP="00012278">
      <w:r w:rsidRPr="00012278">
        <w:t>b) 2 ye bölünebilen her doğal sayı ………………….. doğal sayılardır.</w:t>
      </w:r>
    </w:p>
    <w:p w:rsidR="00173D77" w:rsidRPr="00012278" w:rsidRDefault="00173D77" w:rsidP="00012278">
      <w:r w:rsidRPr="00012278">
        <w:t>c) Son iki basamağı …………. sayısının katı olan sayılar 4 e tam bölünebilir.</w:t>
      </w:r>
    </w:p>
    <w:p w:rsidR="00173D77" w:rsidRDefault="00173D77" w:rsidP="00012278">
      <w:pPr>
        <w:rPr>
          <w:rStyle w:val="apple-converted-space"/>
          <w:color w:val="000000"/>
          <w:shd w:val="clear" w:color="auto" w:fill="FAFAFA"/>
        </w:rPr>
      </w:pPr>
      <w:r w:rsidRPr="00012278">
        <w:t xml:space="preserve">d) </w:t>
      </w:r>
      <w:r>
        <w:rPr>
          <w:color w:val="000000"/>
          <w:shd w:val="clear" w:color="auto" w:fill="FAFAFA"/>
        </w:rPr>
        <w:t>B</w:t>
      </w:r>
      <w:r w:rsidRPr="00012278">
        <w:rPr>
          <w:color w:val="000000"/>
          <w:shd w:val="clear" w:color="auto" w:fill="FAFAFA"/>
        </w:rPr>
        <w:t>ir açıyı iki eşit açı şeklinde bölen</w:t>
      </w:r>
      <w:r>
        <w:rPr>
          <w:rStyle w:val="apple-converted-space"/>
          <w:color w:val="000000"/>
          <w:shd w:val="clear" w:color="auto" w:fill="FAFAFA"/>
        </w:rPr>
        <w:t xml:space="preserve"> ışına ……………………. denir.</w:t>
      </w:r>
    </w:p>
    <w:p w:rsidR="00173D77" w:rsidRDefault="00173D77" w:rsidP="00012278">
      <w:pPr>
        <w:rPr>
          <w:rStyle w:val="apple-converted-space"/>
          <w:color w:val="000000"/>
          <w:shd w:val="clear" w:color="auto" w:fill="FAFAFA"/>
        </w:rPr>
      </w:pPr>
      <w:r>
        <w:rPr>
          <w:rStyle w:val="apple-converted-space"/>
          <w:color w:val="000000"/>
          <w:shd w:val="clear" w:color="auto" w:fill="FAFAFA"/>
        </w:rPr>
        <w:t>e)En küçük asal sayı ………… ‘dir.</w:t>
      </w:r>
    </w:p>
    <w:p w:rsidR="00173D77" w:rsidRDefault="00173D77" w:rsidP="00012278">
      <w:r>
        <w:rPr>
          <w:rStyle w:val="apple-converted-space"/>
          <w:color w:val="000000"/>
          <w:shd w:val="clear" w:color="auto" w:fill="FAFAFA"/>
        </w:rPr>
        <w:t>f)</w:t>
      </w:r>
      <w:r w:rsidRPr="002018B8">
        <w:t xml:space="preserve"> </w:t>
      </w:r>
      <w:r>
        <w:t>Birler basamağında ……….. olan doğal sayılar 10’a tam bölünebilir.</w:t>
      </w:r>
    </w:p>
    <w:p w:rsidR="00173D77" w:rsidRDefault="00173D77" w:rsidP="00012278">
      <w:r>
        <w:t>g) Sayının üssü ‘0’ ise sonuç her zaman ………… dir.</w:t>
      </w:r>
    </w:p>
    <w:p w:rsidR="00173D77" w:rsidRDefault="00173D77" w:rsidP="00012278">
      <w:r>
        <w:t>h)İki açının toplamı 90</w:t>
      </w:r>
      <w:r w:rsidRPr="00012278">
        <w:t>°</w:t>
      </w:r>
      <w:r>
        <w:t xml:space="preserve"> ise bu açılara ……………………  ………………… denir</w:t>
      </w:r>
    </w:p>
    <w:p w:rsidR="00173D77" w:rsidRDefault="00173D77" w:rsidP="00012278">
      <w:r>
        <w:t>ı)</w:t>
      </w:r>
      <w:r w:rsidRPr="002018B8">
        <w:t xml:space="preserve"> </w:t>
      </w:r>
      <w:r>
        <w:t>Hem 2 ye hem de 3 e bölünebilen sayılar …….. ya da tam bölünebilir.</w:t>
      </w:r>
    </w:p>
    <w:p w:rsidR="00173D77" w:rsidRDefault="00173D77" w:rsidP="002018B8">
      <w:r>
        <w:t>j)</w:t>
      </w:r>
      <w:r w:rsidRPr="002018B8">
        <w:t xml:space="preserve"> </w:t>
      </w:r>
      <w:r>
        <w:t>Birler basamağındaki rakamı ……… veya …….. olan doğal sayılar 5 e</w:t>
      </w:r>
      <w:r w:rsidRPr="007D1D5A">
        <w:t xml:space="preserve"> </w:t>
      </w:r>
      <w:r>
        <w:t>tam bölünebilir.</w:t>
      </w:r>
    </w:p>
    <w:p w:rsidR="00173D77" w:rsidRDefault="00173D77" w:rsidP="002018B8"/>
    <w:p w:rsidR="00173D77" w:rsidRDefault="00173D77" w:rsidP="002018B8"/>
    <w:p w:rsidR="00173D77" w:rsidRDefault="00173D77" w:rsidP="002018B8">
      <w:r>
        <w:t xml:space="preserve">2) </w:t>
      </w:r>
    </w:p>
    <w:p w:rsidR="00173D77" w:rsidRDefault="00173D77" w:rsidP="002018B8">
      <w:r w:rsidRPr="000A59C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39pt;height:81pt;visibility:visible">
            <v:imagedata r:id="rId4" o:title=""/>
          </v:shape>
        </w:pict>
      </w:r>
      <w:r>
        <w:t xml:space="preserve">  ise B+C+D  kaçtır? (7 PUAN)</w:t>
      </w:r>
    </w:p>
    <w:p w:rsidR="00173D77" w:rsidRDefault="00173D77" w:rsidP="002018B8"/>
    <w:p w:rsidR="00173D77" w:rsidRDefault="00173D77" w:rsidP="002018B8"/>
    <w:p w:rsidR="00173D77" w:rsidRDefault="00173D77" w:rsidP="002018B8">
      <w:r>
        <w:t>3)</w:t>
      </w:r>
    </w:p>
    <w:p w:rsidR="00173D77" w:rsidRDefault="00173D77" w:rsidP="002018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9.15pt;margin-top:6pt;width:90.4pt;height:13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">
            <v:textbox style="mso-fit-shape-to-text:t">
              <w:txbxContent>
                <w:p w:rsidR="00173D77" w:rsidRDefault="00173D77">
                  <w:r>
                    <w:t xml:space="preserve"> Yanda verilen çarpan ağacında </w:t>
                  </w:r>
                </w:p>
                <w:p w:rsidR="00173D77" w:rsidRDefault="00173D77">
                  <w:r>
                    <w:t>A, B ve C yi bulunuz?            (9 PUAN)</w:t>
                  </w:r>
                </w:p>
              </w:txbxContent>
            </v:textbox>
          </v:shape>
        </w:pict>
      </w:r>
      <w:r w:rsidRPr="00806FF1">
        <w:t xml:space="preserve"> </w:t>
      </w:r>
      <w:r w:rsidRPr="000A59CE">
        <w:rPr>
          <w:noProof/>
          <w:lang w:eastAsia="tr-TR"/>
        </w:rPr>
        <w:pict>
          <v:shape id="Resim 3" o:spid="_x0000_i1026" type="#_x0000_t75" style="width:116.25pt;height:108.75pt;visibility:visible">
            <v:imagedata r:id="rId5" o:title=""/>
          </v:shape>
        </w:pict>
      </w:r>
    </w:p>
    <w:p w:rsidR="00173D77" w:rsidRDefault="00173D77" w:rsidP="002018B8">
      <w:r>
        <w:t xml:space="preserve"> </w:t>
      </w:r>
    </w:p>
    <w:p w:rsidR="00173D77" w:rsidRDefault="00173D77" w:rsidP="002018B8">
      <w:pPr>
        <w:rPr>
          <w:bCs/>
        </w:rPr>
      </w:pPr>
      <w:r>
        <w:t>4)</w:t>
      </w:r>
      <w:r>
        <w:rPr>
          <w:rFonts w:ascii="Arial Rounded MT Bold" w:hAnsi="Arial Rounded MT Bold" w:cs="Arial"/>
          <w:b/>
        </w:rPr>
        <w:t xml:space="preserve"> </w:t>
      </w:r>
      <w:r>
        <w:rPr>
          <w:bCs/>
        </w:rPr>
        <w:t>Dört basamaklı   5a74  sayısının 3 ile kalansız bölünebilmesi için a yerine yazılabilecek rakamların toplamı kaçtır yazınız.         (10 PUAN)</w:t>
      </w:r>
    </w:p>
    <w:p w:rsidR="00173D77" w:rsidRDefault="00173D77" w:rsidP="002018B8">
      <w:pPr>
        <w:rPr>
          <w:bCs/>
        </w:rPr>
      </w:pPr>
    </w:p>
    <w:p w:rsidR="00173D77" w:rsidRDefault="00173D77" w:rsidP="002018B8">
      <w:pPr>
        <w:rPr>
          <w:bCs/>
        </w:rPr>
      </w:pPr>
    </w:p>
    <w:p w:rsidR="00173D77" w:rsidRDefault="00173D77" w:rsidP="002018B8">
      <w:pPr>
        <w:rPr>
          <w:bCs/>
        </w:rPr>
      </w:pPr>
    </w:p>
    <w:p w:rsidR="00173D77" w:rsidRDefault="00173D77" w:rsidP="002018B8">
      <w:pPr>
        <w:rPr>
          <w:bCs/>
        </w:rPr>
      </w:pPr>
    </w:p>
    <w:p w:rsidR="00173D77" w:rsidRDefault="00173D77" w:rsidP="00F1362C">
      <w:r>
        <w:rPr>
          <w:bCs/>
        </w:rPr>
        <w:t>5)</w:t>
      </w:r>
      <w:r>
        <w:t>Aşağıdaki eşitliklerden doğru olanların yanına D , yanlış olanların yanına Y yazınız.</w:t>
      </w:r>
      <w:r w:rsidRPr="009E6D4A">
        <w:t xml:space="preserve"> </w:t>
      </w:r>
      <w:r>
        <w:t xml:space="preserve">(10 puan ) </w:t>
      </w:r>
    </w:p>
    <w:p w:rsidR="00173D77" w:rsidRDefault="00173D77" w:rsidP="00F1362C">
      <w:r>
        <w:t>………….  8 x ( 5 + 3 ) = 8 x 5 - 8 x 3</w:t>
      </w:r>
    </w:p>
    <w:p w:rsidR="00173D77" w:rsidRPr="008D647F" w:rsidRDefault="00173D77" w:rsidP="00F1362C">
      <w:pPr>
        <w:rPr>
          <w:vertAlign w:val="superscript"/>
        </w:rPr>
      </w:pPr>
      <w:r>
        <w:t>………….  2x2x2x2x2x2x2</w:t>
      </w:r>
      <w:r w:rsidRPr="00F1362C">
        <w:t xml:space="preserve"> </w:t>
      </w:r>
      <w:r>
        <w:t>x2 = 2</w:t>
      </w:r>
      <w:r>
        <w:rPr>
          <w:vertAlign w:val="superscript"/>
        </w:rPr>
        <w:t>8</w:t>
      </w:r>
    </w:p>
    <w:p w:rsidR="00173D77" w:rsidRDefault="00173D77" w:rsidP="00F1362C">
      <w:r>
        <w:t>………….  4 x 6 + 4 x 5 = 4 x ( 6 + 5 )</w:t>
      </w:r>
    </w:p>
    <w:p w:rsidR="00173D77" w:rsidRDefault="00173D77" w:rsidP="00F1362C">
      <w:r>
        <w:t xml:space="preserve">…………. </w:t>
      </w:r>
      <w:r w:rsidRPr="00E42B99">
        <w:fldChar w:fldCharType="begin"/>
      </w:r>
      <w:r w:rsidRPr="00E42B99">
        <w:instrText xml:space="preserve"> QUOTE </w:instrText>
      </w:r>
      <w:r w:rsidRPr="000A59CE">
        <w:rPr>
          <w:noProof/>
          <w:lang w:eastAsia="tr-TR"/>
        </w:rPr>
        <w:pict>
          <v:shape id="Resim 4" o:spid="_x0000_i1027" type="#_x0000_t75" style="width:18.75pt;height:12pt;visibility:visible">
            <v:imagedata r:id="rId6" o:title="" chromakey="white"/>
          </v:shape>
        </w:pict>
      </w:r>
      <w:r w:rsidRPr="00E42B99">
        <w:instrText xml:space="preserve"> </w:instrText>
      </w:r>
      <w:r w:rsidRPr="00E42B99">
        <w:fldChar w:fldCharType="separate"/>
      </w:r>
      <w:r>
        <w:t>5</w:t>
      </w:r>
      <w:r>
        <w:rPr>
          <w:vertAlign w:val="superscript"/>
        </w:rPr>
        <w:t>2</w:t>
      </w:r>
      <w:r w:rsidRPr="00E42B99">
        <w:fldChar w:fldCharType="end"/>
      </w:r>
      <w:r>
        <w:t>= 25</w:t>
      </w:r>
    </w:p>
    <w:p w:rsidR="00173D77" w:rsidRDefault="00173D77" w:rsidP="00F1362C">
      <w:r>
        <w:t xml:space="preserve">………….  </w:t>
      </w:r>
      <w:r w:rsidRPr="00E42B99">
        <w:fldChar w:fldCharType="begin"/>
      </w:r>
      <w:r w:rsidRPr="00E42B99">
        <w:instrText xml:space="preserve"> QUOTE </w:instrText>
      </w:r>
      <w:r w:rsidRPr="000A59CE">
        <w:rPr>
          <w:noProof/>
          <w:lang w:eastAsia="tr-TR"/>
        </w:rPr>
        <w:pict>
          <v:shape id="Resim 5" o:spid="_x0000_i1028" type="#_x0000_t75" style="width:3in;height:3in;visibility:visible">
            <v:imagedata r:id="rId7" o:title="" chromakey="white"/>
          </v:shape>
        </w:pict>
      </w:r>
      <w:r w:rsidRPr="00E42B99">
        <w:instrText xml:space="preserve"> </w:instrText>
      </w:r>
      <w:r w:rsidRPr="00E42B99">
        <w:fldChar w:fldCharType="separate"/>
      </w:r>
      <w:r>
        <w:t>3</w:t>
      </w:r>
      <w:r>
        <w:rPr>
          <w:vertAlign w:val="superscript"/>
        </w:rPr>
        <w:t>3</w:t>
      </w:r>
      <w:r w:rsidRPr="00E42B99">
        <w:fldChar w:fldCharType="end"/>
      </w:r>
      <w:r>
        <w:t xml:space="preserve"> = 81</w:t>
      </w:r>
    </w:p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2018B8">
      <w:r>
        <w:t>6) Bir okulda 486 öğrenci vardır. Bu öğrencileri       5 erli gruplara ayırmak için en az kaç öğrenci okula kayıt yaptırmalıdır? (10 PUAN)</w:t>
      </w:r>
    </w:p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F1362C">
      <w:r>
        <w:t>7) Aşağıdaki ifadeleri eşleştiriniz. ( 5 puan )</w:t>
      </w:r>
    </w:p>
    <w:p w:rsidR="00173D77" w:rsidRDefault="00173D77" w:rsidP="00F1362C">
      <w:r>
        <w:t xml:space="preserve">A) </w:t>
      </w:r>
      <w:r w:rsidRPr="00E42B99">
        <w:fldChar w:fldCharType="begin"/>
      </w:r>
      <w:r w:rsidRPr="00E42B99">
        <w:instrText xml:space="preserve"> QUOTE </w:instrText>
      </w:r>
      <w:r w:rsidRPr="000A59CE">
        <w:rPr>
          <w:noProof/>
          <w:lang w:eastAsia="tr-TR"/>
        </w:rPr>
        <w:pict>
          <v:shape id="Resim 10" o:spid="_x0000_i1029" type="#_x0000_t75" style="width:27.75pt;height:54.75pt;visibility:visible">
            <v:imagedata r:id="rId8" o:title="" chromakey="white"/>
          </v:shape>
        </w:pict>
      </w:r>
      <w:r w:rsidRPr="00E42B99">
        <w:instrText xml:space="preserve"> </w:instrText>
      </w:r>
      <w:r w:rsidRPr="00E42B99">
        <w:fldChar w:fldCharType="end"/>
      </w:r>
      <w:r>
        <w:t xml:space="preserve"> 3</w:t>
      </w:r>
      <w:r>
        <w:rPr>
          <w:vertAlign w:val="superscript"/>
        </w:rPr>
        <w:t>4</w:t>
      </w:r>
      <w:r>
        <w:t xml:space="preserve">               1) 100        6) 81      A)…….</w:t>
      </w:r>
    </w:p>
    <w:p w:rsidR="00173D77" w:rsidRDefault="00173D77" w:rsidP="00F1362C">
      <w:r>
        <w:t xml:space="preserve">B) </w:t>
      </w:r>
      <w:r w:rsidRPr="00E42B99">
        <w:fldChar w:fldCharType="begin"/>
      </w:r>
      <w:r w:rsidRPr="00E42B99">
        <w:instrText xml:space="preserve"> QUOTE </w:instrText>
      </w:r>
      <w:r w:rsidRPr="000A59CE">
        <w:rPr>
          <w:noProof/>
          <w:lang w:eastAsia="tr-TR"/>
        </w:rPr>
        <w:pict>
          <v:shape id="Resim 9" o:spid="_x0000_i1030" type="#_x0000_t75" style="width:27.75pt;height:54.75pt;visibility:visible">
            <v:imagedata r:id="rId9" o:title="" chromakey="white"/>
          </v:shape>
        </w:pict>
      </w:r>
      <w:r w:rsidRPr="00E42B99">
        <w:instrText xml:space="preserve"> </w:instrText>
      </w:r>
      <w:r w:rsidRPr="00E42B99">
        <w:fldChar w:fldCharType="end"/>
      </w:r>
      <w:r>
        <w:t xml:space="preserve"> 5</w:t>
      </w:r>
      <w:r>
        <w:rPr>
          <w:vertAlign w:val="superscript"/>
        </w:rPr>
        <w:t>0</w:t>
      </w:r>
      <w:r>
        <w:t xml:space="preserve">               2) 5             7) 12      B)…….</w:t>
      </w:r>
    </w:p>
    <w:p w:rsidR="00173D77" w:rsidRDefault="00173D77" w:rsidP="00F1362C">
      <w:r>
        <w:t xml:space="preserve">C) </w:t>
      </w:r>
      <w:r w:rsidRPr="00E42B99">
        <w:fldChar w:fldCharType="begin"/>
      </w:r>
      <w:r w:rsidRPr="00E42B99">
        <w:instrText xml:space="preserve"> QUOTE </w:instrText>
      </w:r>
      <w:r w:rsidRPr="000A59CE">
        <w:rPr>
          <w:noProof/>
          <w:lang w:eastAsia="tr-TR"/>
        </w:rPr>
        <w:pict>
          <v:shape id="Resim 8" o:spid="_x0000_i1031" type="#_x0000_t75" style="width:27.75pt;height:54.75pt;visibility:visible">
            <v:imagedata r:id="rId10" o:title="" chromakey="white"/>
          </v:shape>
        </w:pict>
      </w:r>
      <w:r w:rsidRPr="00E42B99">
        <w:instrText xml:space="preserve"> </w:instrText>
      </w:r>
      <w:r w:rsidRPr="00E42B99">
        <w:fldChar w:fldCharType="end"/>
      </w:r>
      <w:r>
        <w:t xml:space="preserve">  7</w:t>
      </w:r>
      <w:r>
        <w:rPr>
          <w:vertAlign w:val="superscript"/>
        </w:rPr>
        <w:t>1</w:t>
      </w:r>
      <w:r>
        <w:t xml:space="preserve">              3) 1                            C)…….          </w:t>
      </w:r>
    </w:p>
    <w:p w:rsidR="00173D77" w:rsidRDefault="00173D77" w:rsidP="00F1362C">
      <w:r>
        <w:t xml:space="preserve">D) </w:t>
      </w:r>
      <w:r w:rsidRPr="00E42B99">
        <w:fldChar w:fldCharType="begin"/>
      </w:r>
      <w:r w:rsidRPr="00E42B99">
        <w:instrText xml:space="preserve"> QUOTE </w:instrText>
      </w:r>
      <w:r w:rsidRPr="000A59CE">
        <w:rPr>
          <w:noProof/>
          <w:lang w:eastAsia="tr-TR"/>
        </w:rPr>
        <w:pict>
          <v:shape id="Resim 7" o:spid="_x0000_i1032" type="#_x0000_t75" style="width:27.75pt;height:54.75pt;visibility:visible">
            <v:imagedata r:id="rId9" o:title="" chromakey="white"/>
          </v:shape>
        </w:pict>
      </w:r>
      <w:r w:rsidRPr="00E42B99">
        <w:instrText xml:space="preserve"> </w:instrText>
      </w:r>
      <w:r w:rsidRPr="00E42B99">
        <w:fldChar w:fldCharType="end"/>
      </w:r>
      <w:r>
        <w:t xml:space="preserve">  4</w:t>
      </w:r>
      <w:r>
        <w:rPr>
          <w:vertAlign w:val="superscript"/>
        </w:rPr>
        <w:t>3</w:t>
      </w:r>
      <w:r>
        <w:t xml:space="preserve">              4) 64                          D)…….</w:t>
      </w:r>
    </w:p>
    <w:p w:rsidR="00173D77" w:rsidRDefault="00173D77" w:rsidP="00F1362C">
      <w:r>
        <w:t xml:space="preserve">E) </w:t>
      </w:r>
      <w:r w:rsidRPr="00E42B99">
        <w:fldChar w:fldCharType="begin"/>
      </w:r>
      <w:r w:rsidRPr="00E42B99">
        <w:instrText xml:space="preserve"> QUOTE </w:instrText>
      </w:r>
      <w:r w:rsidRPr="000A59CE">
        <w:rPr>
          <w:noProof/>
          <w:lang w:eastAsia="tr-TR"/>
        </w:rPr>
        <w:pict>
          <v:shape id="Resim 6" o:spid="_x0000_i1033" type="#_x0000_t75" style="width:18.75pt;height:12pt;visibility:visible">
            <v:imagedata r:id="rId6" o:title="" chromakey="white"/>
          </v:shape>
        </w:pict>
      </w:r>
      <w:r w:rsidRPr="00E42B99">
        <w:instrText xml:space="preserve"> </w:instrText>
      </w:r>
      <w:r w:rsidRPr="00E42B99">
        <w:fldChar w:fldCharType="end"/>
      </w:r>
      <w:r>
        <w:t xml:space="preserve">   10</w:t>
      </w:r>
      <w:r>
        <w:rPr>
          <w:vertAlign w:val="superscript"/>
        </w:rPr>
        <w:t>2</w:t>
      </w:r>
      <w:r>
        <w:t xml:space="preserve">            5) 7                            E)…….</w:t>
      </w:r>
    </w:p>
    <w:p w:rsidR="00173D77" w:rsidRDefault="00173D77" w:rsidP="00F1362C"/>
    <w:p w:rsidR="00173D77" w:rsidRDefault="00173D77" w:rsidP="00F1362C">
      <w:r>
        <w:t>8) 2</w:t>
      </w:r>
      <w:r>
        <w:rPr>
          <w:vertAlign w:val="superscript"/>
        </w:rPr>
        <w:t>2</w:t>
      </w:r>
      <w:r>
        <w:t xml:space="preserve"> . 3</w:t>
      </w:r>
      <w:r>
        <w:rPr>
          <w:vertAlign w:val="superscript"/>
        </w:rPr>
        <w:t>2</w:t>
      </w:r>
      <w:r>
        <w:t xml:space="preserve"> . 5 çarpımı hangi doğal sayıyı verir?          (10</w:t>
      </w:r>
      <w:bookmarkStart w:id="0" w:name="_GoBack"/>
      <w:bookmarkEnd w:id="0"/>
      <w:r>
        <w:t xml:space="preserve"> puan )</w:t>
      </w:r>
    </w:p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D866F7">
      <w:r>
        <w:t>9)</w:t>
      </w:r>
      <w:r w:rsidRPr="00F306E8">
        <w:t xml:space="preserve"> </w:t>
      </w:r>
      <w:r>
        <w:t>3</w:t>
      </w:r>
      <w:r>
        <w:rPr>
          <w:vertAlign w:val="superscript"/>
        </w:rPr>
        <w:t>0</w:t>
      </w:r>
      <w:r>
        <w:t xml:space="preserve"> + 2</w:t>
      </w:r>
      <w:r>
        <w:rPr>
          <w:vertAlign w:val="superscript"/>
        </w:rPr>
        <w:t>2</w:t>
      </w:r>
      <w:r>
        <w:t xml:space="preserve"> x 3 işleminin sonucu ile ilgili aşağıdakilerden hangisi doğrudur?</w:t>
      </w:r>
      <w:r w:rsidRPr="00B459FB">
        <w:t xml:space="preserve"> </w:t>
      </w:r>
      <w:r>
        <w:t xml:space="preserve">(5 puan ) </w:t>
      </w:r>
    </w:p>
    <w:p w:rsidR="00173D77" w:rsidRDefault="00173D77" w:rsidP="00D866F7">
      <w:r>
        <w:t xml:space="preserve">a) 3 ün katı olan bir doğal sayıdır.  </w:t>
      </w:r>
    </w:p>
    <w:p w:rsidR="00173D77" w:rsidRDefault="00173D77" w:rsidP="00D866F7">
      <w:r>
        <w:t>b) Çift doğal sayıdır.</w:t>
      </w:r>
    </w:p>
    <w:p w:rsidR="00173D77" w:rsidRDefault="00173D77" w:rsidP="00D866F7">
      <w:r>
        <w:t xml:space="preserve">c) Bir basamaklı doğal sayıdır.  </w:t>
      </w:r>
    </w:p>
    <w:p w:rsidR="00173D77" w:rsidRDefault="00173D77" w:rsidP="00D866F7">
      <w:r>
        <w:t>d) Asal sayıdır.</w:t>
      </w:r>
    </w:p>
    <w:p w:rsidR="00173D77" w:rsidRDefault="00173D77" w:rsidP="002018B8"/>
    <w:p w:rsidR="00173D77" w:rsidRDefault="00173D77" w:rsidP="002018B8"/>
    <w:p w:rsidR="00173D77" w:rsidRDefault="00173D77" w:rsidP="002018B8"/>
    <w:p w:rsidR="00173D77" w:rsidRDefault="00173D77" w:rsidP="00F306E8">
      <w:r>
        <w:t xml:space="preserve">10) </w:t>
      </w:r>
    </w:p>
    <w:p w:rsidR="00173D77" w:rsidRDefault="00173D77" w:rsidP="00F306E8">
      <w:r w:rsidRPr="000A59CE">
        <w:rPr>
          <w:noProof/>
          <w:lang w:eastAsia="tr-TR"/>
        </w:rPr>
        <w:pict>
          <v:shape id="Resim 11" o:spid="_x0000_i1034" type="#_x0000_t75" style="width:140.25pt;height:124.5pt;visibility:visible">
            <v:imagedata r:id="rId11" o:title=""/>
          </v:shape>
        </w:pict>
      </w:r>
    </w:p>
    <w:p w:rsidR="00173D77" w:rsidRDefault="00173D77" w:rsidP="00F306E8">
      <w:r>
        <w:t xml:space="preserve">Yukarıda verildiği gibi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35" type="#_x0000_t75" style="width:24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56681E&quot;/&gt;&lt;wsp:rsid wsp:val=&quot;00806FF1&quot;/&gt;&lt;wsp:rsid wsp:val=&quot;00B268DE&quot;/&gt;&lt;wsp:rsid wsp:val=&quot;00B44A1F&quot;/&gt;&lt;wsp:rsid wsp:val=&quot;00C23FE3&quot;/&gt;&lt;wsp:rsid wsp:val=&quot;00C26352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C26352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36" type="#_x0000_t75" style="width:24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56681E&quot;/&gt;&lt;wsp:rsid wsp:val=&quot;00806FF1&quot;/&gt;&lt;wsp:rsid wsp:val=&quot;00B268DE&quot;/&gt;&lt;wsp:rsid wsp:val=&quot;00B44A1F&quot;/&gt;&lt;wsp:rsid wsp:val=&quot;00C23FE3&quot;/&gt;&lt;wsp:rsid wsp:val=&quot;00C26352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C26352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2834A6">
        <w:fldChar w:fldCharType="end"/>
      </w:r>
      <w:r>
        <w:t xml:space="preserve"> ve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37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BC1702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BC1702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C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38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BC1702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BC1702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C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834A6">
        <w:fldChar w:fldCharType="end"/>
      </w:r>
      <w:r>
        <w:t xml:space="preserve"> birbirinin tümleyenidir .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39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C4B3A&quot;/&gt;&lt;wsp:rsid wsp:val=&quot;00DE7329&quot;/&gt;&lt;wsp:rsid wsp:val=&quot;00F1362C&quot;/&gt;&lt;wsp:rsid wsp:val=&quot;00F306E8&quot;/&gt;&lt;/wsp:rsids&gt;&lt;/w:docPr&gt;&lt;w:body&gt;&lt;w:p wsp:rsidR=&quot;00000000&quot; wsp:rsidRDefault=&quot;00DC4B3A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C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40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C4B3A&quot;/&gt;&lt;wsp:rsid wsp:val=&quot;00DE7329&quot;/&gt;&lt;wsp:rsid wsp:val=&quot;00F1362C&quot;/&gt;&lt;wsp:rsid wsp:val=&quot;00F306E8&quot;/&gt;&lt;/wsp:rsids&gt;&lt;/w:docPr&gt;&lt;w:body&gt;&lt;w:p wsp:rsidR=&quot;00000000&quot; wsp:rsidRDefault=&quot;00DC4B3A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C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834A6">
        <w:fldChar w:fldCharType="end"/>
      </w:r>
      <w:r>
        <w:t xml:space="preserve"> açısı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41" type="#_x0000_t75" style="width:24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320239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320239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42" type="#_x0000_t75" style="width:24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320239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320239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2834A6">
        <w:fldChar w:fldCharType="end"/>
      </w:r>
      <w:r>
        <w:t xml:space="preserve"> açısının 2 katıdır. Buna göre 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43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05C6B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005C6B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C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44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05C6B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005C6B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CD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834A6">
        <w:fldChar w:fldCharType="end"/>
      </w:r>
      <w:r>
        <w:t xml:space="preserve"> kaç derecedir? (10 PUAN)</w:t>
      </w:r>
    </w:p>
    <w:p w:rsidR="00173D77" w:rsidRDefault="00173D77" w:rsidP="00F306E8"/>
    <w:p w:rsidR="00173D77" w:rsidRDefault="00173D77" w:rsidP="00F306E8"/>
    <w:p w:rsidR="00173D77" w:rsidRDefault="00173D77" w:rsidP="00F306E8"/>
    <w:p w:rsidR="00173D77" w:rsidRDefault="00173D77" w:rsidP="00F306E8"/>
    <w:p w:rsidR="00173D77" w:rsidRDefault="00173D77" w:rsidP="00F306E8"/>
    <w:p w:rsidR="00173D77" w:rsidRDefault="00173D77" w:rsidP="002018B8">
      <w:pPr>
        <w:rPr>
          <w:noProof/>
          <w:lang w:eastAsia="tr-TR"/>
        </w:rPr>
      </w:pPr>
      <w:r>
        <w:t>11)</w:t>
      </w:r>
    </w:p>
    <w:p w:rsidR="00173D77" w:rsidRDefault="00173D77" w:rsidP="002018B8">
      <w:r w:rsidRPr="000A59CE">
        <w:rPr>
          <w:noProof/>
          <w:lang w:eastAsia="tr-TR"/>
        </w:rPr>
        <w:pict>
          <v:shape id="Resim 14" o:spid="_x0000_i1045" type="#_x0000_t75" style="width:202.5pt;height:88.5pt;visibility:visible">
            <v:imagedata r:id="rId14" o:title=""/>
          </v:shape>
        </w:pict>
      </w:r>
    </w:p>
    <w:p w:rsidR="00173D77" w:rsidRDefault="00173D77" w:rsidP="002018B8">
      <w:r>
        <w:t xml:space="preserve">Yukarıda verildiği gibi 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46" type="#_x0000_t75" style="width:31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87C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B4487C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CB&lt;/m:t&gt;&lt;/m:r&gt;&lt;/m:e&gt;&lt;/m:acc&gt;&lt;m:r&gt;&lt;w:rPr&gt;&lt;w:rFonts w:ascii=&quot;Cambria Math&quot; w:h-ansi=&quot;Cambria Math&quot;/&gt;&lt;wx:font wx:val=&quot;Cambria Math&quot;/&gt;&lt;w:i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47" type="#_x0000_t75" style="width:31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87C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B4487C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CB&lt;/m:t&gt;&lt;/m:r&gt;&lt;/m:e&gt;&lt;/m:acc&gt;&lt;m:r&gt;&lt;w:rPr&gt;&lt;w:rFonts w:ascii=&quot;Cambria Math&quot; w:h-ansi=&quot;Cambria Math&quot;/&gt;&lt;wx:font wx:val=&quot;Cambria Math&quot;/&gt;&lt;w:i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2834A6">
        <w:fldChar w:fldCharType="end"/>
      </w:r>
      <w:r>
        <w:t xml:space="preserve">  =   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48" type="#_x0000_t75" style="width:22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1183&quot;/&gt;&lt;wsp:rsid wsp:val=&quot;00F1362C&quot;/&gt;&lt;wsp:rsid wsp:val=&quot;00F306E8&quot;/&gt;&lt;/wsp:rsids&gt;&lt;/w:docPr&gt;&lt;w:body&gt;&lt;w:p wsp:rsidR=&quot;00000000&quot; wsp:rsidRDefault=&quot;00F11183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ECF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49" type="#_x0000_t75" style="width:22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1183&quot;/&gt;&lt;wsp:rsid wsp:val=&quot;00F1362C&quot;/&gt;&lt;wsp:rsid wsp:val=&quot;00F306E8&quot;/&gt;&lt;/wsp:rsids&gt;&lt;/w:docPr&gt;&lt;w:body&gt;&lt;w:p wsp:rsidR=&quot;00000000&quot; wsp:rsidRDefault=&quot;00F11183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ECF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2834A6">
        <w:fldChar w:fldCharType="end"/>
      </w:r>
      <w:r>
        <w:t xml:space="preserve">  ve</w:t>
      </w:r>
    </w:p>
    <w:p w:rsidR="00173D77" w:rsidRDefault="00173D77" w:rsidP="002018B8">
      <w:r>
        <w:t xml:space="preserve">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50" type="#_x0000_t75" style="width:22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483DBA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483DBA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EC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51" type="#_x0000_t75" style="width:22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483DBA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483DBA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EC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2834A6">
        <w:fldChar w:fldCharType="end"/>
      </w:r>
      <w:r>
        <w:t xml:space="preserve">  =  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52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0751B0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0751B0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DCF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53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0751B0&quot;/&gt;&lt;wsp:rsid wsp:val=&quot;002018B8&quot;/&gt;&lt;wsp:rsid wsp:val=&quot;002834A6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0751B0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DCF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2834A6">
        <w:fldChar w:fldCharType="end"/>
      </w:r>
      <w:r>
        <w:t xml:space="preserve"> ise </w:t>
      </w:r>
      <w:r w:rsidRPr="002834A6">
        <w:fldChar w:fldCharType="begin"/>
      </w:r>
      <w:r w:rsidRPr="002834A6">
        <w:instrText xml:space="preserve"> QUOTE </w:instrText>
      </w:r>
      <w:r w:rsidRPr="002834A6">
        <w:pict>
          <v:shape id="_x0000_i1054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3C4B49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3C4B49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BCF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2834A6">
        <w:instrText xml:space="preserve"> </w:instrText>
      </w:r>
      <w:r w:rsidRPr="002834A6">
        <w:fldChar w:fldCharType="separate"/>
      </w:r>
      <w:r w:rsidRPr="002834A6">
        <w:pict>
          <v:shape id="_x0000_i1055" type="#_x0000_t75" style="width:23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3FE3&quot;/&gt;&lt;wsp:rsid wsp:val=&quot;00012278&quot;/&gt;&lt;wsp:rsid wsp:val=&quot;00026995&quot;/&gt;&lt;wsp:rsid wsp:val=&quot;002018B8&quot;/&gt;&lt;wsp:rsid wsp:val=&quot;002834A6&quot;/&gt;&lt;wsp:rsid wsp:val=&quot;003C4B49&quot;/&gt;&lt;wsp:rsid wsp:val=&quot;0056681E&quot;/&gt;&lt;wsp:rsid wsp:val=&quot;00806FF1&quot;/&gt;&lt;wsp:rsid wsp:val=&quot;00B268DE&quot;/&gt;&lt;wsp:rsid wsp:val=&quot;00B44A1F&quot;/&gt;&lt;wsp:rsid wsp:val=&quot;00C23FE3&quot;/&gt;&lt;wsp:rsid wsp:val=&quot;00CC24DD&quot;/&gt;&lt;wsp:rsid wsp:val=&quot;00D866F7&quot;/&gt;&lt;wsp:rsid wsp:val=&quot;00D94ACC&quot;/&gt;&lt;wsp:rsid wsp:val=&quot;00DE7329&quot;/&gt;&lt;wsp:rsid wsp:val=&quot;00F1362C&quot;/&gt;&lt;wsp:rsid wsp:val=&quot;00F306E8&quot;/&gt;&lt;/wsp:rsids&gt;&lt;/w:docPr&gt;&lt;w:body&gt;&lt;w:p wsp:rsidR=&quot;00000000&quot; wsp:rsidRDefault=&quot;003C4B49&quot;&gt;&lt;m:oMathPara&gt;&lt;m:oMath&gt;&lt;m:acc&gt;&lt;m:accPr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BCF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2834A6">
        <w:fldChar w:fldCharType="end"/>
      </w:r>
      <w:r>
        <w:t xml:space="preserve"> kaç derecedir ispat ediniz?</w:t>
      </w:r>
    </w:p>
    <w:p w:rsidR="00173D77" w:rsidRPr="0056681E" w:rsidRDefault="00173D77" w:rsidP="002018B8">
      <w:r>
        <w:t>(14 PUAN)</w:t>
      </w:r>
    </w:p>
    <w:p w:rsidR="00173D77" w:rsidRDefault="00173D77" w:rsidP="002018B8"/>
    <w:p w:rsidR="00173D77" w:rsidRDefault="00173D77" w:rsidP="002018B8">
      <w:r>
        <w:t xml:space="preserve">BAŞARILAR DİLERİM. 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</w:p>
    <w:p w:rsidR="00173D77" w:rsidRDefault="00173D77" w:rsidP="002018B8">
      <w:r>
        <w:tab/>
      </w:r>
      <w:r>
        <w:tab/>
      </w:r>
      <w:r>
        <w:tab/>
        <w:t>MATEMETİK ÖĞRETMENİ</w:t>
      </w:r>
    </w:p>
    <w:p w:rsidR="00173D77" w:rsidRDefault="00173D77" w:rsidP="0066259E">
      <w:r>
        <w:tab/>
      </w:r>
      <w:r>
        <w:tab/>
      </w:r>
      <w:r>
        <w:tab/>
      </w:r>
      <w:hyperlink r:id="rId20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73D77" w:rsidRPr="00012278" w:rsidRDefault="00173D77" w:rsidP="002018B8"/>
    <w:sectPr w:rsidR="00173D77" w:rsidRPr="00012278" w:rsidSect="00012278">
      <w:type w:val="continuous"/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FE3"/>
    <w:rsid w:val="00012278"/>
    <w:rsid w:val="00026995"/>
    <w:rsid w:val="000A59CE"/>
    <w:rsid w:val="00173D77"/>
    <w:rsid w:val="002018B8"/>
    <w:rsid w:val="002834A6"/>
    <w:rsid w:val="0056681E"/>
    <w:rsid w:val="0066259E"/>
    <w:rsid w:val="007D1D5A"/>
    <w:rsid w:val="00806FF1"/>
    <w:rsid w:val="008D647F"/>
    <w:rsid w:val="00971136"/>
    <w:rsid w:val="009E6D4A"/>
    <w:rsid w:val="00B268DE"/>
    <w:rsid w:val="00B44A1F"/>
    <w:rsid w:val="00B459FB"/>
    <w:rsid w:val="00C23FE3"/>
    <w:rsid w:val="00CC24DD"/>
    <w:rsid w:val="00D866F7"/>
    <w:rsid w:val="00D92616"/>
    <w:rsid w:val="00D94ACC"/>
    <w:rsid w:val="00DE7329"/>
    <w:rsid w:val="00E42B99"/>
    <w:rsid w:val="00F1362C"/>
    <w:rsid w:val="00F3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A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1227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01227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06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6FF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306E8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6625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63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3</Pages>
  <Words>397</Words>
  <Characters>2267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7</cp:revision>
  <dcterms:created xsi:type="dcterms:W3CDTF">2014-10-24T20:00:00Z</dcterms:created>
  <dcterms:modified xsi:type="dcterms:W3CDTF">2014-10-27T19:26:00Z</dcterms:modified>
</cp:coreProperties>
</file>