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54" w:rsidRDefault="008D4854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2" o:spid="_x0000_s1026" type="#_x0000_t53" style="position:absolute;margin-left:-50.4pt;margin-top:-13.75pt;width:576.55pt;height:6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" adj="3539,2884">
            <v:textbox>
              <w:txbxContent>
                <w:p w:rsidR="008D4854" w:rsidRPr="00375497" w:rsidRDefault="008D4854" w:rsidP="00577B7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YENIKOY SECONDARY SCHOOL 1st</w:t>
                  </w:r>
                  <w:r w:rsidRPr="00375497">
                    <w:rPr>
                      <w:rFonts w:ascii="Times New Roman" w:hAnsi="Times New Roman"/>
                      <w:b/>
                      <w:sz w:val="28"/>
                      <w:szCs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TERM 1st EXAM FOR 6</w:t>
                  </w:r>
                  <w:r w:rsidRPr="00375497">
                    <w:rPr>
                      <w:rFonts w:ascii="Times New Roman" w:hAnsi="Times New Roman"/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 w:rsidRPr="0037549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GRADES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2014-2015</w:t>
                  </w:r>
                </w:p>
                <w:p w:rsidR="008D4854" w:rsidRPr="00982CFA" w:rsidRDefault="008D4854" w:rsidP="00577B74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7" type="#_x0000_t106" style="position:absolute;margin-left:-79.85pt;margin-top:-66.35pt;width:163.5pt;height:105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" adj="24097,21477">
            <v:textbox>
              <w:txbxContent>
                <w:p w:rsidR="008D4854" w:rsidRDefault="008D4854" w:rsidP="00033057">
                  <w:r>
                    <w:t>Name:</w:t>
                  </w:r>
                </w:p>
                <w:p w:rsidR="008D4854" w:rsidRDefault="008D4854" w:rsidP="00033057">
                  <w:r>
                    <w:t>Surname :</w:t>
                  </w:r>
                </w:p>
                <w:p w:rsidR="008D4854" w:rsidRDefault="008D4854" w:rsidP="00033057">
                  <w:r>
                    <w:t>Number:</w:t>
                  </w:r>
                </w:p>
              </w:txbxContent>
            </v:textbox>
          </v:shape>
        </w:pict>
      </w:r>
    </w:p>
    <w:p w:rsidR="008D4854" w:rsidRDefault="008D4854"/>
    <w:p w:rsidR="008D4854" w:rsidRPr="001F0374" w:rsidRDefault="008D4854" w:rsidP="001F0374">
      <w:pPr>
        <w:rPr>
          <w:b/>
          <w:bCs/>
        </w:rPr>
      </w:pPr>
      <w:r>
        <w:rPr>
          <w:b/>
          <w:bCs/>
        </w:rPr>
        <w:t xml:space="preserve">Soruları cevaplayınız. (20 puan)                                                                                                                                        </w:t>
      </w:r>
      <w:r w:rsidRPr="001F0374">
        <w:rPr>
          <w:rFonts w:ascii="Times New Roman" w:hAnsi="Times New Roman"/>
          <w:b/>
          <w:bCs/>
        </w:rPr>
        <w:t xml:space="preserve">1. </w:t>
      </w:r>
      <w:r w:rsidRPr="001F0374">
        <w:rPr>
          <w:rFonts w:ascii="Times New Roman" w:hAnsi="Times New Roman"/>
        </w:rPr>
        <w:t>Can you ride a bicycle? - ______________________________ .</w:t>
      </w:r>
    </w:p>
    <w:p w:rsidR="008D4854" w:rsidRPr="001F0374" w:rsidRDefault="008D4854" w:rsidP="001F0374">
      <w:pPr>
        <w:rPr>
          <w:rFonts w:ascii="Times New Roman" w:hAnsi="Times New Roman"/>
          <w:b/>
          <w:bCs/>
        </w:rPr>
      </w:pPr>
      <w:r w:rsidRPr="001F0374">
        <w:rPr>
          <w:rFonts w:ascii="Times New Roman" w:hAnsi="Times New Roman"/>
          <w:b/>
          <w:bCs/>
        </w:rPr>
        <w:t xml:space="preserve">2. </w:t>
      </w:r>
      <w:r w:rsidRPr="001F0374">
        <w:rPr>
          <w:rFonts w:ascii="Times New Roman" w:hAnsi="Times New Roman"/>
        </w:rPr>
        <w:t xml:space="preserve">Can a dog swim? - ____________________________ . </w:t>
      </w:r>
    </w:p>
    <w:p w:rsidR="008D4854" w:rsidRPr="001F0374" w:rsidRDefault="008D4854" w:rsidP="001F0374">
      <w:pPr>
        <w:rPr>
          <w:rFonts w:ascii="Times New Roman" w:hAnsi="Times New Roman"/>
          <w:b/>
          <w:bCs/>
        </w:rPr>
      </w:pPr>
      <w:r w:rsidRPr="001F0374">
        <w:rPr>
          <w:rFonts w:ascii="Times New Roman" w:hAnsi="Times New Roman"/>
          <w:b/>
          <w:bCs/>
        </w:rPr>
        <w:t xml:space="preserve">3. </w:t>
      </w:r>
      <w:r w:rsidRPr="001F0374">
        <w:rPr>
          <w:rFonts w:ascii="Times New Roman" w:hAnsi="Times New Roman"/>
        </w:rPr>
        <w:t xml:space="preserve">Can a turtle run fast? - ___________________________ . </w:t>
      </w:r>
    </w:p>
    <w:p w:rsidR="008D4854" w:rsidRPr="001F0374" w:rsidRDefault="008D4854" w:rsidP="001F0374">
      <w:pPr>
        <w:rPr>
          <w:rFonts w:ascii="Times New Roman" w:hAnsi="Times New Roman"/>
          <w:b/>
          <w:bCs/>
        </w:rPr>
      </w:pPr>
      <w:r w:rsidRPr="001F0374">
        <w:rPr>
          <w:rFonts w:ascii="Times New Roman" w:hAnsi="Times New Roman"/>
          <w:b/>
          <w:bCs/>
        </w:rPr>
        <w:t xml:space="preserve">4. </w:t>
      </w:r>
      <w:r w:rsidRPr="001F0374">
        <w:rPr>
          <w:rFonts w:ascii="Times New Roman" w:hAnsi="Times New Roman"/>
        </w:rPr>
        <w:t xml:space="preserve"> can a bird fly? - _________________________________________________ . </w:t>
      </w:r>
    </w:p>
    <w:p w:rsidR="008D4854" w:rsidRDefault="008D4854" w:rsidP="001F0374">
      <w:pPr>
        <w:rPr>
          <w:rFonts w:ascii="Times New Roman" w:hAnsi="Times New Roman"/>
        </w:rPr>
      </w:pPr>
      <w:r w:rsidRPr="001F0374">
        <w:rPr>
          <w:rFonts w:ascii="Times New Roman" w:hAnsi="Times New Roman"/>
          <w:b/>
          <w:bCs/>
        </w:rPr>
        <w:t>5.</w:t>
      </w:r>
      <w:r w:rsidRPr="001F0374">
        <w:rPr>
          <w:rFonts w:ascii="Times New Roman" w:hAnsi="Times New Roman"/>
        </w:rPr>
        <w:t xml:space="preserve">  can your teacher pull out teeth? - ______________________________________________ . </w:t>
      </w:r>
    </w:p>
    <w:p w:rsidR="008D4854" w:rsidRDefault="008D4854" w:rsidP="001F037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Resimlerle tanımlamaları eşleştirelim.(20)</w:t>
      </w:r>
    </w:p>
    <w:tbl>
      <w:tblPr>
        <w:tblW w:w="9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985"/>
        <w:gridCol w:w="1417"/>
        <w:gridCol w:w="1843"/>
        <w:gridCol w:w="1771"/>
      </w:tblGrid>
      <w:tr w:rsidR="008D4854" w:rsidRPr="001F4D4B" w:rsidTr="001F4D4B">
        <w:trPr>
          <w:trHeight w:val="2481"/>
        </w:trPr>
        <w:tc>
          <w:tcPr>
            <w:tcW w:w="2376" w:type="dxa"/>
          </w:tcPr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8" type="#_x0000_t75" style="position:absolute;margin-left:-6.35pt;margin-top:.15pt;width:108pt;height:117.75pt;z-index:-251658240;visibility:visible">
                  <v:imagedata r:id="rId7" o:title=""/>
                </v:shape>
              </w:pict>
            </w:r>
          </w:p>
        </w:tc>
        <w:tc>
          <w:tcPr>
            <w:tcW w:w="1985" w:type="dxa"/>
          </w:tcPr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noProof/>
              </w:rPr>
              <w:pict>
                <v:shape id="Resim 6" o:spid="_x0000_s1029" type="#_x0000_t75" style="position:absolute;margin-left:5.35pt;margin-top:7.65pt;width:81.75pt;height:117.75pt;z-index:-251657216;visibility:visible;mso-position-horizontal-relative:text;mso-position-vertical-relative:text">
                  <v:imagedata r:id="rId8" o:title=""/>
                </v:shape>
              </w:pict>
            </w:r>
          </w:p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4854" w:rsidRPr="001F4D4B" w:rsidRDefault="008D4854" w:rsidP="001F4D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F4D4B">
              <w:rPr>
                <w:rFonts w:ascii="Times New Roman" w:hAnsi="Times New Roman"/>
                <w:b/>
                <w:noProof/>
              </w:rPr>
              <w:pict>
                <v:shape id="Resim 3" o:spid="_x0000_i1025" type="#_x0000_t75" style="width:67.5pt;height:116.25pt;visibility:visible">
                  <v:imagedata r:id="rId9" o:title=""/>
                </v:shape>
              </w:pict>
            </w:r>
          </w:p>
        </w:tc>
        <w:tc>
          <w:tcPr>
            <w:tcW w:w="1843" w:type="dxa"/>
          </w:tcPr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F4D4B">
              <w:rPr>
                <w:rFonts w:ascii="Times New Roman" w:hAnsi="Times New Roman"/>
                <w:b/>
                <w:noProof/>
              </w:rPr>
              <w:pict>
                <v:shape id="Resim 9" o:spid="_x0000_i1026" type="#_x0000_t75" style="width:87pt;height:120.75pt;visibility:visible">
                  <v:imagedata r:id="rId10" o:title=""/>
                </v:shape>
              </w:pict>
            </w:r>
          </w:p>
        </w:tc>
        <w:tc>
          <w:tcPr>
            <w:tcW w:w="1771" w:type="dxa"/>
          </w:tcPr>
          <w:p w:rsidR="008D4854" w:rsidRPr="001F4D4B" w:rsidRDefault="008D4854" w:rsidP="001F4D4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F4D4B">
              <w:rPr>
                <w:rFonts w:ascii="Times New Roman" w:hAnsi="Times New Roman"/>
                <w:b/>
                <w:noProof/>
              </w:rPr>
              <w:pict>
                <v:shape id="Resim 8" o:spid="_x0000_i1027" type="#_x0000_t75" style="width:39.75pt;height:116.25pt;visibility:visible">
                  <v:imagedata r:id="rId11" o:title=""/>
                </v:shape>
              </w:pict>
            </w:r>
          </w:p>
        </w:tc>
      </w:tr>
    </w:tbl>
    <w:p w:rsidR="008D4854" w:rsidRPr="001F0374" w:rsidRDefault="008D4854" w:rsidP="001F037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oftHyphen/>
      </w:r>
      <w:r>
        <w:rPr>
          <w:rFonts w:ascii="Times New Roman" w:hAnsi="Times New Roman"/>
          <w:b/>
          <w:bCs/>
        </w:rPr>
        <w:softHyphen/>
      </w:r>
      <w:r>
        <w:rPr>
          <w:rFonts w:ascii="Times New Roman" w:hAnsi="Times New Roman"/>
          <w:b/>
          <w:bCs/>
        </w:rPr>
        <w:softHyphen/>
        <w:t>________________              _____________          _______           _______ ___             ___________</w:t>
      </w:r>
    </w:p>
    <w:p w:rsidR="008D4854" w:rsidRDefault="008D4854" w:rsidP="001F0374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a)</w:t>
      </w:r>
      <w:r>
        <w:rPr>
          <w:rFonts w:ascii="Times New Roman" w:hAnsi="Times New Roman"/>
          <w:bCs/>
        </w:rPr>
        <w:t>I am a  short middle aged woman. I am a teacher.</w:t>
      </w:r>
    </w:p>
    <w:p w:rsidR="008D4854" w:rsidRDefault="008D4854" w:rsidP="001F0374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  <w:bCs/>
        </w:rPr>
        <w:t>I have got curly Brown hair. I am middle weight</w:t>
      </w:r>
    </w:p>
    <w:p w:rsidR="008D4854" w:rsidRDefault="008D4854" w:rsidP="001F0374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  <w:bCs/>
        </w:rPr>
        <w:t>I am a tall post man . I am middle weight.</w:t>
      </w:r>
    </w:p>
    <w:p w:rsidR="008D4854" w:rsidRDefault="008D4854" w:rsidP="001F0374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  <w:bCs/>
        </w:rPr>
        <w:t>I am a fat man. I eat a hamburger.</w:t>
      </w:r>
    </w:p>
    <w:p w:rsidR="008D4854" w:rsidRDefault="008D4854" w:rsidP="001F0374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e) </w:t>
      </w:r>
      <w:r>
        <w:rPr>
          <w:rFonts w:ascii="Times New Roman" w:hAnsi="Times New Roman"/>
          <w:bCs/>
        </w:rPr>
        <w:t xml:space="preserve">I am a very thin man. </w:t>
      </w:r>
    </w:p>
    <w:p w:rsidR="008D4854" w:rsidRPr="00576594" w:rsidRDefault="008D4854" w:rsidP="001F0374">
      <w:pPr>
        <w:rPr>
          <w:b/>
          <w:sz w:val="20"/>
          <w:szCs w:val="20"/>
        </w:rPr>
      </w:pPr>
      <w:r w:rsidRPr="00576594">
        <w:rPr>
          <w:b/>
          <w:sz w:val="20"/>
          <w:szCs w:val="20"/>
        </w:rPr>
        <w:t>TABLOYA BAKARAK BOŞLUKLARI DOLDURUNUZ.</w:t>
      </w:r>
      <w:r>
        <w:rPr>
          <w:b/>
          <w:sz w:val="20"/>
          <w:szCs w:val="20"/>
        </w:rPr>
        <w:t>(10)</w:t>
      </w:r>
    </w:p>
    <w:tbl>
      <w:tblPr>
        <w:tblpPr w:leftFromText="141" w:rightFromText="141" w:vertAnchor="text" w:horzAnchor="margin" w:tblpXSpec="right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22"/>
        <w:gridCol w:w="1623"/>
        <w:gridCol w:w="1623"/>
      </w:tblGrid>
      <w:tr w:rsidR="008D4854" w:rsidRPr="001F4D4B" w:rsidTr="001F4D4B">
        <w:trPr>
          <w:trHeight w:val="494"/>
        </w:trPr>
        <w:tc>
          <w:tcPr>
            <w:tcW w:w="1622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44"/>
                <w:szCs w:val="44"/>
              </w:rPr>
              <w:sym w:font="Wingdings" w:char="F04A"/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44"/>
                <w:szCs w:val="20"/>
              </w:rPr>
              <w:t xml:space="preserve">  </w:t>
            </w:r>
            <w:r w:rsidRPr="001F4D4B">
              <w:rPr>
                <w:sz w:val="44"/>
                <w:szCs w:val="44"/>
              </w:rPr>
              <w:sym w:font="Wingdings" w:char="F04C"/>
            </w:r>
          </w:p>
        </w:tc>
      </w:tr>
      <w:tr w:rsidR="008D4854" w:rsidRPr="001F4D4B" w:rsidTr="001F4D4B">
        <w:trPr>
          <w:trHeight w:val="494"/>
        </w:trPr>
        <w:tc>
          <w:tcPr>
            <w:tcW w:w="1622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Ayşe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playing volleyball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Playing chess</w:t>
            </w:r>
          </w:p>
        </w:tc>
      </w:tr>
      <w:tr w:rsidR="008D4854" w:rsidRPr="001F4D4B" w:rsidTr="001F4D4B">
        <w:trPr>
          <w:trHeight w:val="494"/>
        </w:trPr>
        <w:tc>
          <w:tcPr>
            <w:tcW w:w="1622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Ozan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Watching TV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Drinking tea</w:t>
            </w:r>
          </w:p>
        </w:tc>
      </w:tr>
      <w:tr w:rsidR="008D4854" w:rsidRPr="001F4D4B" w:rsidTr="001F4D4B">
        <w:trPr>
          <w:trHeight w:val="494"/>
        </w:trPr>
        <w:tc>
          <w:tcPr>
            <w:tcW w:w="1622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Okan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Playing chess</w:t>
            </w:r>
          </w:p>
        </w:tc>
        <w:tc>
          <w:tcPr>
            <w:tcW w:w="1623" w:type="dxa"/>
          </w:tcPr>
          <w:p w:rsidR="008D4854" w:rsidRPr="001F4D4B" w:rsidRDefault="008D4854" w:rsidP="001F4D4B">
            <w:pPr>
              <w:spacing w:after="0" w:line="240" w:lineRule="auto"/>
              <w:rPr>
                <w:sz w:val="20"/>
                <w:szCs w:val="20"/>
              </w:rPr>
            </w:pPr>
            <w:r w:rsidRPr="001F4D4B">
              <w:rPr>
                <w:sz w:val="20"/>
                <w:szCs w:val="20"/>
              </w:rPr>
              <w:t>Playing piano</w:t>
            </w:r>
          </w:p>
        </w:tc>
      </w:tr>
    </w:tbl>
    <w:p w:rsidR="008D4854" w:rsidRPr="001F037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>1) Ayşe …………………………… playing volleyball.</w:t>
      </w:r>
    </w:p>
    <w:p w:rsidR="008D4854" w:rsidRPr="001F037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 xml:space="preserve">2) Okan ………………… playing chess, but </w:t>
      </w:r>
    </w:p>
    <w:p w:rsidR="008D4854" w:rsidRPr="001F037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>Ayşe …………… playing chess.</w:t>
      </w:r>
    </w:p>
    <w:p w:rsidR="008D4854" w:rsidRPr="001F037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>3) Ozan …………………………… watching TV.</w:t>
      </w:r>
    </w:p>
    <w:p w:rsidR="008D4854" w:rsidRPr="001F037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>4) Okan …………………………… playing piano.</w:t>
      </w:r>
    </w:p>
    <w:p w:rsidR="008D4854" w:rsidRDefault="008D4854" w:rsidP="001F0374">
      <w:pPr>
        <w:spacing w:line="240" w:lineRule="auto"/>
        <w:rPr>
          <w:rFonts w:ascii="Times New Roman" w:hAnsi="Times New Roman"/>
        </w:rPr>
      </w:pPr>
      <w:r w:rsidRPr="001F0374">
        <w:rPr>
          <w:rFonts w:ascii="Times New Roman" w:hAnsi="Times New Roman"/>
        </w:rPr>
        <w:t>5) Ozan …………………………… drinking tea.</w:t>
      </w:r>
    </w:p>
    <w:p w:rsidR="008D4854" w:rsidRDefault="008D4854" w:rsidP="001F0374">
      <w:pPr>
        <w:spacing w:line="240" w:lineRule="auto"/>
        <w:rPr>
          <w:rFonts w:ascii="Times New Roman" w:hAnsi="Times New Roman"/>
          <w:b/>
        </w:rPr>
      </w:pPr>
    </w:p>
    <w:p w:rsidR="008D4854" w:rsidRPr="001F0374" w:rsidRDefault="008D4854" w:rsidP="001F0374">
      <w:pPr>
        <w:spacing w:line="240" w:lineRule="auto"/>
        <w:rPr>
          <w:rFonts w:ascii="Times New Roman" w:hAnsi="Times New Roman"/>
          <w:b/>
        </w:rPr>
      </w:pPr>
      <w:r>
        <w:rPr>
          <w:noProof/>
        </w:rPr>
        <w:pict>
          <v:shape id="Resim 10" o:spid="_x0000_s1030" type="#_x0000_t75" style="position:absolute;margin-left:31.35pt;margin-top:21pt;width:166.4pt;height:138pt;z-index:-251656192;visibility:visible">
            <v:imagedata r:id="rId12" o:title=""/>
          </v:shape>
        </w:pict>
      </w:r>
      <w:r>
        <w:rPr>
          <w:rFonts w:ascii="Times New Roman" w:hAnsi="Times New Roman"/>
          <w:b/>
        </w:rPr>
        <w:t xml:space="preserve"> Merdivene sıklık zarflarımızı yerleştirelim ( never, usually, often, ,always,rarely)(10)</w:t>
      </w:r>
      <w:r>
        <w:rPr>
          <w:rFonts w:ascii="Times New Roman" w:hAnsi="Times New Roman"/>
          <w:b/>
        </w:rPr>
        <w:br w:type="textWrapping" w:clear="all"/>
        <w:t>%100</w:t>
      </w:r>
    </w:p>
    <w:p w:rsidR="008D4854" w:rsidRPr="001F0374" w:rsidRDefault="008D4854" w:rsidP="001F0374">
      <w:pPr>
        <w:rPr>
          <w:rFonts w:ascii="Times New Roman" w:hAnsi="Times New Roman"/>
          <w:bCs/>
        </w:rPr>
      </w:pPr>
    </w:p>
    <w:p w:rsidR="008D4854" w:rsidRPr="001F0374" w:rsidRDefault="008D4854" w:rsidP="00957BE5">
      <w:pPr>
        <w:rPr>
          <w:rFonts w:ascii="Times New Roman" w:hAnsi="Times New Roman"/>
        </w:rPr>
      </w:pPr>
    </w:p>
    <w:p w:rsidR="008D4854" w:rsidRPr="008C26DB" w:rsidRDefault="008D4854" w:rsidP="00957BE5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8" o:spid="_x0000_s1031" type="#_x0000_t74" style="position:absolute;margin-left:-212.25pt;margin-top:22.25pt;width:26.25pt;height:20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" fillcolor="#d99594" strokecolor="#c0504d" strokeweight="1pt">
            <v:fill color2="#c0504d" focus="50%" type="gradient"/>
            <v:shadow on="t" color="#622423" offset="1pt"/>
            <v:path gradientshapeok="f" o:connectlocs="167614,26039;45191,128588;167614,257175;288184,128588"/>
          </v:shape>
        </w:pict>
      </w:r>
    </w:p>
    <w:p w:rsidR="008D4854" w:rsidRPr="008C26DB" w:rsidRDefault="008D4854" w:rsidP="00957BE5"/>
    <w:p w:rsidR="008D4854" w:rsidRPr="00E76AF9" w:rsidRDefault="008D4854" w:rsidP="00957BE5">
      <w:pPr>
        <w:rPr>
          <w:b/>
          <w:sz w:val="28"/>
        </w:rPr>
      </w:pPr>
      <w:r w:rsidRPr="00E76AF9">
        <w:rPr>
          <w:b/>
          <w:sz w:val="28"/>
        </w:rPr>
        <w:t xml:space="preserve">%0  </w:t>
      </w:r>
    </w:p>
    <w:p w:rsidR="008D4854" w:rsidRDefault="008D4854" w:rsidP="00957BE5">
      <w:pPr>
        <w:rPr>
          <w:b/>
        </w:rPr>
      </w:pPr>
      <w:r>
        <w:rPr>
          <w:b/>
        </w:rPr>
        <w:t>Bildiğiniz  5 meyve/sebzeyi  türkçeleriyle yazınız (10)</w:t>
      </w:r>
    </w:p>
    <w:p w:rsidR="008D4854" w:rsidRDefault="008D4854" w:rsidP="00957BE5">
      <w:pPr>
        <w:rPr>
          <w:b/>
        </w:rPr>
      </w:pPr>
    </w:p>
    <w:p w:rsidR="008D4854" w:rsidRDefault="008D4854" w:rsidP="00957BE5">
      <w:pPr>
        <w:rPr>
          <w:b/>
        </w:rPr>
      </w:pPr>
    </w:p>
    <w:p w:rsidR="008D4854" w:rsidRDefault="008D4854" w:rsidP="00957BE5">
      <w:pPr>
        <w:rPr>
          <w:b/>
        </w:rPr>
      </w:pPr>
    </w:p>
    <w:p w:rsidR="008D4854" w:rsidRDefault="008D4854" w:rsidP="00957BE5">
      <w:pPr>
        <w:rPr>
          <w:b/>
        </w:rPr>
      </w:pPr>
      <w:r>
        <w:rPr>
          <w:b/>
        </w:rPr>
        <w:t>Aşağıdaki kalıpları çevirelim.</w:t>
      </w:r>
    </w:p>
    <w:p w:rsidR="008D4854" w:rsidRDefault="008D4854" w:rsidP="00957BE5">
      <w:pPr>
        <w:rPr>
          <w:b/>
        </w:rPr>
      </w:pPr>
      <w:r>
        <w:rPr>
          <w:b/>
        </w:rPr>
        <w:t>A cup of coffee:</w:t>
      </w:r>
    </w:p>
    <w:p w:rsidR="008D4854" w:rsidRDefault="008D4854" w:rsidP="00957BE5">
      <w:pPr>
        <w:rPr>
          <w:b/>
        </w:rPr>
      </w:pPr>
      <w:r>
        <w:rPr>
          <w:b/>
        </w:rPr>
        <w:t>A can of coke:</w:t>
      </w:r>
    </w:p>
    <w:p w:rsidR="008D4854" w:rsidRDefault="008D4854" w:rsidP="00957BE5">
      <w:pPr>
        <w:rPr>
          <w:b/>
        </w:rPr>
      </w:pPr>
      <w:r>
        <w:rPr>
          <w:b/>
        </w:rPr>
        <w:t>A piece of cake:</w:t>
      </w:r>
    </w:p>
    <w:p w:rsidR="008D4854" w:rsidRPr="00E76AF9" w:rsidRDefault="008D4854" w:rsidP="00957BE5">
      <w:pPr>
        <w:rPr>
          <w:b/>
        </w:rPr>
      </w:pPr>
      <w:r>
        <w:rPr>
          <w:b/>
        </w:rPr>
        <w:t>A bar of chocolate:</w:t>
      </w:r>
    </w:p>
    <w:p w:rsidR="008D4854" w:rsidRPr="008C26DB" w:rsidRDefault="008D4854" w:rsidP="00957BE5"/>
    <w:p w:rsidR="008D4854" w:rsidRPr="008C26DB" w:rsidRDefault="008D4854" w:rsidP="00957BE5">
      <w:r>
        <w:tab/>
      </w:r>
      <w:r>
        <w:tab/>
      </w:r>
      <w:r>
        <w:tab/>
      </w:r>
      <w:r>
        <w:tab/>
      </w:r>
      <w:r>
        <w:tab/>
      </w:r>
      <w:r>
        <w:tab/>
        <w:t xml:space="preserve">GOOD LUCK </w:t>
      </w:r>
      <w:r>
        <w:sym w:font="Wingdings" w:char="F04A"/>
      </w:r>
      <w:r>
        <w:t xml:space="preserve"> BOL ŞANS.</w:t>
      </w:r>
    </w:p>
    <w:p w:rsidR="008D4854" w:rsidRPr="008C26DB" w:rsidRDefault="008D4854" w:rsidP="00957BE5"/>
    <w:p w:rsidR="008D4854" w:rsidRPr="00640FF9" w:rsidRDefault="008D4854" w:rsidP="00640FF9">
      <w:pPr>
        <w:rPr>
          <w:sz w:val="144"/>
          <w:szCs w:val="144"/>
        </w:rPr>
      </w:pPr>
      <w:r w:rsidRPr="00640FF9">
        <w:rPr>
          <w:sz w:val="144"/>
          <w:szCs w:val="144"/>
        </w:rPr>
        <w:sym w:font="Wingdings" w:char="F04A"/>
      </w:r>
      <w:hyperlink r:id="rId13" w:history="1">
        <w:r>
          <w:rPr>
            <w:rStyle w:val="Hyperlink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p w:rsidR="008D4854" w:rsidRPr="008C26DB" w:rsidRDefault="008D4854" w:rsidP="00957BE5">
      <w:bookmarkStart w:id="0" w:name="_GoBack"/>
      <w:bookmarkEnd w:id="0"/>
    </w:p>
    <w:p w:rsidR="008D4854" w:rsidRPr="008C26DB" w:rsidRDefault="008D4854" w:rsidP="00957BE5"/>
    <w:p w:rsidR="008D4854" w:rsidRPr="00957BE5" w:rsidRDefault="008D4854" w:rsidP="001F0374">
      <w:pPr>
        <w:pStyle w:val="ListParagraph"/>
        <w:ind w:left="360"/>
        <w:rPr>
          <w:b/>
        </w:rPr>
      </w:pPr>
    </w:p>
    <w:sectPr w:rsidR="008D4854" w:rsidRPr="00957BE5" w:rsidSect="00BB6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854" w:rsidRDefault="008D4854" w:rsidP="00E76AF9">
      <w:pPr>
        <w:spacing w:after="0" w:line="240" w:lineRule="auto"/>
      </w:pPr>
      <w:r>
        <w:separator/>
      </w:r>
    </w:p>
  </w:endnote>
  <w:endnote w:type="continuationSeparator" w:id="0">
    <w:p w:rsidR="008D4854" w:rsidRDefault="008D4854" w:rsidP="00E7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854" w:rsidRDefault="008D4854" w:rsidP="00E76AF9">
      <w:pPr>
        <w:spacing w:after="0" w:line="240" w:lineRule="auto"/>
      </w:pPr>
      <w:r>
        <w:separator/>
      </w:r>
    </w:p>
  </w:footnote>
  <w:footnote w:type="continuationSeparator" w:id="0">
    <w:p w:rsidR="008D4854" w:rsidRDefault="008D4854" w:rsidP="00E76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C05F1"/>
    <w:multiLevelType w:val="hybridMultilevel"/>
    <w:tmpl w:val="85AA6BF4"/>
    <w:lvl w:ilvl="0" w:tplc="B76C34B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B74"/>
    <w:rsid w:val="00033057"/>
    <w:rsid w:val="000509DA"/>
    <w:rsid w:val="001F0374"/>
    <w:rsid w:val="001F4D4B"/>
    <w:rsid w:val="00375497"/>
    <w:rsid w:val="00403E0A"/>
    <w:rsid w:val="00576594"/>
    <w:rsid w:val="00577B74"/>
    <w:rsid w:val="00586283"/>
    <w:rsid w:val="00640FF9"/>
    <w:rsid w:val="006B3D44"/>
    <w:rsid w:val="006D5135"/>
    <w:rsid w:val="00802BE6"/>
    <w:rsid w:val="00896190"/>
    <w:rsid w:val="008C26DB"/>
    <w:rsid w:val="008D4854"/>
    <w:rsid w:val="00957BE5"/>
    <w:rsid w:val="00982CFA"/>
    <w:rsid w:val="00B8584D"/>
    <w:rsid w:val="00BB60E3"/>
    <w:rsid w:val="00E7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9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30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57BE5"/>
    <w:pPr>
      <w:ind w:left="720"/>
      <w:contextualSpacing/>
    </w:pPr>
  </w:style>
  <w:style w:type="table" w:styleId="TableGrid">
    <w:name w:val="Table Grid"/>
    <w:basedOn w:val="TableNormal"/>
    <w:uiPriority w:val="99"/>
    <w:rsid w:val="001F037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76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6AF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76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6AF9"/>
    <w:rPr>
      <w:rFonts w:cs="Times New Roman"/>
    </w:rPr>
  </w:style>
  <w:style w:type="character" w:styleId="Hyperlink">
    <w:name w:val="Hyperlink"/>
    <w:basedOn w:val="DefaultParagraphFont"/>
    <w:uiPriority w:val="99"/>
    <w:rsid w:val="005862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239</Words>
  <Characters>1365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Elif</dc:creator>
  <cp:keywords>www.sorubak.com</cp:keywords>
  <dc:description/>
  <cp:lastModifiedBy>edanur</cp:lastModifiedBy>
  <cp:revision>4</cp:revision>
  <dcterms:created xsi:type="dcterms:W3CDTF">2014-10-30T17:08:00Z</dcterms:created>
  <dcterms:modified xsi:type="dcterms:W3CDTF">2014-10-30T18:33:00Z</dcterms:modified>
</cp:coreProperties>
</file>