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10" w:rsidRDefault="004C5A10" w:rsidP="00D6053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0"/>
          <w:szCs w:val="20"/>
          <w:lang w:val="en-US"/>
        </w:rPr>
      </w:pPr>
      <w:r>
        <w:rPr>
          <w:rFonts w:cs="Calibri"/>
          <w:b/>
          <w:color w:val="000000"/>
          <w:sz w:val="20"/>
          <w:szCs w:val="20"/>
          <w:lang w:val="en-US"/>
        </w:rPr>
        <w:t>2014-2015 EDUCATION YEAR FATSA İMAM HATİP SECONDARY SCHOOL</w:t>
      </w:r>
    </w:p>
    <w:p w:rsidR="004C5A10" w:rsidRDefault="004C5A10" w:rsidP="00D6053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0"/>
          <w:szCs w:val="20"/>
          <w:lang w:val="en-US"/>
        </w:rPr>
      </w:pPr>
      <w:r>
        <w:rPr>
          <w:rFonts w:cs="Calibri"/>
          <w:b/>
          <w:color w:val="000000"/>
          <w:sz w:val="20"/>
          <w:szCs w:val="20"/>
          <w:lang w:val="en-US"/>
        </w:rPr>
        <w:t>6</w:t>
      </w:r>
      <w:r>
        <w:rPr>
          <w:rFonts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>
        <w:rPr>
          <w:rFonts w:cs="Calibri"/>
          <w:b/>
          <w:color w:val="000000"/>
          <w:sz w:val="20"/>
          <w:szCs w:val="20"/>
          <w:lang w:val="en-US"/>
        </w:rPr>
        <w:t>GRADE 1</w:t>
      </w:r>
      <w:r>
        <w:rPr>
          <w:rFonts w:cs="Calibri"/>
          <w:b/>
          <w:color w:val="000000"/>
          <w:sz w:val="20"/>
          <w:szCs w:val="20"/>
          <w:vertAlign w:val="superscript"/>
          <w:lang w:val="en-US"/>
        </w:rPr>
        <w:t>ST</w:t>
      </w:r>
      <w:r>
        <w:rPr>
          <w:rFonts w:cs="Calibri"/>
          <w:b/>
          <w:color w:val="000000"/>
          <w:sz w:val="20"/>
          <w:szCs w:val="20"/>
          <w:lang w:val="en-US"/>
        </w:rPr>
        <w:t xml:space="preserve"> EXAM</w:t>
      </w:r>
    </w:p>
    <w:p w:rsidR="004C5A10" w:rsidRDefault="004C5A10" w:rsidP="00D60531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0"/>
          <w:szCs w:val="20"/>
          <w:lang w:val="en-US"/>
        </w:rPr>
      </w:pPr>
    </w:p>
    <w:p w:rsidR="004C5A10" w:rsidRDefault="004C5A10" w:rsidP="00D60531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0"/>
          <w:szCs w:val="20"/>
          <w:lang w:val="en-US"/>
        </w:rPr>
      </w:pPr>
      <w:r>
        <w:rPr>
          <w:rFonts w:cs="Calibri"/>
          <w:b/>
          <w:color w:val="000000"/>
          <w:sz w:val="20"/>
          <w:szCs w:val="20"/>
          <w:lang w:val="en-US"/>
        </w:rPr>
        <w:t>Class: 6-_____</w:t>
      </w:r>
      <w:r>
        <w:rPr>
          <w:rFonts w:cs="Calibri"/>
          <w:b/>
          <w:color w:val="000000"/>
          <w:sz w:val="20"/>
          <w:szCs w:val="20"/>
          <w:lang w:val="en-US"/>
        </w:rPr>
        <w:tab/>
        <w:t xml:space="preserve">Number: ______    </w:t>
      </w:r>
      <w:r>
        <w:rPr>
          <w:rFonts w:cs="Calibri"/>
          <w:b/>
          <w:color w:val="000000"/>
          <w:sz w:val="20"/>
          <w:szCs w:val="20"/>
          <w:lang w:val="en-US"/>
        </w:rPr>
        <w:tab/>
        <w:t xml:space="preserve">Name &amp; Surname: _______________________________________________     </w:t>
      </w:r>
    </w:p>
    <w:p w:rsidR="004C5A10" w:rsidRDefault="004C5A10"/>
    <w:p w:rsidR="004C5A10" w:rsidRDefault="004C5A10">
      <w:pPr>
        <w:sectPr w:rsidR="004C5A10" w:rsidSect="00223FD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C5A10" w:rsidRPr="00AB6E56" w:rsidRDefault="004C5A10" w:rsidP="00D60531">
      <w:pPr>
        <w:pStyle w:val="NoSpacing"/>
        <w:jc w:val="both"/>
        <w:rPr>
          <w:b/>
          <w:sz w:val="20"/>
          <w:szCs w:val="20"/>
        </w:rPr>
      </w:pPr>
      <w:r w:rsidRPr="00AB6E56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" </w:t>
      </w:r>
      <w:r w:rsidRPr="00AB6E56">
        <w:rPr>
          <w:b/>
          <w:sz w:val="20"/>
          <w:szCs w:val="20"/>
        </w:rPr>
        <w:t>Hello! I'm Cem. I get up at 07:00 am in the mornings. I get dressed at 07:15 am. Then, I have a big breakfast at 07:30 am. I go to school at 07:45 by school bus. The classes start at 08:00 and finish at 02:30 pm. After school, I take guitar course. In the evenings I have dinner with my family and do my homework. I go to bed at 10:00 pm. On saturdays I have football course. I never watch TV but I sometimes go online in the evenings. This is my ordinary week.</w:t>
      </w:r>
      <w:r>
        <w:rPr>
          <w:b/>
          <w:sz w:val="20"/>
          <w:szCs w:val="20"/>
        </w:rPr>
        <w:t xml:space="preserve"> "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Pr="00CB7BF8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Pr="00CB7BF8">
        <w:rPr>
          <w:b/>
          <w:sz w:val="20"/>
          <w:szCs w:val="20"/>
        </w:rPr>
        <w:tab/>
      </w:r>
      <w:r w:rsidRPr="00CB7BF8">
        <w:rPr>
          <w:b/>
          <w:sz w:val="20"/>
          <w:szCs w:val="20"/>
          <w:u w:val="single"/>
        </w:rPr>
        <w:t>Yukarıda verilen parçaya göre aşağıdaki sorularda doğru seçeneği işaretleyiniz.</w:t>
      </w:r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(7x3=21 puan)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1. When does Cem get dressed?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At 07:00 am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At 02:30 pm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 At 07:45 am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At 10:00 pm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2. What does Cem do after school?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He watches TV.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He takes guitar course.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He goes online.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He play soccer.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3. Who does Cem have dinner with?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His family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His friends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His grandparents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His teacher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4. What time does Cem sleep?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At 17:00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At 19:00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At 21:00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At 22:00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5. What does Cem do on Saturdays?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He has a guitar course.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He has a soccer course.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He has a volleyball course.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He has an English course.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6. How often does Cem go online?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a. Sometimes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b. Rarely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c. Always</w:t>
      </w: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>d. Never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Pr="000626C1" w:rsidRDefault="004C5A10" w:rsidP="00D60531">
      <w:pPr>
        <w:pStyle w:val="NoSpacing"/>
        <w:jc w:val="both"/>
        <w:rPr>
          <w:b/>
          <w:sz w:val="20"/>
          <w:szCs w:val="20"/>
        </w:rPr>
      </w:pPr>
      <w:r w:rsidRPr="000626C1">
        <w:rPr>
          <w:b/>
          <w:sz w:val="20"/>
          <w:szCs w:val="20"/>
        </w:rPr>
        <w:t>7. Does he like watching TV?</w:t>
      </w:r>
    </w:p>
    <w:p w:rsidR="004C5A10" w:rsidRPr="000626C1" w:rsidRDefault="004C5A10" w:rsidP="00D60531">
      <w:pPr>
        <w:pStyle w:val="NoSpacing"/>
        <w:jc w:val="both"/>
        <w:rPr>
          <w:b/>
          <w:sz w:val="20"/>
          <w:szCs w:val="20"/>
        </w:rPr>
      </w:pPr>
      <w:r w:rsidRPr="000626C1">
        <w:rPr>
          <w:b/>
          <w:sz w:val="20"/>
          <w:szCs w:val="20"/>
        </w:rPr>
        <w:t>a. Yes, he does.</w:t>
      </w:r>
    </w:p>
    <w:p w:rsidR="004C5A10" w:rsidRPr="000626C1" w:rsidRDefault="004C5A10" w:rsidP="00D60531">
      <w:pPr>
        <w:pStyle w:val="NoSpacing"/>
        <w:jc w:val="both"/>
        <w:rPr>
          <w:b/>
          <w:sz w:val="20"/>
          <w:szCs w:val="20"/>
        </w:rPr>
      </w:pPr>
      <w:r w:rsidRPr="000626C1">
        <w:rPr>
          <w:b/>
          <w:sz w:val="20"/>
          <w:szCs w:val="20"/>
        </w:rPr>
        <w:t>b. No, he doesn't.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Pr="00CB7BF8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 w:rsidRPr="002367B8">
        <w:rPr>
          <w:b/>
          <w:sz w:val="20"/>
          <w:szCs w:val="20"/>
          <w:u w:val="single"/>
        </w:rPr>
        <w:t>Aşağıda kutucukta verilen etkinlikleri doğru resmin altına yazınız.</w:t>
      </w:r>
      <w:r>
        <w:rPr>
          <w:b/>
          <w:sz w:val="20"/>
          <w:szCs w:val="20"/>
        </w:rPr>
        <w:t xml:space="preserve"> (5x3=15 puan)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 w:rsidRPr="004D456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perfmanhr.com/blog/wp-content/uploads/2011/09/rest-relaxation-reflection.gif" style="width:84.75pt;height:66.75pt;visibility:visible">
            <v:imagedata r:id="rId4" o:title=""/>
          </v:shape>
        </w:pic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D456D">
        <w:rPr>
          <w:noProof/>
          <w:lang w:eastAsia="tr-TR"/>
        </w:rPr>
        <w:pict>
          <v:shape id="Resim 4" o:spid="_x0000_i1026" type="#_x0000_t75" alt="http://www.cglearn.it/mysite/wp-content/uploads/2012/07/have_a_snack.jpg" style="width:90.75pt;height:70.5pt;visibility:visible">
            <v:imagedata r:id="rId5" o:title=""/>
          </v:shape>
        </w:pict>
      </w:r>
      <w:r>
        <w:rPr>
          <w:sz w:val="20"/>
          <w:szCs w:val="20"/>
        </w:rPr>
        <w:t xml:space="preserve">     </w: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left:0;text-align:left;margin-left:170.45pt;margin-top:3.1pt;width:33.45pt;height:19.05pt;z-index:251660800" arcsize="10923f"/>
        </w:pict>
      </w:r>
      <w:r>
        <w:rPr>
          <w:noProof/>
          <w:lang w:eastAsia="tr-TR"/>
        </w:rPr>
        <w:pict>
          <v:roundrect id="_x0000_s1027" style="position:absolute;left:0;text-align:left;margin-left:27.35pt;margin-top:3.1pt;width:33.45pt;height:19.05pt;z-index:251659776" arcsize="10923f"/>
        </w:pic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 w:rsidRPr="004D456D">
        <w:rPr>
          <w:noProof/>
          <w:lang w:eastAsia="tr-TR"/>
        </w:rPr>
        <w:pict>
          <v:shape id="Resim 7" o:spid="_x0000_i1027" type="#_x0000_t75" alt="https://allwritewithme.files.wordpress.com/2014/07/kid-at-computer-cute.gif" style="width:72.75pt;height:78pt;visibility:visible">
            <v:imagedata r:id="rId6" o:title=""/>
          </v:shape>
        </w:pic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D456D">
        <w:rPr>
          <w:noProof/>
          <w:lang w:eastAsia="tr-TR"/>
        </w:rPr>
        <w:pict>
          <v:shape id="Resim 10" o:spid="_x0000_i1028" type="#_x0000_t75" alt="http://files.leagueathletics.com/Images/Club/8831/Images%20and%20Pics/Cartoon%20Boy%20Soccer.jpg" style="width:90.75pt;height:72.75pt;visibility:visible">
            <v:imagedata r:id="rId7" o:title=""/>
          </v:shape>
        </w:pict>
      </w:r>
      <w:r>
        <w:rPr>
          <w:sz w:val="20"/>
          <w:szCs w:val="20"/>
        </w:rPr>
        <w:tab/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left:0;text-align:left;margin-left:170.45pt;margin-top:3.65pt;width:33.45pt;height:19.05pt;z-index:251662848" arcsize="10923f"/>
        </w:pict>
      </w:r>
      <w:r>
        <w:rPr>
          <w:noProof/>
          <w:lang w:eastAsia="tr-TR"/>
        </w:rPr>
        <w:pict>
          <v:roundrect id="_x0000_s1029" style="position:absolute;left:0;text-align:left;margin-left:27.35pt;margin-top:3.65pt;width:33.45pt;height:19.05pt;z-index:251661824" arcsize="10923f"/>
        </w:pic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>
        <w:rPr>
          <w:noProof/>
          <w:lang w:eastAsia="tr-TR"/>
        </w:rPr>
        <w:pict>
          <v:roundrect id="_x0000_s1030" style="position:absolute;left:0;text-align:left;margin-left:170.45pt;margin-top:2.55pt;width:100.15pt;height:77.65pt;z-index:251651584" arcsize="10923f" fillcolor="black" strokecolor="#f2f2f2" strokeweight="3pt">
            <v:shadow on="t" type="perspective" color="#7f7f7f" opacity=".5" offset="1pt" offset2="-1pt"/>
            <v:textbox>
              <w:txbxContent>
                <w:p w:rsidR="004C5A10" w:rsidRPr="009C5B74" w:rsidRDefault="004C5A10" w:rsidP="002367B8">
                  <w:pPr>
                    <w:pStyle w:val="NoSpacing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>1. Have a snack</w:t>
                  </w:r>
                </w:p>
                <w:p w:rsidR="004C5A10" w:rsidRPr="009C5B74" w:rsidRDefault="004C5A10" w:rsidP="002367B8">
                  <w:pPr>
                    <w:pStyle w:val="NoSpacing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>2. Do homework</w:t>
                  </w:r>
                </w:p>
                <w:p w:rsidR="004C5A10" w:rsidRPr="009C5B74" w:rsidRDefault="004C5A10" w:rsidP="002367B8">
                  <w:pPr>
                    <w:pStyle w:val="NoSpacing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>3. Have a rest</w:t>
                  </w:r>
                </w:p>
                <w:p w:rsidR="004C5A10" w:rsidRPr="009C5B74" w:rsidRDefault="004C5A10" w:rsidP="002367B8">
                  <w:pPr>
                    <w:pStyle w:val="NoSpacing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>4.  Go online</w:t>
                  </w:r>
                </w:p>
                <w:p w:rsidR="004C5A10" w:rsidRPr="009C5B74" w:rsidRDefault="004C5A10" w:rsidP="002367B8">
                  <w:pPr>
                    <w:pStyle w:val="NoSpacing"/>
                    <w:jc w:val="both"/>
                    <w:rPr>
                      <w:b/>
                      <w:sz w:val="20"/>
                      <w:szCs w:val="20"/>
                    </w:rPr>
                  </w:pPr>
                  <w:r w:rsidRPr="009C5B74">
                    <w:rPr>
                      <w:b/>
                      <w:sz w:val="20"/>
                      <w:szCs w:val="20"/>
                    </w:rPr>
                    <w:t>5. Play soccer</w:t>
                  </w:r>
                </w:p>
              </w:txbxContent>
            </v:textbox>
          </v:roundrect>
        </w:pict>
      </w:r>
      <w:r w:rsidRPr="004D456D">
        <w:rPr>
          <w:noProof/>
          <w:lang w:eastAsia="tr-TR"/>
        </w:rPr>
        <w:pict>
          <v:shape id="Resim 13" o:spid="_x0000_i1029" type="#_x0000_t75" alt="http://images.rapgenius.com/92a364e314041b7e1d3f5935c6903c91.417x433x1.gif" style="width:1in;height:71.25pt;visibility:visible">
            <v:imagedata r:id="rId8" o:title=""/>
          </v:shape>
        </w:pic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  <w:r>
        <w:rPr>
          <w:noProof/>
          <w:lang w:eastAsia="tr-TR"/>
        </w:rPr>
        <w:pict>
          <v:roundrect id="_x0000_s1031" style="position:absolute;left:0;text-align:left;margin-left:20.95pt;margin-top:5.7pt;width:33.45pt;height:19.05pt;z-index:251663872" arcsize="10923f"/>
        </w:pict>
      </w: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 w:rsidRPr="0097327D">
        <w:rPr>
          <w:b/>
          <w:sz w:val="20"/>
          <w:szCs w:val="20"/>
        </w:rPr>
        <w:t xml:space="preserve">C) </w:t>
      </w:r>
      <w:r>
        <w:rPr>
          <w:b/>
          <w:sz w:val="20"/>
          <w:szCs w:val="20"/>
        </w:rPr>
        <w:tab/>
      </w:r>
      <w:r w:rsidRPr="002367B8">
        <w:rPr>
          <w:b/>
          <w:sz w:val="20"/>
          <w:szCs w:val="20"/>
          <w:u w:val="single"/>
        </w:rPr>
        <w:t>Diyaloglardaki boşluklara gelecek doğru kelimeyi seçiniz ve boşluğa yazınız.</w:t>
      </w:r>
      <w:r>
        <w:rPr>
          <w:b/>
          <w:sz w:val="20"/>
          <w:szCs w:val="20"/>
        </w:rPr>
        <w:t xml:space="preserve"> (4x6=24 puan)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left:0;text-align:left;margin-left:65.3pt;margin-top:7.95pt;width:100.8pt;height:61.95pt;z-index:251652608" arcsize="10923f" fillcolor="black" strokecolor="#f2f2f2" strokeweight="3pt">
            <v:shadow on="t" type="perspective" color="#7f7f7f" opacity=".5" offset="1pt" offset2="-1pt"/>
            <v:textbox>
              <w:txbxContent>
                <w:p w:rsidR="004C5A10" w:rsidRPr="002367B8" w:rsidRDefault="004C5A10" w:rsidP="002367B8">
                  <w:pPr>
                    <w:pStyle w:val="NoSpacing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67B8">
                    <w:rPr>
                      <w:b/>
                      <w:sz w:val="20"/>
                      <w:szCs w:val="20"/>
                    </w:rPr>
                    <w:t>Enjoy your meal</w:t>
                  </w:r>
                </w:p>
                <w:p w:rsidR="004C5A10" w:rsidRPr="002367B8" w:rsidRDefault="004C5A10" w:rsidP="002367B8">
                  <w:pPr>
                    <w:pStyle w:val="NoSpacing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67B8">
                    <w:rPr>
                      <w:b/>
                      <w:sz w:val="20"/>
                      <w:szCs w:val="20"/>
                    </w:rPr>
                    <w:t>It's all gone</w:t>
                  </w:r>
                </w:p>
                <w:p w:rsidR="004C5A10" w:rsidRPr="002367B8" w:rsidRDefault="004C5A10" w:rsidP="002367B8">
                  <w:pPr>
                    <w:pStyle w:val="NoSpacing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67B8">
                    <w:rPr>
                      <w:b/>
                      <w:sz w:val="20"/>
                      <w:szCs w:val="20"/>
                    </w:rPr>
                    <w:t>Would you like</w:t>
                  </w:r>
                </w:p>
                <w:p w:rsidR="004C5A10" w:rsidRPr="002367B8" w:rsidRDefault="004C5A10" w:rsidP="002367B8">
                  <w:pPr>
                    <w:pStyle w:val="NoSpacing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67B8">
                    <w:rPr>
                      <w:b/>
                      <w:sz w:val="20"/>
                      <w:szCs w:val="20"/>
                    </w:rPr>
                    <w:t>I'm full</w:t>
                  </w:r>
                </w:p>
              </w:txbxContent>
            </v:textbox>
          </v:roundrect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1) A: Would you like some more cheese?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No, thanks. ................................ I don't want to eat anymore.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2. A: What does "Bon Appetit" mean in English?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It means .........................................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3. A: ....................................... a cup of tea?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B: No, I wouldn't. This is enough.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Pr="002367B8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Pr="002367B8">
        <w:rPr>
          <w:b/>
          <w:sz w:val="20"/>
          <w:szCs w:val="20"/>
        </w:rPr>
        <w:t>A: Can I have some more honey and butter?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 w:rsidRPr="002367B8">
        <w:rPr>
          <w:b/>
          <w:sz w:val="20"/>
          <w:szCs w:val="20"/>
        </w:rPr>
        <w:t xml:space="preserve">    B: I'm very sorry. We don't have any. .........................................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Pr="000626C1">
        <w:rPr>
          <w:b/>
          <w:sz w:val="20"/>
          <w:szCs w:val="20"/>
          <w:u w:val="single"/>
        </w:rPr>
        <w:t xml:space="preserve">Aşağıda verilen cümlelerde doğru olan miktar kelimesini daire içerisine alınız. </w:t>
      </w:r>
      <w:r>
        <w:rPr>
          <w:b/>
          <w:sz w:val="20"/>
          <w:szCs w:val="20"/>
        </w:rPr>
        <w:t>(5x4=20 puan)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There is </w:t>
      </w:r>
      <w:r w:rsidRPr="002367B8">
        <w:rPr>
          <w:i/>
          <w:sz w:val="20"/>
          <w:szCs w:val="20"/>
        </w:rPr>
        <w:t>a little / a few</w:t>
      </w:r>
      <w:r>
        <w:rPr>
          <w:b/>
          <w:sz w:val="20"/>
          <w:szCs w:val="20"/>
        </w:rPr>
        <w:t xml:space="preserve"> cheese on the plate.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There aren't </w:t>
      </w:r>
      <w:r w:rsidRPr="002367B8">
        <w:rPr>
          <w:i/>
          <w:sz w:val="20"/>
          <w:szCs w:val="20"/>
        </w:rPr>
        <w:t>any / some</w:t>
      </w:r>
      <w:r>
        <w:rPr>
          <w:b/>
          <w:sz w:val="20"/>
          <w:szCs w:val="20"/>
        </w:rPr>
        <w:t xml:space="preserve"> apples in the basket.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There are </w:t>
      </w:r>
      <w:r w:rsidRPr="002367B8">
        <w:rPr>
          <w:i/>
          <w:sz w:val="20"/>
          <w:szCs w:val="20"/>
        </w:rPr>
        <w:t>a lot of / a little</w:t>
      </w:r>
      <w:r>
        <w:rPr>
          <w:b/>
          <w:sz w:val="20"/>
          <w:szCs w:val="20"/>
        </w:rPr>
        <w:t xml:space="preserve"> bananas in the refrigerator.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I have got </w:t>
      </w:r>
      <w:r w:rsidRPr="002367B8">
        <w:rPr>
          <w:i/>
          <w:sz w:val="20"/>
          <w:szCs w:val="20"/>
        </w:rPr>
        <w:t>any / some</w:t>
      </w:r>
      <w:r>
        <w:rPr>
          <w:b/>
          <w:sz w:val="20"/>
          <w:szCs w:val="20"/>
        </w:rPr>
        <w:t xml:space="preserve"> money.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There isn't </w:t>
      </w:r>
      <w:r w:rsidRPr="002367B8">
        <w:rPr>
          <w:i/>
          <w:sz w:val="20"/>
          <w:szCs w:val="20"/>
        </w:rPr>
        <w:t>a little / any</w:t>
      </w:r>
      <w:r>
        <w:rPr>
          <w:b/>
          <w:sz w:val="20"/>
          <w:szCs w:val="20"/>
        </w:rPr>
        <w:t xml:space="preserve"> sugar in the bowl.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hyperlink r:id="rId9" w:history="1">
        <w:r>
          <w:rPr>
            <w:rStyle w:val="Hyperlink"/>
            <w:sz w:val="20"/>
            <w:szCs w:val="20"/>
          </w:rPr>
          <w:t>www.sorubak.com</w:t>
        </w:r>
      </w:hyperlink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E) </w:t>
      </w:r>
      <w:r w:rsidRPr="000626C1">
        <w:rPr>
          <w:b/>
          <w:sz w:val="20"/>
          <w:szCs w:val="20"/>
          <w:u w:val="single"/>
        </w:rPr>
        <w:t>Aşağıda verilen yiyeceklerle etiketlerini sayılarını yazarak eşleştiriniz.</w:t>
      </w:r>
      <w:r>
        <w:rPr>
          <w:b/>
          <w:sz w:val="20"/>
          <w:szCs w:val="20"/>
        </w:rPr>
        <w:t xml:space="preserve"> (5x4=20 puan)</w: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3" style="position:absolute;left:0;text-align:left;margin-left:94.2pt;margin-top:24.9pt;width:24.75pt;height:19pt;z-index:251654656" arcsize="10923f"/>
        </w:pict>
      </w:r>
      <w:r>
        <w:rPr>
          <w:b/>
          <w:sz w:val="20"/>
          <w:szCs w:val="20"/>
        </w:rPr>
        <w:t xml:space="preserve">  </w:t>
      </w:r>
      <w:r w:rsidRPr="004D456D">
        <w:rPr>
          <w:noProof/>
          <w:lang w:eastAsia="tr-TR"/>
        </w:rPr>
        <w:pict>
          <v:shape id="Resim 18" o:spid="_x0000_i1030" type="#_x0000_t75" alt="http://upload.wikimedia.org/wikipedia/en/a/a5/Cheese.png" style="width:80.25pt;height:69pt;visibility:visible">
            <v:imagedata r:id="rId10" o:title=""/>
          </v:shape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4" style="position:absolute;left:0;text-align:left;margin-left:135.65pt;margin-top:11.05pt;width:132.45pt;height:178.05pt;z-index:251653632" arcsize="10923f" fillcolor="black" strokecolor="#f2f2f2" strokeweight="3pt">
            <v:shadow on="t" type="perspective" color="#7f7f7f" opacity=".5" offset="1pt" offset2="-1pt"/>
            <v:textbox>
              <w:txbxContent>
                <w:p w:rsidR="004C5A10" w:rsidRPr="003C774F" w:rsidRDefault="004C5A10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>1. Shake well before drinking.</w:t>
                  </w:r>
                </w:p>
                <w:p w:rsidR="004C5A10" w:rsidRPr="003C774F" w:rsidRDefault="004C5A10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>2. Store in room temperature.</w:t>
                  </w:r>
                </w:p>
                <w:p w:rsidR="004C5A10" w:rsidRPr="003C774F" w:rsidRDefault="004C5A10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>3. Keep in fridge.</w:t>
                  </w:r>
                </w:p>
                <w:p w:rsidR="004C5A10" w:rsidRPr="003C774F" w:rsidRDefault="004C5A10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>4. Drink cold.</w:t>
                  </w:r>
                </w:p>
                <w:p w:rsidR="004C5A10" w:rsidRPr="003C774F" w:rsidRDefault="004C5A10">
                  <w:pPr>
                    <w:rPr>
                      <w:b/>
                      <w:sz w:val="20"/>
                      <w:szCs w:val="20"/>
                    </w:rPr>
                  </w:pPr>
                  <w:r w:rsidRPr="003C774F">
                    <w:rPr>
                      <w:b/>
                      <w:sz w:val="20"/>
                      <w:szCs w:val="20"/>
                    </w:rPr>
                    <w:t>5. Made from natural cow's milk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left:0;text-align:left;margin-left:94.2pt;margin-top:48.4pt;width:24.75pt;height:19pt;z-index:251655680" arcsize="10923f"/>
        </w:pict>
      </w:r>
      <w:r>
        <w:rPr>
          <w:b/>
          <w:sz w:val="20"/>
          <w:szCs w:val="20"/>
        </w:rPr>
        <w:t xml:space="preserve">    </w:t>
      </w:r>
      <w:r w:rsidRPr="004D456D">
        <w:rPr>
          <w:noProof/>
          <w:lang w:eastAsia="tr-TR"/>
        </w:rPr>
        <w:pict>
          <v:shape id="Resim 21" o:spid="_x0000_i1031" type="#_x0000_t75" alt="http://www.clipartlord.com/wp-content/uploads/2013/05/salami.png" style="width:81pt;height:70.5pt;visibility:visible">
            <v:imagedata r:id="rId11" o:title=""/>
          </v:shape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6" style="position:absolute;left:0;text-align:left;margin-left:94.2pt;margin-top:53.7pt;width:24.75pt;height:19pt;z-index:251656704" arcsize="10923f"/>
        </w:pict>
      </w:r>
      <w:r>
        <w:rPr>
          <w:b/>
          <w:sz w:val="20"/>
          <w:szCs w:val="20"/>
        </w:rPr>
        <w:t xml:space="preserve">    </w:t>
      </w:r>
      <w:r w:rsidRPr="004D456D">
        <w:rPr>
          <w:noProof/>
          <w:lang w:eastAsia="tr-TR"/>
        </w:rPr>
        <w:pict>
          <v:shape id="Resim 24" o:spid="_x0000_i1032" type="#_x0000_t75" alt="http://t2.gstatic.com/images?q=tbn:ANd9GcSa4d2crEKfV5Tv6Y-iE2hZCPKZWOyMzV32QM-oHyaHJAqijhaZ" style="width:81pt;height:91.5pt;visibility:visible">
            <v:imagedata r:id="rId12" o:title=""/>
          </v:shape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7" style="position:absolute;left:0;text-align:left;margin-left:94.2pt;margin-top:61.65pt;width:24.75pt;height:19pt;z-index:251657728" arcsize="10923f"/>
        </w:pict>
      </w:r>
      <w:r w:rsidRPr="004D456D">
        <w:rPr>
          <w:noProof/>
          <w:lang w:eastAsia="tr-TR"/>
        </w:rPr>
        <w:pict>
          <v:shape id="Resim 27" o:spid="_x0000_i1033" type="#_x0000_t75" alt="http://konakiskender.net/menu/23.jpg" style="width:105pt;height:88.5pt;visibility:visible">
            <v:imagedata r:id="rId13" o:title=""/>
          </v:shape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noProof/>
          <w:lang w:eastAsia="tr-TR"/>
        </w:rPr>
        <w:pict>
          <v:roundrect id="_x0000_s1038" style="position:absolute;left:0;text-align:left;margin-left:94.2pt;margin-top:77.75pt;width:24.75pt;height:19pt;z-index:251658752" arcsize="10923f"/>
        </w:pict>
      </w:r>
      <w:r>
        <w:rPr>
          <w:b/>
          <w:sz w:val="20"/>
          <w:szCs w:val="20"/>
        </w:rPr>
        <w:t xml:space="preserve">        </w:t>
      </w:r>
      <w:r w:rsidRPr="004D456D">
        <w:rPr>
          <w:noProof/>
          <w:lang w:eastAsia="tr-TR"/>
        </w:rPr>
        <w:pict>
          <v:shape id="Resim 30" o:spid="_x0000_i1034" type="#_x0000_t75" alt="http://i218.photobucket.com/albums/cc228/Draavid/moji%20renderi/Coca_Cola.png" style="width:69pt;height:97.5pt;flip:x;visibility:visible">
            <v:imagedata r:id="rId14" o:title=""/>
          </v:shape>
        </w:pict>
      </w: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</w:p>
    <w:p w:rsidR="004C5A10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BAHADDİN BİLİCİ</w:t>
      </w:r>
    </w:p>
    <w:p w:rsidR="004C5A10" w:rsidRPr="0097327D" w:rsidRDefault="004C5A10" w:rsidP="00D60531">
      <w:pPr>
        <w:pStyle w:val="NoSpacing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ELT TEACHER</w:t>
      </w:r>
    </w:p>
    <w:sectPr w:rsidR="004C5A10" w:rsidRPr="0097327D" w:rsidSect="00D60531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531"/>
    <w:rsid w:val="00042DF7"/>
    <w:rsid w:val="000626C1"/>
    <w:rsid w:val="00081C08"/>
    <w:rsid w:val="000B7784"/>
    <w:rsid w:val="0010482F"/>
    <w:rsid w:val="001655CE"/>
    <w:rsid w:val="00223FD5"/>
    <w:rsid w:val="002367B8"/>
    <w:rsid w:val="00300D3E"/>
    <w:rsid w:val="003C774F"/>
    <w:rsid w:val="004C5A10"/>
    <w:rsid w:val="004D456D"/>
    <w:rsid w:val="00551722"/>
    <w:rsid w:val="006D7656"/>
    <w:rsid w:val="00834AF5"/>
    <w:rsid w:val="0096137E"/>
    <w:rsid w:val="0097327D"/>
    <w:rsid w:val="009C5B74"/>
    <w:rsid w:val="00A66A29"/>
    <w:rsid w:val="00AB6E56"/>
    <w:rsid w:val="00B5074A"/>
    <w:rsid w:val="00CB7BF8"/>
    <w:rsid w:val="00D60531"/>
    <w:rsid w:val="00EC1758"/>
    <w:rsid w:val="00FE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6053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B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B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0D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0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411</Words>
  <Characters>2349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KEREMBİLİCİ</dc:creator>
  <cp:keywords/>
  <dc:description/>
  <cp:lastModifiedBy>edanur</cp:lastModifiedBy>
  <cp:revision>12</cp:revision>
  <dcterms:created xsi:type="dcterms:W3CDTF">2014-10-28T21:11:00Z</dcterms:created>
  <dcterms:modified xsi:type="dcterms:W3CDTF">2014-11-02T12:21:00Z</dcterms:modified>
</cp:coreProperties>
</file>