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939" w:rsidRDefault="009B4939"/>
    <w:p w:rsidR="009B4939" w:rsidRDefault="009B4939">
      <w:pPr>
        <w:rPr>
          <w:b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5pt;margin-top:6.95pt;width:83.25pt;height:124.9pt;z-index:-251674624">
            <v:imagedata r:id="rId4" o:title=""/>
          </v:shape>
        </w:pict>
      </w: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78pt;margin-top:14.05pt;width:434.25pt;height:94.5pt;z-index:251642880" adj="-1773,2949">
            <v:textbox>
              <w:txbxContent>
                <w:p w:rsidR="009B4939" w:rsidRPr="00484230" w:rsidRDefault="009B4939" w:rsidP="00484230">
                  <w:pPr>
                    <w:pStyle w:val="NoSpacing"/>
                    <w:jc w:val="both"/>
                    <w:rPr>
                      <w:b/>
                      <w:sz w:val="24"/>
                      <w:szCs w:val="24"/>
                    </w:rPr>
                  </w:pPr>
                  <w:r w:rsidRPr="00484230">
                    <w:rPr>
                      <w:b/>
                      <w:sz w:val="24"/>
                      <w:szCs w:val="24"/>
                    </w:rPr>
                    <w:t>Hello! I'm Cem. I get up at 07:00 am in the mornings. Then, I have a big breakfast at 07:30 am. I go to school at 07:45 by school bus. After school, I take guitar course. In the evenings I have dinner with my family and do my homework. I go to bed at 10:00 pm. On saturdays I have football course. I never watch TV but I sometimes go online in the evenings.</w:t>
                  </w:r>
                </w:p>
                <w:p w:rsidR="009B4939" w:rsidRPr="00484230" w:rsidRDefault="009B4939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484230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 xml:space="preserve"> </w:t>
      </w:r>
      <w:r w:rsidRPr="00484230">
        <w:rPr>
          <w:b/>
          <w:sz w:val="24"/>
          <w:szCs w:val="24"/>
        </w:rPr>
        <w:t xml:space="preserve">) </w: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.75pt;margin-top:-18.55pt;width:492pt;height:63.55pt;z-index:251640832;mso-position-horizontal-relative:margin;mso-position-vertical-relative:margin">
            <v:shadow on="t" offset=",4pt" offset2=",4pt"/>
            <v:textbox style="mso-next-textbox:#_x0000_s1028">
              <w:txbxContent>
                <w:p w:rsidR="009B4939" w:rsidRPr="00006B01" w:rsidRDefault="009B4939" w:rsidP="00484230">
                  <w:pPr>
                    <w:spacing w:after="0" w:line="240" w:lineRule="auto"/>
                    <w:ind w:left="-360" w:right="-648"/>
                    <w:rPr>
                      <w:rFonts w:ascii="Cambria" w:hAnsi="Cambria"/>
                      <w:b/>
                      <w:sz w:val="32"/>
                      <w:szCs w:val="32"/>
                    </w:rPr>
                  </w:pPr>
                  <w:r w:rsidRPr="00006B01">
                    <w:rPr>
                      <w:rFonts w:ascii="Cambria" w:hAnsi="Cambria"/>
                      <w:b/>
                      <w:sz w:val="32"/>
                      <w:szCs w:val="32"/>
                    </w:rPr>
                    <w:t xml:space="preserve">    Yavasbey Secondary School 6th Grades 1st Term 1st  English Exam</w:t>
                  </w:r>
                </w:p>
                <w:p w:rsidR="009B4939" w:rsidRPr="00006B01" w:rsidRDefault="009B4939" w:rsidP="00484230">
                  <w:pPr>
                    <w:spacing w:after="0" w:line="240" w:lineRule="auto"/>
                    <w:ind w:left="-360" w:right="-648"/>
                    <w:rPr>
                      <w:rFonts w:ascii="Cambria" w:hAnsi="Cambria"/>
                      <w:b/>
                      <w:sz w:val="28"/>
                      <w:szCs w:val="28"/>
                    </w:rPr>
                  </w:pPr>
                </w:p>
                <w:p w:rsidR="009B4939" w:rsidRPr="00911650" w:rsidRDefault="009B4939" w:rsidP="00484230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911650">
                    <w:rPr>
                      <w:b/>
                      <w:sz w:val="28"/>
                      <w:szCs w:val="28"/>
                    </w:rPr>
                    <w:t xml:space="preserve">Name-Surname:                                                          </w:t>
                  </w:r>
                  <w:r>
                    <w:rPr>
                      <w:b/>
                      <w:sz w:val="28"/>
                      <w:szCs w:val="28"/>
                    </w:rPr>
                    <w:t xml:space="preserve"> Number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: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 Mark:</w:t>
                  </w:r>
                </w:p>
                <w:p w:rsidR="009B4939" w:rsidRPr="00006B01" w:rsidRDefault="009B4939" w:rsidP="00484230">
                  <w:pPr>
                    <w:spacing w:after="0" w:line="240" w:lineRule="auto"/>
                    <w:rPr>
                      <w:rFonts w:ascii="Cambria" w:hAnsi="Cambria"/>
                      <w:b/>
                      <w:sz w:val="28"/>
                      <w:szCs w:val="28"/>
                    </w:rPr>
                  </w:pPr>
                </w:p>
                <w:p w:rsidR="009B4939" w:rsidRPr="00006B01" w:rsidRDefault="009B4939" w:rsidP="00484230">
                  <w:pPr>
                    <w:spacing w:after="0" w:line="240" w:lineRule="auto"/>
                    <w:rPr>
                      <w:rFonts w:ascii="Cambria" w:hAnsi="Cambria"/>
                      <w:b/>
                      <w:sz w:val="28"/>
                      <w:szCs w:val="28"/>
                    </w:rPr>
                  </w:pPr>
                </w:p>
                <w:p w:rsidR="009B4939" w:rsidRPr="00006B01" w:rsidRDefault="009B4939" w:rsidP="00484230">
                  <w:pPr>
                    <w:spacing w:after="0" w:line="240" w:lineRule="auto"/>
                    <w:rPr>
                      <w:rFonts w:ascii="Cambria" w:hAnsi="Cambria"/>
                      <w:b/>
                      <w:sz w:val="28"/>
                      <w:szCs w:val="28"/>
                    </w:rPr>
                  </w:pPr>
                  <w:r w:rsidRPr="00006B01">
                    <w:rPr>
                      <w:rFonts w:ascii="Cambria" w:hAnsi="Cambria"/>
                      <w:b/>
                      <w:sz w:val="28"/>
                      <w:szCs w:val="28"/>
                    </w:rPr>
                    <w:t>Number:</w:t>
                  </w:r>
                </w:p>
                <w:p w:rsidR="009B4939" w:rsidRPr="00006B01" w:rsidRDefault="009B4939" w:rsidP="00484230">
                  <w:pPr>
                    <w:spacing w:after="0" w:line="240" w:lineRule="auto"/>
                    <w:rPr>
                      <w:rFonts w:ascii="Cambria" w:hAnsi="Cambria"/>
                    </w:rPr>
                  </w:pPr>
                </w:p>
              </w:txbxContent>
            </v:textbox>
            <w10:wrap type="square" anchorx="margin" anchory="margin"/>
          </v:shape>
        </w:pict>
      </w:r>
      <w:r w:rsidRPr="00484230">
        <w:rPr>
          <w:b/>
          <w:sz w:val="24"/>
          <w:szCs w:val="24"/>
        </w:rPr>
        <w:t>Read and answer the questions.</w:t>
      </w:r>
      <w:r>
        <w:rPr>
          <w:b/>
          <w:sz w:val="24"/>
          <w:szCs w:val="24"/>
        </w:rPr>
        <w:t>( 6x4=24)</w:t>
      </w:r>
    </w:p>
    <w:p w:rsidR="009B4939" w:rsidRPr="00484230" w:rsidRDefault="009B4939" w:rsidP="00484230">
      <w:pPr>
        <w:rPr>
          <w:sz w:val="24"/>
          <w:szCs w:val="24"/>
        </w:rPr>
      </w:pPr>
    </w:p>
    <w:p w:rsidR="009B4939" w:rsidRDefault="009B4939" w:rsidP="00484230">
      <w:pPr>
        <w:rPr>
          <w:sz w:val="24"/>
          <w:szCs w:val="24"/>
        </w:rPr>
      </w:pPr>
    </w:p>
    <w:p w:rsidR="009B4939" w:rsidRDefault="009B4939" w:rsidP="00484230">
      <w:pPr>
        <w:rPr>
          <w:sz w:val="24"/>
          <w:szCs w:val="24"/>
        </w:rPr>
      </w:pPr>
    </w:p>
    <w:p w:rsidR="009B4939" w:rsidRDefault="009B4939" w:rsidP="00484230">
      <w:pPr>
        <w:rPr>
          <w:sz w:val="24"/>
          <w:szCs w:val="24"/>
        </w:rPr>
      </w:pPr>
      <w:r>
        <w:rPr>
          <w:noProof/>
        </w:rPr>
        <w:pict>
          <v:shape id="Resim 9" o:spid="_x0000_s1029" type="#_x0000_t75" style="position:absolute;margin-left:268.5pt;margin-top:8.7pt;width:261.75pt;height:59.25pt;z-index:-251671552;visibility:visible">
            <v:imagedata r:id="rId5" o:title=""/>
          </v:shape>
        </w:pict>
      </w:r>
      <w:r>
        <w:rPr>
          <w:noProof/>
        </w:rPr>
        <w:pict>
          <v:shape id="Resim 8" o:spid="_x0000_s1030" type="#_x0000_t75" style="position:absolute;margin-left:.75pt;margin-top:8.7pt;width:202.5pt;height:62.25pt;z-index:-251672576;visibility:visible">
            <v:imagedata r:id="rId6" o:title=""/>
          </v:shape>
        </w:pict>
      </w:r>
    </w:p>
    <w:p w:rsidR="009B4939" w:rsidRPr="002367B8" w:rsidRDefault="009B4939" w:rsidP="00484230">
      <w:pPr>
        <w:pStyle w:val="NoSpacing"/>
        <w:jc w:val="both"/>
        <w:rPr>
          <w:b/>
          <w:sz w:val="20"/>
          <w:szCs w:val="20"/>
        </w:rPr>
      </w:pPr>
      <w:r>
        <w:rPr>
          <w:sz w:val="24"/>
          <w:szCs w:val="24"/>
        </w:rPr>
        <w:tab/>
      </w:r>
    </w:p>
    <w:p w:rsidR="009B4939" w:rsidRDefault="009B4939" w:rsidP="00484230">
      <w:pPr>
        <w:tabs>
          <w:tab w:val="left" w:pos="1470"/>
        </w:tabs>
        <w:rPr>
          <w:sz w:val="24"/>
          <w:szCs w:val="24"/>
        </w:rPr>
      </w:pPr>
    </w:p>
    <w:p w:rsidR="009B4939" w:rsidRDefault="009B4939" w:rsidP="00974F07">
      <w:pPr>
        <w:tabs>
          <w:tab w:val="center" w:pos="5233"/>
        </w:tabs>
        <w:rPr>
          <w:sz w:val="24"/>
          <w:szCs w:val="24"/>
        </w:rPr>
      </w:pPr>
      <w:r>
        <w:rPr>
          <w:noProof/>
        </w:rPr>
        <w:pict>
          <v:shape id="Resim 11" o:spid="_x0000_s1031" type="#_x0000_t75" style="position:absolute;margin-left:268.5pt;margin-top:10.3pt;width:207.75pt;height:63.75pt;z-index:-251669504;visibility:visible">
            <v:imagedata r:id="rId7" o:title=""/>
          </v:shape>
        </w:pict>
      </w:r>
      <w:r>
        <w:rPr>
          <w:noProof/>
        </w:rPr>
        <w:pict>
          <v:shape id="Resim 10" o:spid="_x0000_s1032" type="#_x0000_t75" style="position:absolute;margin-left:.75pt;margin-top:10.3pt;width:210.75pt;height:63.75pt;z-index:-251670528;visibility:visible">
            <v:imagedata r:id="rId8" o:title=""/>
          </v:shape>
        </w:pict>
      </w:r>
      <w:r>
        <w:rPr>
          <w:sz w:val="24"/>
          <w:szCs w:val="24"/>
        </w:rPr>
        <w:tab/>
      </w:r>
    </w:p>
    <w:p w:rsidR="009B4939" w:rsidRPr="00974F07" w:rsidRDefault="009B4939" w:rsidP="00484230">
      <w:pPr>
        <w:tabs>
          <w:tab w:val="left" w:pos="4305"/>
        </w:tabs>
        <w:rPr>
          <w:b/>
          <w:sz w:val="24"/>
          <w:szCs w:val="24"/>
        </w:rPr>
      </w:pPr>
      <w:r w:rsidRPr="00974F07">
        <w:rPr>
          <w:b/>
          <w:sz w:val="24"/>
          <w:szCs w:val="24"/>
        </w:rPr>
        <w:tab/>
      </w:r>
    </w:p>
    <w:p w:rsidR="009B4939" w:rsidRDefault="009B4939" w:rsidP="00EF4B08">
      <w:pPr>
        <w:rPr>
          <w:sz w:val="24"/>
          <w:szCs w:val="24"/>
        </w:rPr>
      </w:pPr>
    </w:p>
    <w:p w:rsidR="009B4939" w:rsidRDefault="009B4939" w:rsidP="00974F07">
      <w:pPr>
        <w:tabs>
          <w:tab w:val="left" w:pos="1065"/>
          <w:tab w:val="left" w:pos="4110"/>
          <w:tab w:val="left" w:pos="7695"/>
        </w:tabs>
        <w:rPr>
          <w:sz w:val="24"/>
          <w:szCs w:val="24"/>
        </w:rPr>
      </w:pPr>
      <w:r>
        <w:rPr>
          <w:noProof/>
        </w:rPr>
        <w:pict>
          <v:shape id="Resim 12" o:spid="_x0000_s1033" type="#_x0000_t75" style="position:absolute;margin-left:-3pt;margin-top:.25pt;width:198pt;height:96.75pt;z-index:-251668480;visibility:visible">
            <v:imagedata r:id="rId9" o:title=""/>
          </v:shape>
        </w:pict>
      </w:r>
      <w:r>
        <w:rPr>
          <w:noProof/>
        </w:rPr>
        <w:pict>
          <v:shape id="Resim 13" o:spid="_x0000_s1034" type="#_x0000_t75" style="position:absolute;margin-left:273pt;margin-top:7pt;width:184.5pt;height:65.25pt;z-index:-251667456;visibility:visible">
            <v:imagedata r:id="rId10" o:title=""/>
          </v:shape>
        </w:pic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B4939" w:rsidRPr="00974F07" w:rsidRDefault="009B4939" w:rsidP="00974F07">
      <w:pPr>
        <w:rPr>
          <w:sz w:val="24"/>
          <w:szCs w:val="24"/>
        </w:rPr>
      </w:pPr>
    </w:p>
    <w:p w:rsidR="009B4939" w:rsidRPr="00974F07" w:rsidRDefault="009B4939" w:rsidP="00974F07">
      <w:pPr>
        <w:rPr>
          <w:sz w:val="24"/>
          <w:szCs w:val="24"/>
        </w:rPr>
      </w:pPr>
    </w:p>
    <w:p w:rsidR="009B4939" w:rsidRPr="00974F07" w:rsidRDefault="009B4939" w:rsidP="00974F07">
      <w:pPr>
        <w:rPr>
          <w:sz w:val="24"/>
          <w:szCs w:val="24"/>
        </w:rPr>
      </w:pPr>
    </w:p>
    <w:p w:rsidR="009B4939" w:rsidRDefault="009B4939" w:rsidP="00974F07">
      <w:pPr>
        <w:rPr>
          <w:b/>
          <w:sz w:val="24"/>
          <w:szCs w:val="24"/>
        </w:rPr>
      </w:pPr>
      <w:r>
        <w:rPr>
          <w:noProof/>
        </w:rPr>
        <w:pict>
          <v:roundrect id="_x0000_s1035" style="position:absolute;margin-left:51.75pt;margin-top:24.85pt;width:311.25pt;height:30pt;z-index:251650048" arcsize="10923f">
            <v:textbox>
              <w:txbxContent>
                <w:p w:rsidR="009B4939" w:rsidRPr="00974F07" w:rsidRDefault="009B4939">
                  <w:pPr>
                    <w:rPr>
                      <w:i/>
                      <w:sz w:val="24"/>
                      <w:szCs w:val="24"/>
                    </w:rPr>
                  </w:pPr>
                  <w:r>
                    <w:t xml:space="preserve"> </w:t>
                  </w:r>
                  <w:r w:rsidRPr="00974F07">
                    <w:rPr>
                      <w:i/>
                      <w:sz w:val="24"/>
                      <w:szCs w:val="24"/>
                    </w:rPr>
                    <w:t xml:space="preserve">always    /   sometimes    /   usually    /    often    /    never   </w:t>
                  </w:r>
                </w:p>
              </w:txbxContent>
            </v:textbox>
          </v:roundrect>
        </w:pict>
      </w:r>
      <w:r>
        <w:rPr>
          <w:b/>
          <w:sz w:val="24"/>
          <w:szCs w:val="24"/>
        </w:rPr>
        <w:t>B ) Fill in the blanks and match. (Boşlukları doldurup uygun resimle eşleştiriniz.) (5x4=20) (5x2=10)</w:t>
      </w:r>
    </w:p>
    <w:p w:rsidR="009B4939" w:rsidRDefault="009B4939" w:rsidP="00974F07">
      <w:pPr>
        <w:rPr>
          <w:b/>
          <w:sz w:val="24"/>
          <w:szCs w:val="24"/>
        </w:rPr>
      </w:pPr>
    </w:p>
    <w:p w:rsidR="009B4939" w:rsidRDefault="009B4939" w:rsidP="00974F07">
      <w:pPr>
        <w:rPr>
          <w:sz w:val="24"/>
          <w:szCs w:val="24"/>
        </w:rPr>
      </w:pPr>
    </w:p>
    <w:p w:rsidR="009B4939" w:rsidRDefault="009B4939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1-</w:t>
      </w:r>
      <w:r>
        <w:rPr>
          <w:sz w:val="24"/>
          <w:szCs w:val="24"/>
        </w:rPr>
        <w:t xml:space="preserve"> </w:t>
      </w:r>
      <w:r w:rsidRPr="00974F07">
        <w:rPr>
          <w:rFonts w:ascii="Verdana" w:hAnsi="Verdana"/>
          <w:sz w:val="24"/>
          <w:szCs w:val="24"/>
        </w:rPr>
        <w:t>I</w:t>
      </w:r>
      <w:r>
        <w:rPr>
          <w:sz w:val="24"/>
          <w:szCs w:val="24"/>
        </w:rPr>
        <w:t xml:space="preserve">  ________________  have a rest at the office.  </w:t>
      </w:r>
      <w:r w:rsidRPr="001C2C94">
        <w:rPr>
          <w:b/>
          <w:sz w:val="24"/>
          <w:szCs w:val="24"/>
        </w:rPr>
        <w:t>(50%)</w:t>
      </w:r>
      <w:r>
        <w:rPr>
          <w:sz w:val="24"/>
          <w:szCs w:val="24"/>
        </w:rPr>
        <w:t xml:space="preserve">     </w:t>
      </w:r>
    </w:p>
    <w:p w:rsidR="009B4939" w:rsidRDefault="009B4939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My brother _________________ has a snack after school. </w:t>
      </w:r>
      <w:r w:rsidRPr="001C2C94">
        <w:rPr>
          <w:b/>
          <w:sz w:val="24"/>
          <w:szCs w:val="24"/>
        </w:rPr>
        <w:t>(80%)</w:t>
      </w:r>
    </w:p>
    <w:p w:rsidR="009B4939" w:rsidRDefault="009B4939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3-</w:t>
      </w:r>
      <w:r>
        <w:rPr>
          <w:sz w:val="24"/>
          <w:szCs w:val="24"/>
        </w:rPr>
        <w:t xml:space="preserve"> Burak   _________________  does homework at</w:t>
      </w:r>
      <w:r w:rsidRPr="002E3677">
        <w:rPr>
          <w:sz w:val="24"/>
          <w:szCs w:val="24"/>
          <w:lang w:val="en-GB"/>
        </w:rPr>
        <w:t xml:space="preserve"> week</w:t>
      </w:r>
      <w:r>
        <w:rPr>
          <w:sz w:val="24"/>
          <w:szCs w:val="24"/>
          <w:lang w:val="en-GB"/>
        </w:rPr>
        <w:t xml:space="preserve"> </w:t>
      </w:r>
      <w:r w:rsidRPr="002E3677">
        <w:rPr>
          <w:sz w:val="24"/>
          <w:szCs w:val="24"/>
          <w:lang w:val="en-GB"/>
        </w:rPr>
        <w:t>days</w:t>
      </w:r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(100%)</w:t>
      </w:r>
    </w:p>
    <w:p w:rsidR="009B4939" w:rsidRDefault="009B4939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4-</w:t>
      </w:r>
      <w:r>
        <w:rPr>
          <w:sz w:val="24"/>
          <w:szCs w:val="24"/>
        </w:rPr>
        <w:t xml:space="preserve"> Yunus ___________________  </w:t>
      </w:r>
      <w:r w:rsidRPr="002E3677">
        <w:rPr>
          <w:sz w:val="24"/>
          <w:szCs w:val="24"/>
          <w:lang w:val="en-GB"/>
        </w:rPr>
        <w:t>plays</w:t>
      </w:r>
      <w:r>
        <w:rPr>
          <w:sz w:val="24"/>
          <w:szCs w:val="24"/>
        </w:rPr>
        <w:t xml:space="preserve"> soccer before exams. </w:t>
      </w:r>
      <w:r w:rsidRPr="001C2C94">
        <w:rPr>
          <w:b/>
          <w:sz w:val="24"/>
          <w:szCs w:val="24"/>
        </w:rPr>
        <w:t>(0%)</w:t>
      </w:r>
    </w:p>
    <w:p w:rsidR="009B4939" w:rsidRDefault="009B4939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5-</w:t>
      </w:r>
      <w:r>
        <w:rPr>
          <w:sz w:val="24"/>
          <w:szCs w:val="24"/>
        </w:rPr>
        <w:t xml:space="preserve"> My sister  ___________________   goes online at weekends. </w:t>
      </w:r>
      <w:r w:rsidRPr="001C2C94">
        <w:rPr>
          <w:b/>
          <w:sz w:val="24"/>
          <w:szCs w:val="24"/>
        </w:rPr>
        <w:t>(60%)</w:t>
      </w:r>
    </w:p>
    <w:p w:rsidR="009B4939" w:rsidRDefault="009B4939" w:rsidP="00974F07">
      <w:pPr>
        <w:rPr>
          <w:sz w:val="24"/>
          <w:szCs w:val="24"/>
        </w:rPr>
      </w:pPr>
      <w:r>
        <w:rPr>
          <w:noProof/>
        </w:rPr>
        <w:pict>
          <v:shape id="_x0000_s1036" type="#_x0000_t75" alt="http://files.leagueathletics.com/Images/Club/8831/Images%20and%20Pics/Cartoon%20Boy%20Soccer.jpg" style="position:absolute;margin-left:336.75pt;margin-top:24.7pt;width:91.5pt;height:72.75pt;z-index:-251661312;visibility:visible">
            <v:imagedata r:id="rId11" o:title=""/>
          </v:shape>
        </w:pict>
      </w:r>
      <w:r>
        <w:rPr>
          <w:noProof/>
        </w:rPr>
        <w:pict>
          <v:shape id="_x0000_s1037" type="#_x0000_t75" alt="http://images.rapgenius.com/92a364e314041b7e1d3f5935c6903c91.417x433x1.gif" style="position:absolute;margin-left:228pt;margin-top:23.2pt;width:71.8pt;height:74.25pt;z-index:-251662336;visibility:visible">
            <v:imagedata r:id="rId12" o:title=""/>
          </v:shape>
        </w:pict>
      </w:r>
      <w:r>
        <w:rPr>
          <w:noProof/>
        </w:rPr>
        <w:pict>
          <v:shape id="Resim 1" o:spid="_x0000_s1038" type="#_x0000_t75" alt="http://www.perfmanhr.com/blog/wp-content/uploads/2011/09/rest-relaxation-reflection.gif" style="position:absolute;margin-left:109.5pt;margin-top:23.2pt;width:85.5pt;height:66.75pt;z-index:-251665408;visibility:visible">
            <v:imagedata r:id="rId13" o:title=""/>
          </v:shape>
        </w:pict>
      </w:r>
      <w:r>
        <w:rPr>
          <w:noProof/>
        </w:rPr>
        <w:pict>
          <v:shape id="Resim 7" o:spid="_x0000_s1039" type="#_x0000_t75" alt="https://allwritewithme.files.wordpress.com/2014/07/kid-at-computer-cute.gif" style="position:absolute;margin-left:-3pt;margin-top:10.45pt;width:77.4pt;height:79.5pt;z-index:-251663360;visibility:visible">
            <v:imagedata r:id="rId14" o:title=""/>
          </v:shape>
        </w:pict>
      </w:r>
    </w:p>
    <w:p w:rsidR="009B4939" w:rsidRDefault="009B4939" w:rsidP="00974F07">
      <w:pPr>
        <w:rPr>
          <w:sz w:val="24"/>
          <w:szCs w:val="24"/>
        </w:rPr>
      </w:pPr>
      <w:r>
        <w:rPr>
          <w:noProof/>
        </w:rPr>
        <w:pict>
          <v:shape id="Resim 4" o:spid="_x0000_s1040" type="#_x0000_t75" alt="http://www.cglearn.it/mysite/wp-content/uploads/2012/07/have_a_snack.jpg" style="position:absolute;margin-left:446.25pt;margin-top:.1pt;width:91.5pt;height:70.5pt;z-index:-251664384;visibility:visible">
            <v:imagedata r:id="rId15" o:title=""/>
          </v:shape>
        </w:pict>
      </w:r>
    </w:p>
    <w:p w:rsidR="009B4939" w:rsidRPr="001C2C94" w:rsidRDefault="009B4939" w:rsidP="001C2C94">
      <w:pPr>
        <w:rPr>
          <w:sz w:val="24"/>
          <w:szCs w:val="24"/>
        </w:rPr>
      </w:pPr>
    </w:p>
    <w:p w:rsidR="009B4939" w:rsidRDefault="009B4939" w:rsidP="001C2C94">
      <w:pPr>
        <w:rPr>
          <w:sz w:val="24"/>
          <w:szCs w:val="24"/>
        </w:rPr>
      </w:pPr>
    </w:p>
    <w:p w:rsidR="009B4939" w:rsidRDefault="009B4939" w:rsidP="001C2C94">
      <w:pPr>
        <w:rPr>
          <w:sz w:val="24"/>
          <w:szCs w:val="24"/>
        </w:rPr>
      </w:pPr>
      <w:r>
        <w:rPr>
          <w:sz w:val="24"/>
          <w:szCs w:val="24"/>
        </w:rPr>
        <w:t xml:space="preserve">    _____                                     ______                          ______                            ______                           ______</w:t>
      </w:r>
    </w:p>
    <w:p w:rsidR="009B4939" w:rsidRDefault="009B4939" w:rsidP="001C2C94">
      <w:pPr>
        <w:rPr>
          <w:b/>
          <w:sz w:val="24"/>
          <w:szCs w:val="24"/>
        </w:rPr>
      </w:pPr>
      <w:r>
        <w:rPr>
          <w:noProof/>
        </w:rPr>
        <w:pict>
          <v:roundrect id="_x0000_s1041" style="position:absolute;margin-left:7.5pt;margin-top:22.5pt;width:509.25pt;height:30.75pt;z-index:251656192" arcsize="10923f">
            <v:textbox>
              <w:txbxContent>
                <w:p w:rsidR="009B4939" w:rsidRPr="001C2C94" w:rsidRDefault="009B4939" w:rsidP="001C2C94">
                  <w:pPr>
                    <w:jc w:val="center"/>
                    <w:rPr>
                      <w:b/>
                      <w:i/>
                    </w:rPr>
                  </w:pPr>
                  <w:r w:rsidRPr="001C2C94">
                    <w:rPr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half past ten      </w:t>
                  </w:r>
                  <w:r>
                    <w:rPr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  quarter past six      </w:t>
                  </w:r>
                  <w:r>
                    <w:rPr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three o’clock      </w:t>
                  </w:r>
                  <w:r>
                    <w:rPr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quarter to one  </w:t>
                  </w:r>
                  <w:r>
                    <w:rPr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/ </w:t>
                  </w:r>
                  <w:r w:rsidRPr="001C2C94">
                    <w:rPr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quarter to five</w:t>
                  </w:r>
                </w:p>
              </w:txbxContent>
            </v:textbox>
          </v:roundrect>
        </w:pict>
      </w:r>
      <w:r>
        <w:rPr>
          <w:b/>
          <w:sz w:val="24"/>
          <w:szCs w:val="24"/>
        </w:rPr>
        <w:t>C ) Match.( Saatlerin doğru yazılışlarını eşleştiriniz.) (5x4=20)</w:t>
      </w:r>
    </w:p>
    <w:p w:rsidR="009B4939" w:rsidRDefault="009B4939" w:rsidP="001C2C94">
      <w:pPr>
        <w:rPr>
          <w:b/>
          <w:sz w:val="24"/>
          <w:szCs w:val="24"/>
        </w:rPr>
      </w:pPr>
    </w:p>
    <w:p w:rsidR="009B4939" w:rsidRPr="0042586E" w:rsidRDefault="009B4939" w:rsidP="0042586E">
      <w:pPr>
        <w:rPr>
          <w:sz w:val="24"/>
          <w:szCs w:val="24"/>
        </w:rPr>
      </w:pPr>
      <w:r>
        <w:rPr>
          <w:noProof/>
        </w:rPr>
        <w:pict>
          <v:shape id="Resim 21" o:spid="_x0000_s1042" type="#_x0000_t75" style="position:absolute;margin-left:422.25pt;margin-top:19.05pt;width:99pt;height:84pt;z-index:-251655168;visibility:visible">
            <v:imagedata r:id="rId16" o:title=""/>
          </v:shape>
        </w:pict>
      </w:r>
      <w:r>
        <w:rPr>
          <w:noProof/>
        </w:rPr>
        <w:pict>
          <v:shape id="Resim 20" o:spid="_x0000_s1043" type="#_x0000_t75" style="position:absolute;margin-left:323.25pt;margin-top:17.55pt;width:89.25pt;height:87pt;z-index:-251656192;visibility:visible">
            <v:imagedata r:id="rId17" o:title=""/>
          </v:shape>
        </w:pict>
      </w:r>
      <w:r>
        <w:rPr>
          <w:noProof/>
        </w:rPr>
        <w:pict>
          <v:shape id="Resim 18" o:spid="_x0000_s1044" type="#_x0000_t75" style="position:absolute;margin-left:108.75pt;margin-top:19.05pt;width:91.5pt;height:85.5pt;z-index:-251658240;visibility:visible">
            <v:imagedata r:id="rId18" o:title=""/>
          </v:shape>
        </w:pict>
      </w:r>
      <w:r>
        <w:rPr>
          <w:noProof/>
        </w:rPr>
        <w:pict>
          <v:shape id="Resim 19" o:spid="_x0000_s1045" type="#_x0000_t75" style="position:absolute;margin-left:218.25pt;margin-top:19.05pt;width:87.75pt;height:87.75pt;z-index:-251657216;visibility:visible">
            <v:imagedata r:id="rId19" o:title=""/>
          </v:shape>
        </w:pict>
      </w:r>
      <w:r>
        <w:rPr>
          <w:noProof/>
        </w:rPr>
        <w:pict>
          <v:shape id="Resim 17" o:spid="_x0000_s1046" type="#_x0000_t75" style="position:absolute;margin-left:6pt;margin-top:17.55pt;width:75.75pt;height:84.75pt;z-index:-251659264;visibility:visible">
            <v:imagedata r:id="rId20" o:title=""/>
          </v:shape>
        </w:pict>
      </w:r>
    </w:p>
    <w:p w:rsidR="009B4939" w:rsidRPr="0042586E" w:rsidRDefault="009B4939" w:rsidP="0042586E">
      <w:pPr>
        <w:jc w:val="center"/>
        <w:rPr>
          <w:sz w:val="24"/>
          <w:szCs w:val="24"/>
        </w:rPr>
      </w:pPr>
    </w:p>
    <w:p w:rsidR="009B4939" w:rsidRPr="0042586E" w:rsidRDefault="009B4939" w:rsidP="0042586E">
      <w:pPr>
        <w:tabs>
          <w:tab w:val="left" w:pos="1860"/>
          <w:tab w:val="left" w:pos="6900"/>
          <w:tab w:val="left" w:pos="894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B4939" w:rsidRDefault="009B4939" w:rsidP="0042586E">
      <w:pPr>
        <w:rPr>
          <w:sz w:val="24"/>
          <w:szCs w:val="24"/>
        </w:rPr>
      </w:pPr>
    </w:p>
    <w:p w:rsidR="009B4939" w:rsidRPr="0042586E" w:rsidRDefault="009B4939" w:rsidP="0042586E">
      <w:pPr>
        <w:rPr>
          <w:sz w:val="24"/>
          <w:szCs w:val="24"/>
        </w:rPr>
      </w:pPr>
      <w:r>
        <w:rPr>
          <w:sz w:val="24"/>
          <w:szCs w:val="24"/>
        </w:rPr>
        <w:t>It’s _____________    It’s ____________      It’s ____________        It’s ____________   It’s _____________</w:t>
      </w:r>
    </w:p>
    <w:p w:rsidR="009B4939" w:rsidRDefault="009B4939" w:rsidP="0042586E">
      <w:pPr>
        <w:rPr>
          <w:sz w:val="24"/>
          <w:szCs w:val="24"/>
        </w:rPr>
      </w:pPr>
    </w:p>
    <w:p w:rsidR="009B4939" w:rsidRDefault="009B4939" w:rsidP="0042586E">
      <w:pPr>
        <w:rPr>
          <w:b/>
          <w:sz w:val="24"/>
          <w:szCs w:val="24"/>
        </w:rPr>
      </w:pPr>
      <w:r>
        <w:rPr>
          <w:noProof/>
        </w:rPr>
        <w:pict>
          <v:roundrect id="_x0000_s1047" style="position:absolute;margin-left:12pt;margin-top:28.25pt;width:396.75pt;height:32.25pt;z-index:251662336" arcsize="10923f">
            <v:textbox>
              <w:txbxContent>
                <w:p w:rsidR="009B4939" w:rsidRPr="0042586E" w:rsidRDefault="009B4939" w:rsidP="0042586E">
                  <w:pPr>
                    <w:pStyle w:val="NoSpacing"/>
                    <w:rPr>
                      <w:b/>
                      <w:i/>
                      <w:sz w:val="24"/>
                      <w:szCs w:val="24"/>
                    </w:rPr>
                  </w:pPr>
                  <w:r w:rsidRPr="0042586E">
                    <w:rPr>
                      <w:b/>
                      <w:i/>
                      <w:sz w:val="24"/>
                      <w:szCs w:val="24"/>
                    </w:rPr>
                    <w:t>Enjoy your meal      /        It's all gone       /      Would you like      /     I'm full</w:t>
                  </w:r>
                </w:p>
                <w:p w:rsidR="009B4939" w:rsidRPr="0042586E" w:rsidRDefault="009B493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 w:rsidRPr="0042586E">
        <w:rPr>
          <w:b/>
          <w:sz w:val="24"/>
          <w:szCs w:val="24"/>
        </w:rPr>
        <w:t xml:space="preserve">D ) Fill in the blanks. (Diyalogdaki boşlukları dudurunuz.) </w:t>
      </w:r>
      <w:r>
        <w:rPr>
          <w:b/>
          <w:sz w:val="24"/>
          <w:szCs w:val="24"/>
        </w:rPr>
        <w:t>(4x4=16)</w:t>
      </w:r>
    </w:p>
    <w:p w:rsidR="009B4939" w:rsidRPr="007C0E85" w:rsidRDefault="009B4939" w:rsidP="007C0E85">
      <w:pPr>
        <w:rPr>
          <w:sz w:val="24"/>
          <w:szCs w:val="24"/>
        </w:rPr>
      </w:pPr>
    </w:p>
    <w:p w:rsidR="009B4939" w:rsidRPr="007C0E85" w:rsidRDefault="009B4939" w:rsidP="007C0E85">
      <w:pPr>
        <w:rPr>
          <w:sz w:val="24"/>
          <w:szCs w:val="24"/>
        </w:rPr>
      </w:pPr>
      <w:r>
        <w:rPr>
          <w:noProof/>
        </w:rPr>
        <w:pict>
          <v:shape id="_x0000_s1048" type="#_x0000_t62" style="position:absolute;margin-left:-12.75pt;margin-top:26.3pt;width:160.5pt;height:45pt;z-index:251664384" adj="5578,36288">
            <v:textbox style="mso-next-textbox:#_x0000_s1048">
              <w:txbxContent>
                <w:p w:rsidR="009B4939" w:rsidRDefault="009B4939" w:rsidP="007C0E85">
                  <w:pPr>
                    <w:spacing w:after="0" w:line="240" w:lineRule="auto"/>
                  </w:pPr>
                </w:p>
                <w:p w:rsidR="009B4939" w:rsidRDefault="009B4939" w:rsidP="007C0E85">
                  <w:pPr>
                    <w:spacing w:after="0" w:line="240" w:lineRule="auto"/>
                  </w:pPr>
                  <w:r>
                    <w:t>________________ pancake?</w:t>
                  </w:r>
                </w:p>
                <w:p w:rsidR="009B4939" w:rsidRDefault="009B4939" w:rsidP="007C0E85"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49" type="#_x0000_t62" style="position:absolute;margin-left:154.5pt;margin-top:21.8pt;width:135.75pt;height:49.5pt;z-index:251665408" adj="3349,38095">
            <v:textbox style="mso-next-textbox:#_x0000_s1049">
              <w:txbxContent>
                <w:p w:rsidR="009B4939" w:rsidRDefault="009B4939" w:rsidP="007C0E85">
                  <w:pPr>
                    <w:spacing w:after="0" w:line="240" w:lineRule="auto"/>
                  </w:pPr>
                </w:p>
                <w:p w:rsidR="009B4939" w:rsidRDefault="009B4939" w:rsidP="007C0E85">
                  <w:pPr>
                    <w:spacing w:after="0" w:line="240" w:lineRule="auto"/>
                  </w:pPr>
                  <w:r>
                    <w:t>_____________  thanks!</w:t>
                  </w:r>
                </w:p>
              </w:txbxContent>
            </v:textbox>
          </v:shape>
        </w:pict>
      </w:r>
      <w:r>
        <w:rPr>
          <w:sz w:val="24"/>
          <w:szCs w:val="24"/>
        </w:rPr>
        <w:t>1-</w:t>
      </w:r>
    </w:p>
    <w:p w:rsidR="009B4939" w:rsidRDefault="009B4939" w:rsidP="007C0E85">
      <w:pPr>
        <w:tabs>
          <w:tab w:val="left" w:pos="6990"/>
        </w:tabs>
        <w:rPr>
          <w:sz w:val="24"/>
          <w:szCs w:val="24"/>
        </w:rPr>
      </w:pPr>
      <w:r>
        <w:rPr>
          <w:noProof/>
        </w:rPr>
        <w:pict>
          <v:shape id="Resim 23" o:spid="_x0000_s1050" type="#_x0000_t75" style="position:absolute;margin-left:296.25pt;margin-top:9.95pt;width:251.25pt;height:41.25pt;z-index:-251650048;visibility:visible">
            <v:imagedata r:id="rId21" o:title=""/>
          </v:shape>
        </w:pict>
      </w:r>
      <w:r>
        <w:rPr>
          <w:sz w:val="24"/>
          <w:szCs w:val="24"/>
        </w:rPr>
        <w:tab/>
      </w:r>
    </w:p>
    <w:p w:rsidR="009B4939" w:rsidRDefault="009B4939" w:rsidP="007C0E85">
      <w:pPr>
        <w:rPr>
          <w:sz w:val="24"/>
          <w:szCs w:val="24"/>
        </w:rPr>
      </w:pPr>
      <w:r>
        <w:rPr>
          <w:noProof/>
        </w:rPr>
        <w:pict>
          <v:shape id="Resim 22" o:spid="_x0000_s1051" type="#_x0000_t75" style="position:absolute;margin-left:-1.9pt;margin-top:34.1pt;width:180.75pt;height:143.25pt;z-index:-251653120;visibility:visible">
            <v:imagedata r:id="rId22" o:title=""/>
          </v:shape>
        </w:pict>
      </w:r>
    </w:p>
    <w:p w:rsidR="009B4939" w:rsidRDefault="009B4939" w:rsidP="007C0E85">
      <w:pPr>
        <w:rPr>
          <w:sz w:val="24"/>
          <w:szCs w:val="24"/>
        </w:rPr>
      </w:pPr>
    </w:p>
    <w:p w:rsidR="009B4939" w:rsidRDefault="009B4939" w:rsidP="007C0E85">
      <w:pPr>
        <w:tabs>
          <w:tab w:val="left" w:pos="6060"/>
        </w:tabs>
        <w:rPr>
          <w:sz w:val="24"/>
          <w:szCs w:val="24"/>
        </w:rPr>
      </w:pPr>
      <w:r>
        <w:rPr>
          <w:noProof/>
        </w:rPr>
        <w:pict>
          <v:shape id="Resim 24" o:spid="_x0000_s1052" type="#_x0000_t75" style="position:absolute;margin-left:291pt;margin-top:26.15pt;width:256.5pt;height:45pt;z-index:-251649024;visibility:visible">
            <v:imagedata r:id="rId23" o:title=""/>
          </v:shape>
        </w:pict>
      </w:r>
      <w:r>
        <w:rPr>
          <w:sz w:val="24"/>
          <w:szCs w:val="24"/>
        </w:rPr>
        <w:tab/>
      </w:r>
    </w:p>
    <w:p w:rsidR="009B4939" w:rsidRPr="007C0E85" w:rsidRDefault="009B4939" w:rsidP="007C0E85">
      <w:pPr>
        <w:rPr>
          <w:sz w:val="24"/>
          <w:szCs w:val="24"/>
        </w:rPr>
      </w:pPr>
    </w:p>
    <w:p w:rsidR="009B4939" w:rsidRPr="007C0E85" w:rsidRDefault="009B4939" w:rsidP="007C0E85">
      <w:pPr>
        <w:rPr>
          <w:sz w:val="24"/>
          <w:szCs w:val="24"/>
        </w:rPr>
      </w:pPr>
    </w:p>
    <w:p w:rsidR="009B4939" w:rsidRPr="007C0E85" w:rsidRDefault="009B4939" w:rsidP="007C0E85">
      <w:pPr>
        <w:rPr>
          <w:sz w:val="24"/>
          <w:szCs w:val="24"/>
        </w:rPr>
      </w:pPr>
    </w:p>
    <w:p w:rsidR="009B4939" w:rsidRPr="007C0E85" w:rsidRDefault="009B4939" w:rsidP="007C0E85">
      <w:pPr>
        <w:rPr>
          <w:sz w:val="24"/>
          <w:szCs w:val="24"/>
        </w:rPr>
      </w:pPr>
    </w:p>
    <w:p w:rsidR="009B4939" w:rsidRDefault="009B4939" w:rsidP="00E55277">
      <w:pPr>
        <w:spacing w:after="0"/>
        <w:rPr>
          <w:sz w:val="24"/>
        </w:rPr>
      </w:pPr>
      <w:hyperlink r:id="rId24" w:history="1">
        <w:r>
          <w:rPr>
            <w:rStyle w:val="Hyperlink"/>
            <w:sz w:val="24"/>
          </w:rPr>
          <w:t>www.sorubak.com</w:t>
        </w:r>
      </w:hyperlink>
      <w:r>
        <w:rPr>
          <w:sz w:val="24"/>
        </w:rPr>
        <w:t xml:space="preserve"> </w:t>
      </w:r>
    </w:p>
    <w:p w:rsidR="009B4939" w:rsidRPr="007C0E85" w:rsidRDefault="009B4939" w:rsidP="007C0E85">
      <w:pPr>
        <w:rPr>
          <w:b/>
          <w:sz w:val="24"/>
          <w:szCs w:val="24"/>
        </w:rPr>
      </w:pPr>
    </w:p>
    <w:p w:rsidR="009B4939" w:rsidRDefault="009B4939" w:rsidP="007C0E85">
      <w:pPr>
        <w:rPr>
          <w:b/>
          <w:sz w:val="24"/>
          <w:szCs w:val="24"/>
        </w:rPr>
      </w:pPr>
      <w:r>
        <w:rPr>
          <w:noProof/>
        </w:rPr>
        <w:pict>
          <v:roundrect id="_x0000_s1053" style="position:absolute;margin-left:105pt;margin-top:2.35pt;width:390.75pt;height:63.75pt;z-index:251673600" arcsize="10923f">
            <v:textbox>
              <w:txbxContent>
                <w:p w:rsidR="009B4939" w:rsidRPr="00B242BA" w:rsidRDefault="009B4939" w:rsidP="00B242BA">
                  <w:pPr>
                    <w:jc w:val="center"/>
                    <w:rPr>
                      <w:b/>
                      <w:i/>
                      <w:sz w:val="24"/>
                      <w:szCs w:val="24"/>
                    </w:rPr>
                  </w:pPr>
                  <w:r w:rsidRPr="00B242BA">
                    <w:rPr>
                      <w:b/>
                      <w:i/>
                      <w:sz w:val="24"/>
                      <w:szCs w:val="24"/>
                    </w:rPr>
                    <w:t>1. Shake well before drinking.      2. Store in room temperature.</w:t>
                  </w:r>
                </w:p>
                <w:p w:rsidR="009B4939" w:rsidRPr="00B242BA" w:rsidRDefault="009B4939" w:rsidP="00B242BA">
                  <w:pPr>
                    <w:jc w:val="center"/>
                    <w:rPr>
                      <w:b/>
                      <w:i/>
                      <w:sz w:val="24"/>
                      <w:szCs w:val="24"/>
                    </w:rPr>
                  </w:pPr>
                  <w:r w:rsidRPr="00B242BA">
                    <w:rPr>
                      <w:b/>
                      <w:i/>
                      <w:sz w:val="24"/>
                      <w:szCs w:val="24"/>
                    </w:rPr>
                    <w:t>3. Keep in fridge.       4. Drink cold.          5. Made from natural cow's milk</w:t>
                  </w:r>
                </w:p>
                <w:p w:rsidR="009B4939" w:rsidRDefault="009B4939"/>
              </w:txbxContent>
            </v:textbox>
          </v:roundrect>
        </w:pict>
      </w:r>
      <w:r w:rsidRPr="007C0E85">
        <w:rPr>
          <w:b/>
          <w:sz w:val="24"/>
          <w:szCs w:val="24"/>
        </w:rPr>
        <w:t>E ) Match.</w:t>
      </w:r>
      <w:r>
        <w:rPr>
          <w:b/>
          <w:sz w:val="24"/>
          <w:szCs w:val="24"/>
        </w:rPr>
        <w:t xml:space="preserve"> (5x2=10)</w:t>
      </w:r>
    </w:p>
    <w:p w:rsidR="009B4939" w:rsidRDefault="009B4939" w:rsidP="007C0E85">
      <w:pPr>
        <w:rPr>
          <w:b/>
          <w:sz w:val="24"/>
          <w:szCs w:val="24"/>
        </w:rPr>
      </w:pPr>
    </w:p>
    <w:p w:rsidR="009B4939" w:rsidRDefault="009B4939" w:rsidP="007C0E85">
      <w:pPr>
        <w:rPr>
          <w:b/>
          <w:sz w:val="24"/>
          <w:szCs w:val="24"/>
        </w:rPr>
      </w:pPr>
      <w:r>
        <w:rPr>
          <w:noProof/>
        </w:rPr>
        <w:pict>
          <v:shape id="_x0000_s1054" type="#_x0000_t75" style="position:absolute;margin-left:222pt;margin-top:25.9pt;width:81pt;height:81pt;z-index:-251645952">
            <v:imagedata r:id="rId25" o:title=""/>
          </v:shape>
        </w:pict>
      </w:r>
      <w:r>
        <w:rPr>
          <w:noProof/>
        </w:rPr>
        <w:pict>
          <v:shape id="Resim 27" o:spid="_x0000_s1055" type="#_x0000_t75" alt="http://konakiskender.net/menu/23.jpg" style="position:absolute;margin-left:93.75pt;margin-top:19.9pt;width:106.25pt;height:88.5pt;z-index:-251646976;visibility:visible">
            <v:imagedata r:id="rId26" o:title=""/>
          </v:shape>
        </w:pict>
      </w:r>
      <w:r>
        <w:rPr>
          <w:noProof/>
        </w:rPr>
        <w:pict>
          <v:shape id="_x0000_s1056" type="#_x0000_t75" alt="http://t2.gstatic.com/images?q=tbn:ANd9GcSa4d2crEKfV5Tv6Y-iE2hZCPKZWOyMzV32QM-oHyaHJAqijhaZ" style="position:absolute;margin-left:-14.25pt;margin-top:19.9pt;width:80.8pt;height:91.5pt;z-index:-251648000;visibility:visible">
            <v:imagedata r:id="rId27" o:title=""/>
          </v:shape>
        </w:pict>
      </w:r>
    </w:p>
    <w:p w:rsidR="009B4939" w:rsidRDefault="009B4939" w:rsidP="007C0E85">
      <w:pPr>
        <w:rPr>
          <w:b/>
          <w:sz w:val="24"/>
          <w:szCs w:val="24"/>
        </w:rPr>
      </w:pPr>
      <w:r>
        <w:rPr>
          <w:noProof/>
        </w:rPr>
        <w:pict>
          <v:shape id="_x0000_s1057" type="#_x0000_t75" alt="http://www.clipartlord.com/wp-content/uploads/2013/05/salami.png" style="position:absolute;margin-left:440.25pt;margin-top:.55pt;width:81pt;height:70.5pt;z-index:-251643904;visibility:visible">
            <v:imagedata r:id="rId28" o:title=""/>
          </v:shape>
        </w:pict>
      </w:r>
      <w:r>
        <w:rPr>
          <w:noProof/>
        </w:rPr>
        <w:pict>
          <v:shape id="_x0000_s1058" type="#_x0000_t75" alt="http://upload.wikimedia.org/wikipedia/en/a/a5/Cheese.png" style="position:absolute;margin-left:323.25pt;margin-top:2.05pt;width:81.75pt;height:69pt;z-index:-251644928;visibility:visible">
            <v:imagedata r:id="rId29" o:title=""/>
          </v:shape>
        </w:pict>
      </w:r>
    </w:p>
    <w:p w:rsidR="009B4939" w:rsidRDefault="009B4939" w:rsidP="007C0E85">
      <w:pPr>
        <w:rPr>
          <w:b/>
          <w:sz w:val="24"/>
          <w:szCs w:val="24"/>
        </w:rPr>
      </w:pPr>
    </w:p>
    <w:p w:rsidR="009B4939" w:rsidRPr="00B242BA" w:rsidRDefault="009B4939" w:rsidP="00B242BA">
      <w:pPr>
        <w:rPr>
          <w:sz w:val="24"/>
          <w:szCs w:val="24"/>
        </w:rPr>
      </w:pPr>
    </w:p>
    <w:p w:rsidR="009B4939" w:rsidRPr="00B242BA" w:rsidRDefault="009B4939" w:rsidP="00B242BA">
      <w:pPr>
        <w:rPr>
          <w:sz w:val="24"/>
          <w:szCs w:val="24"/>
        </w:rPr>
      </w:pPr>
      <w:r>
        <w:rPr>
          <w:sz w:val="24"/>
          <w:szCs w:val="24"/>
        </w:rPr>
        <w:t xml:space="preserve">   ______                                 ______                               ______                       ______                           ______</w:t>
      </w:r>
    </w:p>
    <w:p w:rsidR="009B4939" w:rsidRPr="00B242BA" w:rsidRDefault="009B4939" w:rsidP="00B242BA">
      <w:pPr>
        <w:rPr>
          <w:sz w:val="24"/>
          <w:szCs w:val="24"/>
        </w:rPr>
      </w:pPr>
      <w:r>
        <w:rPr>
          <w:noProof/>
        </w:rPr>
        <w:pict>
          <v:shape id="_x0000_s1059" type="#_x0000_t75" style="position:absolute;margin-left:396.45pt;margin-top:13.55pt;width:136.5pt;height:53.25pt;z-index:-251641856;visibility:visible">
            <v:imagedata r:id="rId30" o:title=""/>
          </v:shape>
        </w:pict>
      </w:r>
    </w:p>
    <w:sectPr w:rsidR="009B4939" w:rsidRPr="00B242BA" w:rsidSect="001C2C94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4230"/>
    <w:rsid w:val="00006B01"/>
    <w:rsid w:val="001C2C94"/>
    <w:rsid w:val="002367B8"/>
    <w:rsid w:val="002E3677"/>
    <w:rsid w:val="0042586E"/>
    <w:rsid w:val="00436A24"/>
    <w:rsid w:val="00484230"/>
    <w:rsid w:val="004D2DA3"/>
    <w:rsid w:val="007C0E85"/>
    <w:rsid w:val="00911650"/>
    <w:rsid w:val="00974F07"/>
    <w:rsid w:val="00993F4F"/>
    <w:rsid w:val="009B4939"/>
    <w:rsid w:val="00B242BA"/>
    <w:rsid w:val="00E55277"/>
    <w:rsid w:val="00EF4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F4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84230"/>
    <w:pPr>
      <w:ind w:left="720"/>
      <w:contextualSpacing/>
    </w:pPr>
  </w:style>
  <w:style w:type="paragraph" w:styleId="NoSpacing">
    <w:name w:val="No Spacing"/>
    <w:uiPriority w:val="99"/>
    <w:qFormat/>
    <w:rsid w:val="00484230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84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8423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5527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839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hyperlink" Target="http://www.sorubak.com/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28" Type="http://schemas.openxmlformats.org/officeDocument/2006/relationships/image" Target="media/image24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3.jpe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323</TotalTime>
  <Pages>2</Pages>
  <Words>175</Words>
  <Characters>1003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kullanıcı</dc:creator>
  <cp:keywords/>
  <dc:description/>
  <cp:lastModifiedBy>edanur</cp:lastModifiedBy>
  <cp:revision>3</cp:revision>
  <dcterms:created xsi:type="dcterms:W3CDTF">2014-11-06T15:49:00Z</dcterms:created>
  <dcterms:modified xsi:type="dcterms:W3CDTF">2014-11-10T17:38:00Z</dcterms:modified>
</cp:coreProperties>
</file>