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DA68DE" w:rsidP="002D0908">
      <w:pPr>
        <w:jc w:val="center"/>
        <w:rPr>
          <w:b/>
        </w:rPr>
      </w:pPr>
      <w:r w:rsidRPr="001C0BDD">
        <w:rPr>
          <w:b/>
        </w:rPr>
        <w:t>2014-2015 EDUCATION YEAR GÜNGÖR GENCER SECONDARY SCHOOL 1</w:t>
      </w:r>
      <w:r w:rsidRPr="001C0BDD">
        <w:rPr>
          <w:b/>
          <w:vertAlign w:val="superscript"/>
        </w:rPr>
        <w:t>ST</w:t>
      </w:r>
      <w:r w:rsidRPr="001C0BDD">
        <w:rPr>
          <w:b/>
        </w:rPr>
        <w:t xml:space="preserve"> TERM 2</w:t>
      </w:r>
      <w:r w:rsidRPr="001C0BDD">
        <w:rPr>
          <w:b/>
          <w:vertAlign w:val="superscript"/>
        </w:rPr>
        <w:t>ND</w:t>
      </w:r>
      <w:r w:rsidRPr="001C0BDD">
        <w:rPr>
          <w:b/>
        </w:rPr>
        <w:t xml:space="preserve"> EXAM OF THE 6</w:t>
      </w:r>
      <w:r w:rsidRPr="001C0BDD">
        <w:rPr>
          <w:b/>
          <w:vertAlign w:val="superscript"/>
        </w:rPr>
        <w:t>TH</w:t>
      </w:r>
      <w:r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Paragraph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>LOOK AT  THE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279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2pt;height:15.75pt;visibility:visible">
                  <v:imagedata r:id="rId8" o:title=""/>
                </v:shape>
              </w:pic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rPr>
                <w:noProof/>
                <w:lang w:eastAsia="tr-TR"/>
              </w:rPr>
              <w:pict>
                <v:shape id="Resim 8" o:spid="_x0000_i1026" type="#_x0000_t75" style="width:53.25pt;height:18.75pt;visibility:visible">
                  <v:imagedata r:id="rId9" o:title=""/>
                </v:shape>
              </w:pic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rPr>
                <w:noProof/>
                <w:lang w:eastAsia="tr-TR"/>
              </w:rPr>
              <w:pict>
                <v:shape id="Resim 4" o:spid="_x0000_i1027" type="#_x0000_t75" style="width:34.5pt;height:21pt;visibility:visible">
                  <v:imagedata r:id="rId10" o:title=""/>
                </v:shape>
              </w:pic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rPr>
                <w:noProof/>
                <w:lang w:eastAsia="tr-TR"/>
              </w:rPr>
              <w:pict>
                <v:shape id="Resim 5" o:spid="_x0000_i1028" type="#_x0000_t75" style="width:42pt;height:15.75pt;visibility:visible">
                  <v:imagedata r:id="rId8" o:title=""/>
                </v:shape>
              </w:pic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rPr>
                <w:noProof/>
                <w:lang w:eastAsia="tr-TR"/>
              </w:rPr>
              <w:pict>
                <v:shape id="Resim 6" o:spid="_x0000_i1029" type="#_x0000_t75" style="width:47.25pt;height:18.75pt;visibility:visible">
                  <v:imagedata r:id="rId11" o:title=""/>
                </v:shape>
              </w:pict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Paragraph"/>
        <w:numPr>
          <w:ilvl w:val="0"/>
          <w:numId w:val="3"/>
        </w:numPr>
      </w:pPr>
      <w:r>
        <w:t xml:space="preserve">What is the weather like  on  Monday? ………………………….  </w:t>
      </w:r>
    </w:p>
    <w:p w:rsidR="00DA68DE" w:rsidRDefault="00DA68DE" w:rsidP="00F53041">
      <w:pPr>
        <w:pStyle w:val="ListParagraph"/>
        <w:numPr>
          <w:ilvl w:val="0"/>
          <w:numId w:val="3"/>
        </w:numPr>
      </w:pPr>
      <w:r>
        <w:t>What is the temperature on Tuesday? …………………………..</w:t>
      </w:r>
    </w:p>
    <w:p w:rsidR="00DA68DE" w:rsidRDefault="00DA68DE" w:rsidP="00F53041">
      <w:pPr>
        <w:pStyle w:val="ListParagraph"/>
        <w:numPr>
          <w:ilvl w:val="0"/>
          <w:numId w:val="3"/>
        </w:numPr>
      </w:pPr>
      <w:r>
        <w:t>How is the weather on Tuesday?   …………………………………</w:t>
      </w:r>
    </w:p>
    <w:p w:rsidR="00DA68DE" w:rsidRDefault="00DA68DE" w:rsidP="00F53041">
      <w:pPr>
        <w:pStyle w:val="ListParagraph"/>
        <w:numPr>
          <w:ilvl w:val="0"/>
          <w:numId w:val="3"/>
        </w:numPr>
      </w:pPr>
      <w:r>
        <w:t>What is the weather like on Wednesday?   ……………………</w:t>
      </w:r>
    </w:p>
    <w:p w:rsidR="00DA68DE" w:rsidRDefault="00DA68DE" w:rsidP="00E7145F">
      <w:pPr>
        <w:pStyle w:val="ListParagraph"/>
        <w:numPr>
          <w:ilvl w:val="0"/>
          <w:numId w:val="3"/>
        </w:numPr>
      </w:pPr>
      <w:r>
        <w:t>Waht is the temperature on Thursday?  …………………………</w:t>
      </w:r>
    </w:p>
    <w:p w:rsidR="00DA68DE" w:rsidRDefault="00DA68DE" w:rsidP="00F53041">
      <w:pPr>
        <w:pStyle w:val="ListParagraph"/>
        <w:numPr>
          <w:ilvl w:val="0"/>
          <w:numId w:val="3"/>
        </w:numPr>
      </w:pPr>
      <w:r>
        <w:t>Is the weather rainy on Friday? ……………………………………… 7- What is the temperature on Friday?  ………………………………………</w:t>
      </w:r>
    </w:p>
    <w:p w:rsidR="00DA68DE" w:rsidRDefault="00DA68DE" w:rsidP="00B52015">
      <w:pPr>
        <w:pStyle w:val="ListParagraph"/>
      </w:pPr>
    </w:p>
    <w:p w:rsidR="00DA68DE" w:rsidRPr="002D0908" w:rsidRDefault="00DA68DE" w:rsidP="00ED780D">
      <w:pPr>
        <w:pStyle w:val="ListParagraph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Paragraph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Paragraph"/>
              <w:spacing w:after="0" w:line="240" w:lineRule="auto"/>
              <w:ind w:left="0"/>
            </w:pPr>
            <w:r w:rsidRPr="00FF5EA9">
              <w:t>Happy       sleepy       anxious        scared        upset         confused               tired</w:t>
            </w:r>
          </w:p>
        </w:tc>
      </w:tr>
    </w:tbl>
    <w:p w:rsidR="00DA68DE" w:rsidRDefault="00DA68DE" w:rsidP="00ED780D">
      <w:r w:rsidRPr="003F78CC">
        <w:rPr>
          <w:noProof/>
          <w:lang w:eastAsia="tr-TR"/>
        </w:rPr>
        <w:pict>
          <v:shape id="Resim 18" o:spid="_x0000_i1030" type="#_x0000_t75" style="width:58.5pt;height:65.25pt;visibility:visible">
            <v:imagedata r:id="rId12" o:title=""/>
          </v:shape>
        </w:pict>
      </w:r>
      <w:r>
        <w:t xml:space="preserve">  </w:t>
      </w:r>
      <w:r w:rsidRPr="003F78CC">
        <w:rPr>
          <w:noProof/>
          <w:lang w:eastAsia="tr-TR"/>
        </w:rPr>
        <w:pict>
          <v:shape id="Resim 19" o:spid="_x0000_i1031" type="#_x0000_t75" style="width:59.25pt;height:50.25pt;visibility:visible">
            <v:imagedata r:id="rId13" o:title=""/>
          </v:shape>
        </w:pict>
      </w:r>
      <w:r>
        <w:t xml:space="preserve">    </w:t>
      </w:r>
      <w:r w:rsidRPr="003F78CC">
        <w:rPr>
          <w:noProof/>
          <w:lang w:eastAsia="tr-TR"/>
        </w:rPr>
        <w:pict>
          <v:shape id="Resim 9" o:spid="_x0000_i1032" type="#_x0000_t75" style="width:53.25pt;height:53.25pt;visibility:visible">
            <v:imagedata r:id="rId14" o:title=""/>
          </v:shape>
        </w:pict>
      </w:r>
      <w:r>
        <w:t xml:space="preserve">   </w:t>
      </w:r>
      <w:r w:rsidRPr="003F78CC">
        <w:rPr>
          <w:noProof/>
          <w:lang w:eastAsia="tr-TR"/>
        </w:rPr>
        <w:pict>
          <v:shape id="Resim 16" o:spid="_x0000_i1033" type="#_x0000_t75" style="width:61.5pt;height:60pt;visibility:visible">
            <v:imagedata r:id="rId15" o:title=""/>
          </v:shape>
        </w:pict>
      </w:r>
      <w:r>
        <w:t xml:space="preserve">     </w:t>
      </w:r>
      <w:r w:rsidRPr="003F78CC">
        <w:rPr>
          <w:noProof/>
          <w:lang w:eastAsia="tr-TR"/>
        </w:rPr>
        <w:pict>
          <v:shape id="Resim 15" o:spid="_x0000_i1034" type="#_x0000_t75" style="width:46.5pt;height:53.25pt;visibility:visible">
            <v:imagedata r:id="rId16" o:title=""/>
          </v:shape>
        </w:pict>
      </w:r>
      <w:r>
        <w:t xml:space="preserve">     </w:t>
      </w:r>
      <w:r w:rsidRPr="003F78CC">
        <w:rPr>
          <w:noProof/>
          <w:lang w:eastAsia="tr-TR"/>
        </w:rPr>
        <w:pict>
          <v:shape id="Resim 10" o:spid="_x0000_i1035" type="#_x0000_t75" style="width:53.25pt;height:52.5pt;visibility:visible">
            <v:imagedata r:id="rId17" o:title=""/>
          </v:shape>
        </w:pict>
      </w:r>
      <w:r>
        <w:t xml:space="preserve">     </w:t>
      </w:r>
      <w:r w:rsidRPr="003F78CC">
        <w:rPr>
          <w:noProof/>
          <w:lang w:eastAsia="tr-TR"/>
        </w:rPr>
        <w:pict>
          <v:shape id="Resim 11" o:spid="_x0000_i1036" type="#_x0000_t75" style="width:56.25pt;height:56.25pt;visibility:visible">
            <v:imagedata r:id="rId18" o:title=""/>
          </v:shape>
        </w:pict>
      </w:r>
      <w:r>
        <w:t xml:space="preserve">                 </w:t>
      </w:r>
    </w:p>
    <w:p w:rsidR="00DA68DE" w:rsidRDefault="00DA68DE" w:rsidP="007B0764">
      <w:r>
        <w:t>1...............      2…………………      3 ……………       4 …………….       5………………     6 …………….         7……………</w:t>
      </w:r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>. (16 pts)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Pr="00FF5EA9">
        <w:rPr>
          <w:noProof/>
          <w:sz w:val="24"/>
          <w:lang w:eastAsia="tr-TR"/>
        </w:rPr>
        <w:pict>
          <v:shape id="Resim 21" o:spid="_x0000_i1037" type="#_x0000_t75" style="width:1in;height:66pt;visibility:visible">
            <v:imagedata r:id="rId19" o:title=""/>
          </v:shape>
        </w:pict>
      </w:r>
      <w:r>
        <w:rPr>
          <w:sz w:val="24"/>
        </w:rPr>
        <w:t xml:space="preserve">             B) </w:t>
      </w:r>
      <w:r w:rsidRPr="00FF5EA9">
        <w:rPr>
          <w:noProof/>
          <w:sz w:val="24"/>
          <w:lang w:eastAsia="tr-TR"/>
        </w:rPr>
        <w:pict>
          <v:shape id="Resim 27" o:spid="_x0000_i1038" type="#_x0000_t75" style="width:62.25pt;height:66.75pt;visibility:visible">
            <v:imagedata r:id="rId20" o:title=""/>
          </v:shape>
        </w:pict>
      </w:r>
      <w:r>
        <w:rPr>
          <w:sz w:val="24"/>
        </w:rPr>
        <w:t xml:space="preserve">            C)     </w:t>
      </w:r>
      <w:r w:rsidRPr="00FF5EA9">
        <w:rPr>
          <w:noProof/>
          <w:sz w:val="24"/>
          <w:lang w:eastAsia="tr-TR"/>
        </w:rPr>
        <w:pict>
          <v:shape id="Resim 24" o:spid="_x0000_i1039" type="#_x0000_t75" style="width:65.25pt;height:66.75pt;visibility:visible">
            <v:imagedata r:id="rId21" o:title=""/>
          </v:shape>
        </w:pict>
      </w:r>
      <w:r>
        <w:rPr>
          <w:sz w:val="24"/>
        </w:rPr>
        <w:t xml:space="preserve">        D)   </w:t>
      </w:r>
      <w:r w:rsidRPr="00FF5EA9">
        <w:rPr>
          <w:noProof/>
          <w:sz w:val="24"/>
          <w:lang w:eastAsia="tr-TR"/>
        </w:rPr>
        <w:pict>
          <v:shape id="Resim 28" o:spid="_x0000_i1040" type="#_x0000_t75" style="width:87pt;height:78pt;visibility:visible">
            <v:imagedata r:id="rId22" o:title=""/>
          </v:shape>
        </w:pict>
      </w:r>
    </w:p>
    <w:p w:rsidR="00DA68DE" w:rsidRDefault="00DA68DE" w:rsidP="006C58BE">
      <w:pPr>
        <w:rPr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like the sun, the rain and the snow. I feel happy in all weather conditions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feel tired and sleepy on foggy days because itis dull outside.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>I don’t like snowy and freezing winter days. I always feel cold and moody.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>I feel happy and energetic on sunny days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sz w:val="24"/>
        </w:rPr>
        <w:t xml:space="preserve">1……..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Paragraph"/>
        <w:numPr>
          <w:ilvl w:val="0"/>
          <w:numId w:val="5"/>
        </w:numPr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the suitable words in the box. (</w:t>
      </w:r>
      <w:r w:rsidRPr="002D0908">
        <w:rPr>
          <w:rFonts w:ascii="Cambria" w:hAnsi="Cambria"/>
          <w:b/>
        </w:rPr>
        <w:t xml:space="preserve">Kutudaki  kelimeleri kullanarak doğru karşılaştırma </w:t>
      </w:r>
      <w:r>
        <w:rPr>
          <w:rFonts w:ascii="Cambria" w:hAnsi="Cambria"/>
          <w:b/>
        </w:rPr>
        <w:t xml:space="preserve">cümleleri kurun. </w:t>
      </w:r>
      <w:r w:rsidRPr="002D0908">
        <w:rPr>
          <w:rFonts w:ascii="Cambria" w:hAnsi="Cambria"/>
          <w:b/>
        </w:rPr>
        <w:t xml:space="preserve">THAN”i unutma!!!!)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boring          expensive          big        cold         tall          old</w:t>
            </w:r>
          </w:p>
        </w:tc>
      </w:tr>
    </w:tbl>
    <w:p w:rsidR="00DA68DE" w:rsidRPr="002D0908" w:rsidRDefault="00DA68DE" w:rsidP="002D0908">
      <w:pPr>
        <w:pStyle w:val="ListParagraph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r>
        <w:t>Elephant is _________________ a mouse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>A Ferrari is ______________ a bike.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r>
        <w:t>Turkish lesson is _________________ English .</w:t>
      </w:r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r>
        <w:t xml:space="preserve">The giraffe is _____________ the elephant.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DA68DE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8" o:spid="_x0000_s1030" type="#_x0000_t75" alt="http://sr.photos3.fotosearch.com/bthumb/CSP/CSP097/k0974549.jpg" style="position:absolute;margin-left:-14.6pt;margin-top:-20.6pt;width:60.75pt;height:52.15pt;z-index:251651584;visibility:visible">
            <v:imagedata r:id="rId23" r:href="rId24"/>
          </v:shape>
        </w:pict>
      </w:r>
      <w:r>
        <w:rPr>
          <w:noProof/>
          <w:lang w:eastAsia="tr-TR"/>
        </w:rPr>
        <w:pict>
          <v:shape id="Resim 42" o:spid="_x0000_s1031" type="#_x0000_t75" alt="https://encrypted-tbn2.gstatic.com/images?q=tbn:ANd9GcQt-7_GsVpZsYh1Y3t0Kwd5aaH7zpxPgJdk91FF9hRKF3akGxia" style="position:absolute;margin-left:377.65pt;margin-top:-21.35pt;width:68.25pt;height:42pt;z-index:-251660800;visibility:visible" wrapcoords="-237 0 -237 21214 21600 21214 21600 0 -237 0">
            <v:imagedata r:id="rId25" r:href="rId26"/>
            <w10:wrap type="tight"/>
          </v:shape>
        </w:pict>
      </w:r>
      <w:r>
        <w:rPr>
          <w:noProof/>
          <w:lang w:eastAsia="tr-TR"/>
        </w:rPr>
        <w:pict>
          <v:shape id="Resim 41" o:spid="_x0000_s1032" type="#_x0000_t75" alt="https://encrypted-tbn0.gstatic.com/images?q=tbn:ANd9GcSujV2HMJ1__o6vrq5YJjkGjJDtdPhkykgi2z-QXeyF6PG4ftpe4g" style="position:absolute;margin-left:285.4pt;margin-top:-28.85pt;width:54pt;height:54.75pt;z-index:-251661824;visibility:visible" wrapcoords="-300 0 -300 21304 21600 21304 21600 0 -300 0">
            <v:imagedata r:id="rId27" r:href="rId28"/>
            <w10:wrap type="tight"/>
          </v:shape>
        </w:pict>
      </w:r>
      <w:r>
        <w:rPr>
          <w:noProof/>
          <w:lang w:eastAsia="tr-TR"/>
        </w:rPr>
        <w:pict>
          <v:shape id="Resim 40" o:spid="_x0000_s1033" type="#_x0000_t75" alt="http://thumb101.shutterstock.com/display_pic_with_logo/548344/195161813/stock-vector-corn-flakes-and-milk-breakfast-cereal-with-milk-in-bowl-cereal-meal-195161813.jpg" style="position:absolute;margin-left:190.15pt;margin-top:-25.1pt;width:60.75pt;height:48.75pt;z-index:-251662848;visibility:visible" wrapcoords="-267 0 -267 21268 21600 21268 21600 0 -267 0">
            <v:imagedata r:id="rId29" r:href="rId30"/>
            <w10:wrap type="tight"/>
          </v:shape>
        </w:pict>
      </w:r>
      <w:r>
        <w:rPr>
          <w:noProof/>
          <w:lang w:eastAsia="tr-TR"/>
        </w:rPr>
        <w:pict>
          <v:shape id="Resim 39" o:spid="_x0000_s1034" type="#_x0000_t75" alt="https://encrypted-tbn1.gstatic.com/images?q=tbn:ANd9GcRdzhWecE4vTmAXZP-c41Vd2JZ6OlzpPKEw6AbZ1oK4OuIbtC7H" style="position:absolute;margin-left:85.25pt;margin-top:-20.6pt;width:58.4pt;height:46.5pt;z-index:-251663872;visibility:visible" wrapcoords="-277 0 -277 21252 21600 21252 21600 0 -277 0">
            <v:imagedata r:id="rId31" r:href="rId32"/>
            <w10:wrap type="tight"/>
          </v:shape>
        </w:pict>
      </w:r>
      <w:r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>
        <w:tab/>
      </w:r>
      <w:r>
        <w:tab/>
      </w:r>
      <w:r>
        <w:tab/>
        <w:t xml:space="preserve">                                                        </w:t>
      </w:r>
      <w:r w:rsidRPr="00CB0AE7">
        <w:t>……………….</w:t>
      </w:r>
      <w:r>
        <w:t xml:space="preserve">       </w:t>
      </w:r>
      <w:r>
        <w:tab/>
        <w:t xml:space="preserve">     </w:t>
      </w:r>
      <w:r w:rsidRPr="00CB0AE7">
        <w:t>………………</w:t>
      </w:r>
      <w:r>
        <w:t>.</w:t>
      </w:r>
      <w:r w:rsidRPr="00CB0AE7">
        <w:t xml:space="preserve">  </w:t>
      </w:r>
      <w:r w:rsidRPr="00CB0AE7">
        <w:tab/>
      </w:r>
      <w:r>
        <w:t xml:space="preserve">  </w:t>
      </w:r>
      <w:r w:rsidRPr="00CB0AE7">
        <w:t xml:space="preserve">     </w:t>
      </w:r>
      <w:r>
        <w:tab/>
        <w:t xml:space="preserve">      </w:t>
      </w:r>
      <w:r w:rsidRPr="00CB0AE7">
        <w:t>…………………</w:t>
      </w:r>
      <w:r w:rsidRPr="00CB0AE7">
        <w:tab/>
        <w:t xml:space="preserve">      </w:t>
      </w:r>
      <w:r>
        <w:t xml:space="preserve">           </w:t>
      </w:r>
      <w:r w:rsidRPr="00CB0AE7">
        <w:t xml:space="preserve">  ……………….</w:t>
      </w:r>
      <w:r w:rsidRPr="00CB0AE7">
        <w:tab/>
        <w:t xml:space="preserve">         </w:t>
      </w:r>
      <w:r>
        <w:t xml:space="preserve">    </w:t>
      </w:r>
      <w:r w:rsidRPr="00CB0AE7">
        <w:t>…………………..</w:t>
      </w:r>
      <w: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52" o:spid="_x0000_s1036" type="#_x0000_t75" alt="http://images.clipartpanda.com/face-clip-art-1195445142793311971TheresaKnott_worldlabel_manface2.svg.med.png" style="position:absolute;margin-left:9.4pt;margin-top:4.9pt;width:36.75pt;height:38.75pt;z-index:251656704;visibility:visible">
                  <v:imagedata r:id="rId33" r:href="rId34"/>
                </v:shape>
              </w:pict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Hi! My name is Onur. I like eating eggs, sausages and toast at berakfast. My favourite drink is orange juice.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50" o:spid="_x0000_s1038" type="#_x0000_t75" alt="https://encrypted-tbn1.gstatic.com/images?q=tbn:ANd9GcQdH5e_CT5SwQgww337U9fJZCCQrhnflO8H4mwVZYni1J_O1r1H" style="position:absolute;margin-left:-.35pt;margin-top:3.4pt;width:41.8pt;height:39pt;z-index:251658752;visibility:visible;mso-position-horizontal-relative:text;mso-position-vertical-relative:text">
                  <v:imagedata r:id="rId35" r:href="rId36"/>
                </v:shape>
              </w:pict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Yeşim. My favourite food is pancake at breakfast and I like tea. I don’t drink milk or orange juice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48" o:spid="_x0000_s1040" type="#_x0000_t75" alt="http://images.clipartpanda.com/boy-20clipart-boy-face-cartoon-clip-art_430749.jpg" style="position:absolute;margin-left:.4pt;margin-top:.4pt;width:45.75pt;height:45.75pt;z-index:251663872;visibility:visible;mso-position-horizontal-relative:text;mso-position-vertical-relative:text">
                  <v:imagedata r:id="rId37" r:href="rId38"/>
                </v:shape>
              </w:pict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My name is Anıl. I love eating cereal with milk at breakfast. I don’t like cheese, olives or tomatoes at breakfast.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46" o:spid="_x0000_s1042" type="#_x0000_t75" alt="http://www.easyvectors.com/assets/images/vectors/afbig/girl-face-cartoon-clip-art.jpg" style="position:absolute;margin-left:-.35pt;margin-top:7.15pt;width:50.25pt;height:40.3pt;z-index:251665920;visibility:visible;mso-position-horizontal-relative:text;mso-position-vertical-relative:text">
                  <v:imagedata r:id="rId39" r:href="rId40"/>
                </v:shape>
              </w:pict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Hi! I’m Emel. I eat an apple and toast at breakfast. I don’t like tea or coffee. I like milk.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44" o:spid="_x0000_s1044" type="#_x0000_t75" alt="http://images.clipartpanda.com/boy-face-clipart-boy-face-md.png" style="position:absolute;margin-left:.4pt;margin-top:5.65pt;width:41.25pt;height:45pt;z-index:251664896;visibility:visible;mso-position-horizontal-relative:text;mso-position-vertical-relative:text">
                  <v:imagedata r:id="rId41" r:href="rId42"/>
                </v:shape>
              </w:pict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Hello! I’m Sedat. I always eat toast, eggs, sausages and an apple at breakfast. I drink a glass of milk every morning.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Paragraph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pts)</w:t>
      </w:r>
    </w:p>
    <w:p w:rsidR="00DA68DE" w:rsidRPr="0079352A" w:rsidRDefault="00DA68DE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pict>
          <v:shape id="Resim 55" o:spid="_x0000_s1046" type="#_x0000_t75" style="position:absolute;margin-left:163.9pt;margin-top:18.35pt;width:37.5pt;height:45.25pt;z-index:-251647488;visibility:visible">
            <v:imagedata r:id="rId43" o:title=""/>
          </v:shape>
        </w:pict>
      </w:r>
      <w:r w:rsidRPr="0079352A">
        <w:rPr>
          <w:b/>
          <w:bCs/>
          <w:sz w:val="18"/>
        </w:rPr>
        <w:t xml:space="preserve">1. Mary and Ann ______ </w:t>
      </w:r>
      <w:r w:rsidRPr="0079352A">
        <w:rPr>
          <w:b/>
          <w:sz w:val="18"/>
        </w:rPr>
        <w:t xml:space="preserve">chess at the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playing          b) is palying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are playing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d) are not playing</w:t>
      </w:r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DA68DE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pict>
          <v:shape id="Resim 54" o:spid="_x0000_s1047" type="#_x0000_t75" style="position:absolute;margin-left:183.4pt;margin-top:10.25pt;width:23.25pt;height:41.25pt;z-index:-251649536;visibility:visible">
            <v:imagedata r:id="rId44" o:title=""/>
          </v:shape>
        </w:pict>
      </w:r>
      <w:r w:rsidRPr="0079352A">
        <w:rPr>
          <w:b/>
          <w:bCs/>
          <w:sz w:val="18"/>
        </w:rPr>
        <w:t>2. Kevin_________early every morning.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get up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b)gets up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getting up   </w:t>
      </w:r>
      <w:r>
        <w:rPr>
          <w:sz w:val="18"/>
        </w:rPr>
        <w:t xml:space="preserve">   </w:t>
      </w:r>
      <w:r w:rsidRPr="0079352A">
        <w:rPr>
          <w:sz w:val="18"/>
        </w:rPr>
        <w:t>d) are getting up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pict>
          <v:shape id="Resim 53" o:spid="_x0000_s1048" type="#_x0000_t75" alt="http://www.englishexercises.org/makeagame/my_documents/my_pictures/gallery/c/cook.jpg" style="position:absolute;left:0;text-align:left;margin-left:157.15pt;margin-top:18.1pt;width:49.5pt;height:37pt;z-index:-251648512;visibility:visible">
            <v:imagedata r:id="rId45" o:title=""/>
          </v:shape>
        </w:pict>
      </w:r>
      <w:r w:rsidRPr="0079352A">
        <w:rPr>
          <w:b/>
          <w:sz w:val="18"/>
        </w:rPr>
        <w:t>3.</w:t>
      </w:r>
      <w:r w:rsidRPr="0079352A">
        <w:rPr>
          <w:sz w:val="18"/>
        </w:rPr>
        <w:t xml:space="preserve"> </w:t>
      </w:r>
      <w:r w:rsidRPr="0079352A">
        <w:rPr>
          <w:b/>
          <w:sz w:val="18"/>
        </w:rPr>
        <w:t xml:space="preserve">_______he doing?   He is cooking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What 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b) Where are</w:t>
      </w:r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What are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d) Who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>4.</w:t>
      </w:r>
      <w:r>
        <w:t xml:space="preserve"> </w:t>
      </w:r>
      <w:r>
        <w:rPr>
          <w:b/>
        </w:rPr>
        <w:t>A: Where is Ahmet going at the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eating a toast  </w:t>
      </w:r>
      <w:r>
        <w:rPr>
          <w:sz w:val="20"/>
        </w:rPr>
        <w:t xml:space="preserve">        </w:t>
      </w:r>
      <w:r w:rsidRPr="0079352A">
        <w:rPr>
          <w:sz w:val="20"/>
        </w:rPr>
        <w:t>b) He studies lesson ever day.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>c) He is going to the theatre.</w:t>
      </w:r>
      <w:r>
        <w:rPr>
          <w:sz w:val="20"/>
        </w:rPr>
        <w:t xml:space="preserve">    </w:t>
      </w:r>
      <w:r w:rsidRPr="0079352A">
        <w:rPr>
          <w:sz w:val="20"/>
        </w:rPr>
        <w:t>d) He goes to school.</w:t>
      </w:r>
    </w:p>
    <w:p w:rsidR="00DA68DE" w:rsidRDefault="00DA68DE" w:rsidP="0079352A">
      <w:pPr>
        <w:ind w:right="-496"/>
        <w:rPr>
          <w:b/>
        </w:rPr>
      </w:pPr>
      <w:hyperlink r:id="rId46" w:history="1">
        <w:r w:rsidRPr="005A1AA1">
          <w:rPr>
            <w:rStyle w:val="Hyperlink"/>
            <w:rFonts w:ascii="Comic Sans MS" w:hAnsi="Comic Sans MS" w:cs="Kartika"/>
            <w:b/>
            <w:sz w:val="20"/>
            <w:szCs w:val="20"/>
          </w:rPr>
          <w:t>www.sorubak.com</w:t>
        </w:r>
      </w:hyperlink>
    </w:p>
    <w:p w:rsidR="00DA68DE" w:rsidRDefault="00DA68DE" w:rsidP="0079352A">
      <w:pPr>
        <w:ind w:right="-496"/>
        <w:rPr>
          <w:b/>
        </w:rPr>
      </w:pPr>
    </w:p>
    <w:p w:rsidR="00DA68DE" w:rsidRDefault="00DA68DE" w:rsidP="0079352A">
      <w:pPr>
        <w:ind w:right="-496"/>
        <w:rPr>
          <w:b/>
        </w:rPr>
      </w:pPr>
      <w:r>
        <w:rPr>
          <w:b/>
        </w:rPr>
        <w:t>5. A:______Ayşe having an examination now?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she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is    </w:t>
      </w:r>
      <w:r w:rsidRPr="0079352A">
        <w:rPr>
          <w:sz w:val="20"/>
        </w:rPr>
        <w:t xml:space="preserve">   b) Is/ isn’t</w:t>
      </w:r>
      <w:r>
        <w:rPr>
          <w:sz w:val="20"/>
        </w:rPr>
        <w:t xml:space="preserve">       </w:t>
      </w:r>
      <w:r w:rsidRPr="0079352A">
        <w:rPr>
          <w:sz w:val="20"/>
        </w:rPr>
        <w:t xml:space="preserve">c) What/ isn’t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Are/aren’t</w:t>
      </w:r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-They are getting the bus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-We are swiming now.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 My mother is haveing a rest now.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-We watching Tv every evening</w:t>
      </w:r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>a) 1       b)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>G) Match the words with their meanings.(5 pts)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downtown………    </w:t>
      </w:r>
      <w:r w:rsidRPr="008C01EB">
        <w:rPr>
          <w:sz w:val="20"/>
        </w:rPr>
        <w:t>2- skyscraper</w:t>
      </w:r>
      <w:r>
        <w:rPr>
          <w:sz w:val="20"/>
        </w:rPr>
        <w:t>……..</w:t>
      </w:r>
      <w:r>
        <w:rPr>
          <w:sz w:val="20"/>
        </w:rPr>
        <w:tab/>
        <w:t>3-village……..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4-apartment building……….       5-country……….</w:t>
      </w:r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a-kasaba          b-gökdelen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 xml:space="preserve">d-şehir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LUCK!!!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r>
        <w:rPr>
          <w:b/>
          <w:sz w:val="20"/>
        </w:rPr>
        <w:t xml:space="preserve"> ÖZLEM SÜNGÜ KARABAY</w:t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Paragraph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DE" w:rsidRDefault="00DA68DE" w:rsidP="00FE22EF">
      <w:pPr>
        <w:spacing w:after="0" w:line="240" w:lineRule="auto"/>
      </w:pPr>
      <w:r>
        <w:separator/>
      </w:r>
    </w:p>
  </w:endnote>
  <w:endnote w:type="continuationSeparator" w:id="0">
    <w:p w:rsidR="00DA68DE" w:rsidRDefault="00DA68DE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DE" w:rsidRDefault="00DA68DE" w:rsidP="00FE22EF">
      <w:pPr>
        <w:spacing w:after="0" w:line="240" w:lineRule="auto"/>
      </w:pPr>
      <w:r>
        <w:separator/>
      </w:r>
    </w:p>
  </w:footnote>
  <w:footnote w:type="continuationSeparator" w:id="0">
    <w:p w:rsidR="00DA68DE" w:rsidRDefault="00DA68DE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Header"/>
    </w:pPr>
    <w:r>
      <w:t>Name-Surname:</w:t>
    </w:r>
    <w:r>
      <w:tab/>
      <w:t xml:space="preserve">                                                      Class- Number: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461"/>
    <w:rsid w:val="001C0BDD"/>
    <w:rsid w:val="001D2D99"/>
    <w:rsid w:val="002A4CAE"/>
    <w:rsid w:val="002D0908"/>
    <w:rsid w:val="00311330"/>
    <w:rsid w:val="003F78CC"/>
    <w:rsid w:val="00547396"/>
    <w:rsid w:val="005A1AA1"/>
    <w:rsid w:val="005A6193"/>
    <w:rsid w:val="00647461"/>
    <w:rsid w:val="006C58BE"/>
    <w:rsid w:val="0079352A"/>
    <w:rsid w:val="007B0764"/>
    <w:rsid w:val="008C01EB"/>
    <w:rsid w:val="00936578"/>
    <w:rsid w:val="0098692B"/>
    <w:rsid w:val="00AB0356"/>
    <w:rsid w:val="00B52015"/>
    <w:rsid w:val="00C31BCC"/>
    <w:rsid w:val="00C43220"/>
    <w:rsid w:val="00CB0AE7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eGrid">
    <w:name w:val="Table Grid"/>
    <w:basedOn w:val="TableNormal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22E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E22E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https://encrypted-tbn2.gstatic.com/images?q=tbn:ANd9GcQt-7_GsVpZsYh1Y3t0Kwd5aaH7zpxPgJdk91FF9hRKF3akGxia" TargetMode="External"/><Relationship Id="rId39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png"/><Relationship Id="rId33" Type="http://schemas.openxmlformats.org/officeDocument/2006/relationships/image" Target="media/image21.png"/><Relationship Id="rId38" Type="http://schemas.openxmlformats.org/officeDocument/2006/relationships/image" Target="http://images.clipartpanda.com/boy-20clipart-boy-face-cartoon-clip-art_430749.jpg" TargetMode="External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19.jpeg"/><Relationship Id="rId41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http://sr.photos3.fotosearch.com/bthumb/CSP/CSP097/k0974549.jpg" TargetMode="External"/><Relationship Id="rId32" Type="http://schemas.openxmlformats.org/officeDocument/2006/relationships/image" Target="https://encrypted-tbn1.gstatic.com/images?q=tbn:ANd9GcRdzhWecE4vTmAXZP-c41Vd2JZ6OlzpPKEw6AbZ1oK4OuIbtC7H" TargetMode="External"/><Relationship Id="rId37" Type="http://schemas.openxmlformats.org/officeDocument/2006/relationships/image" Target="media/image23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image" Target="media/image28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https://encrypted-tbn0.gstatic.com/images?q=tbn:ANd9GcSujV2HMJ1__o6vrq5YJjkGjJDtdPhkykgi2z-QXeyF6PG4ftpe4g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0.jpeg"/><Relationship Id="rId44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8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e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3</Pages>
  <Words>468</Words>
  <Characters>2670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>www.sorubak.com</cp:keywords>
  <dc:description/>
  <cp:lastModifiedBy>edanur</cp:lastModifiedBy>
  <cp:revision>9</cp:revision>
  <dcterms:created xsi:type="dcterms:W3CDTF">2014-12-07T07:43:00Z</dcterms:created>
  <dcterms:modified xsi:type="dcterms:W3CDTF">2014-12-08T16:19:00Z</dcterms:modified>
</cp:coreProperties>
</file>