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994EA6" w:rsidRPr="00491D04" w:rsidTr="00F10278">
        <w:trPr>
          <w:jc w:val="center"/>
        </w:trPr>
        <w:tc>
          <w:tcPr>
            <w:tcW w:w="9212" w:type="dxa"/>
          </w:tcPr>
          <w:p w:rsidR="00994EA6" w:rsidRPr="00491D04" w:rsidRDefault="00994EA6" w:rsidP="00153E29">
            <w:pPr>
              <w:spacing w:line="360" w:lineRule="auto"/>
              <w:jc w:val="center"/>
              <w:rPr>
                <w:rFonts w:ascii="Algerian" w:hAnsi="Algerian"/>
                <w:lang w:val="en-US"/>
              </w:rPr>
            </w:pPr>
            <w:r>
              <w:rPr>
                <w:rFonts w:ascii="Algerian" w:hAnsi="Algerian"/>
                <w:sz w:val="28"/>
                <w:lang w:val="en-US"/>
              </w:rPr>
              <w:t xml:space="preserve">2014 - 2015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lgerian" w:hAnsi="Algerian"/>
                    <w:sz w:val="28"/>
                    <w:lang w:val="en-US"/>
                  </w:rPr>
                  <w:t>ACADEMIC</w:t>
                </w:r>
              </w:smartTag>
              <w:r>
                <w:rPr>
                  <w:rFonts w:ascii="Algerian" w:hAnsi="Algerian"/>
                  <w:sz w:val="28"/>
                  <w:lang w:val="en-US"/>
                </w:rPr>
                <w:t xml:space="preserve"> </w:t>
              </w:r>
              <w:smartTag w:uri="urn:schemas-microsoft-com:office:smarttags" w:element="PlaceName">
                <w:r>
                  <w:rPr>
                    <w:rFonts w:ascii="Algerian" w:hAnsi="Algerian"/>
                    <w:sz w:val="28"/>
                    <w:lang w:val="en-US"/>
                  </w:rPr>
                  <w:t>YEAR</w:t>
                </w:r>
              </w:smartTag>
              <w:r w:rsidRPr="00491D04">
                <w:rPr>
                  <w:rFonts w:ascii="Algerian" w:hAnsi="Algerian"/>
                  <w:sz w:val="28"/>
                  <w:lang w:val="en-US"/>
                </w:rPr>
                <w:t xml:space="preserve"> </w:t>
              </w:r>
              <w:smartTag w:uri="urn:schemas-microsoft-com:office:smarttags" w:element="PlaceName">
                <w:r w:rsidRPr="00491D04">
                  <w:rPr>
                    <w:rFonts w:ascii="Algerian" w:hAnsi="Algerian"/>
                    <w:sz w:val="28"/>
                    <w:lang w:val="en-US"/>
                  </w:rPr>
                  <w:t>FALL</w:t>
                </w:r>
              </w:smartTag>
              <w:r w:rsidRPr="00491D04">
                <w:rPr>
                  <w:rFonts w:ascii="Algerian" w:hAnsi="Algerian"/>
                  <w:sz w:val="28"/>
                  <w:lang w:val="en-US"/>
                </w:rPr>
                <w:t xml:space="preserve"> </w:t>
              </w:r>
              <w:smartTag w:uri="urn:schemas-microsoft-com:office:smarttags" w:element="PlaceName">
                <w:r w:rsidRPr="00491D04">
                  <w:rPr>
                    <w:rFonts w:ascii="Algerian" w:hAnsi="Algerian"/>
                    <w:sz w:val="28"/>
                    <w:lang w:val="en-US"/>
                  </w:rPr>
                  <w:t>TERM</w:t>
                </w:r>
              </w:smartTag>
              <w:r w:rsidRPr="00491D04">
                <w:rPr>
                  <w:rFonts w:ascii="Algerian" w:hAnsi="Algerian"/>
                  <w:sz w:val="28"/>
                  <w:lang w:val="en-US"/>
                </w:rPr>
                <w:t xml:space="preserve"> </w:t>
              </w:r>
              <w:smartTag w:uri="urn:schemas-microsoft-com:office:smarttags" w:element="PlaceName">
                <w:r w:rsidRPr="00491D04">
                  <w:rPr>
                    <w:rFonts w:ascii="Algerian" w:hAnsi="Algerian"/>
                    <w:sz w:val="28"/>
                    <w:lang w:val="en-US"/>
                  </w:rPr>
                  <w:t>YAYLABASI</w:t>
                </w:r>
              </w:smartTag>
              <w:r w:rsidRPr="00491D04">
                <w:rPr>
                  <w:rFonts w:ascii="Algerian" w:hAnsi="Algerian"/>
                  <w:sz w:val="28"/>
                  <w:lang w:val="en-US"/>
                </w:rPr>
                <w:t xml:space="preserve"> </w:t>
              </w:r>
              <w:smartTag w:uri="urn:schemas-microsoft-com:office:smarttags" w:element="PlaceType">
                <w:r w:rsidRPr="00491D04">
                  <w:rPr>
                    <w:rFonts w:ascii="Algerian" w:hAnsi="Algerian"/>
                    <w:sz w:val="28"/>
                    <w:lang w:val="en-US"/>
                  </w:rPr>
                  <w:t>SECONDARY SCHOOL</w:t>
                </w:r>
              </w:smartTag>
            </w:smartTag>
            <w:r w:rsidRPr="00491D04">
              <w:rPr>
                <w:rFonts w:ascii="Algerian" w:hAnsi="Algerian"/>
                <w:sz w:val="28"/>
                <w:lang w:val="en-US"/>
              </w:rPr>
              <w:t xml:space="preserve"> 2</w:t>
            </w:r>
            <w:r w:rsidRPr="00491D04">
              <w:rPr>
                <w:rFonts w:ascii="Algerian" w:hAnsi="Algerian"/>
                <w:sz w:val="28"/>
                <w:vertAlign w:val="superscript"/>
                <w:lang w:val="en-US"/>
              </w:rPr>
              <w:t>nd</w:t>
            </w:r>
            <w:r>
              <w:rPr>
                <w:rFonts w:ascii="Algerian" w:hAnsi="Algerian"/>
                <w:sz w:val="28"/>
                <w:lang w:val="en-US"/>
              </w:rPr>
              <w:t xml:space="preserve"> elective ENGLISH</w:t>
            </w:r>
            <w:r w:rsidRPr="00491D04">
              <w:rPr>
                <w:rFonts w:ascii="Algerian" w:hAnsi="Algerian"/>
                <w:sz w:val="28"/>
                <w:lang w:val="en-US"/>
              </w:rPr>
              <w:t xml:space="preserve"> EXAMINATION FOR THE 6</w:t>
            </w:r>
            <w:r w:rsidRPr="00491D04">
              <w:rPr>
                <w:rFonts w:ascii="Algerian" w:hAnsi="Algerian"/>
                <w:sz w:val="28"/>
                <w:vertAlign w:val="superscript"/>
                <w:lang w:val="en-US"/>
              </w:rPr>
              <w:t>th</w:t>
            </w:r>
            <w:r w:rsidRPr="00491D04">
              <w:rPr>
                <w:rFonts w:ascii="Algerian" w:hAnsi="Algerian"/>
                <w:sz w:val="28"/>
                <w:lang w:val="en-US"/>
              </w:rPr>
              <w:t xml:space="preserve">  GRADES</w:t>
            </w:r>
          </w:p>
        </w:tc>
      </w:tr>
    </w:tbl>
    <w:p w:rsidR="00994EA6" w:rsidRPr="00491D04" w:rsidRDefault="00994EA6" w:rsidP="00153E29">
      <w:pPr>
        <w:autoSpaceDE w:val="0"/>
        <w:autoSpaceDN w:val="0"/>
        <w:adjustRightInd w:val="0"/>
        <w:spacing w:line="360" w:lineRule="auto"/>
        <w:rPr>
          <w:rFonts w:ascii="Magneto" w:hAnsi="Magneto"/>
          <w:b/>
          <w:color w:val="000000"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30.15pt;margin-top:10.1pt;width:74.25pt;height:48.75pt;z-index:251657728;mso-position-horizontal-relative:text;mso-position-vertical-relative:text" strokeweight="3pt">
            <v:stroke dashstyle="dashDot"/>
            <v:textbox>
              <w:txbxContent>
                <w:p w:rsidR="00994EA6" w:rsidRPr="005961B5" w:rsidRDefault="00994EA6" w:rsidP="00627F8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491D04">
        <w:rPr>
          <w:rFonts w:ascii="Magneto" w:hAnsi="Magneto"/>
          <w:b/>
          <w:color w:val="000000"/>
          <w:lang w:val="en-US"/>
        </w:rPr>
        <w:t xml:space="preserve">Name &amp; Surname: _____________________________ </w:t>
      </w:r>
    </w:p>
    <w:p w:rsidR="00994EA6" w:rsidRPr="00491D04" w:rsidRDefault="00994EA6" w:rsidP="00153E29">
      <w:pPr>
        <w:pStyle w:val="Default"/>
        <w:spacing w:line="360" w:lineRule="auto"/>
        <w:ind w:hanging="284"/>
        <w:rPr>
          <w:rFonts w:ascii="Times New Roman" w:hAnsi="Times New Roman" w:cs="Times New Roman"/>
          <w:b/>
          <w:i/>
          <w:u w:val="single"/>
          <w:lang w:val="en-US"/>
        </w:rPr>
        <w:sectPr w:rsidR="00994EA6" w:rsidRPr="00491D04" w:rsidSect="004C38CF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  <w:r w:rsidRPr="00491D04">
        <w:rPr>
          <w:rFonts w:ascii="Times New Roman" w:hAnsi="Times New Roman" w:cs="Times New Roman"/>
          <w:b/>
          <w:i/>
          <w:u w:val="single"/>
          <w:lang w:val="en-US"/>
        </w:rPr>
        <w:t>Choose the correct answer (25x4=100pts)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30.9pt;margin-top:16.25pt;width:65.25pt;height:78.75pt;z-index:-251652608;visibility:visible;mso-position-horizontal-relative:text;mso-position-vertical-relative:text">
            <v:imagedata r:id="rId7" o:title=""/>
          </v:shape>
        </w:pict>
      </w:r>
    </w:p>
    <w:p w:rsidR="00994EA6" w:rsidRPr="00491D04" w:rsidRDefault="00994EA6" w:rsidP="00C46952">
      <w:pPr>
        <w:pStyle w:val="Default"/>
        <w:spacing w:line="276" w:lineRule="auto"/>
        <w:ind w:right="-496"/>
        <w:rPr>
          <w:rFonts w:ascii="Times New Roman" w:hAnsi="Times New Roman" w:cs="Times New Roman"/>
          <w:b/>
          <w:lang w:val="en-US"/>
        </w:rPr>
      </w:pPr>
      <w:r w:rsidRPr="00491D04">
        <w:rPr>
          <w:rFonts w:ascii="Times New Roman" w:hAnsi="Times New Roman" w:cs="Times New Roman"/>
          <w:b/>
          <w:bCs/>
          <w:lang w:val="en-US"/>
        </w:rPr>
        <w:t xml:space="preserve">1. Mary and Ann ______ </w:t>
      </w:r>
    </w:p>
    <w:p w:rsidR="00994EA6" w:rsidRPr="00491D04" w:rsidRDefault="00994EA6" w:rsidP="00C46952">
      <w:pPr>
        <w:pStyle w:val="Default"/>
        <w:spacing w:line="276" w:lineRule="auto"/>
        <w:ind w:right="-496"/>
        <w:rPr>
          <w:rFonts w:ascii="Times New Roman" w:hAnsi="Times New Roman" w:cs="Times New Roman"/>
          <w:b/>
          <w:lang w:val="en-US"/>
        </w:rPr>
      </w:pPr>
      <w:r w:rsidRPr="00491D04">
        <w:rPr>
          <w:rFonts w:ascii="Times New Roman" w:hAnsi="Times New Roman" w:cs="Times New Roman"/>
          <w:b/>
          <w:lang w:val="en-US"/>
        </w:rPr>
        <w:t xml:space="preserve">chess at the moment. </w:t>
      </w:r>
    </w:p>
    <w:p w:rsidR="00994EA6" w:rsidRPr="00491D04" w:rsidRDefault="00994EA6" w:rsidP="00C46952">
      <w:pPr>
        <w:pStyle w:val="Default"/>
        <w:spacing w:line="276" w:lineRule="auto"/>
        <w:ind w:right="-496"/>
        <w:rPr>
          <w:rFonts w:ascii="Times New Roman" w:hAnsi="Times New Roman" w:cs="Times New Roman"/>
          <w:lang w:val="en-US"/>
        </w:rPr>
      </w:pPr>
      <w:r w:rsidRPr="00491D04">
        <w:rPr>
          <w:rFonts w:ascii="Times New Roman" w:hAnsi="Times New Roman" w:cs="Times New Roman"/>
          <w:bCs/>
          <w:lang w:val="en-US"/>
        </w:rPr>
        <w:t xml:space="preserve">a) playing          b) is playing </w:t>
      </w:r>
    </w:p>
    <w:p w:rsidR="00994EA6" w:rsidRPr="00491D04" w:rsidRDefault="00994EA6" w:rsidP="00C46952">
      <w:pPr>
        <w:pStyle w:val="Default"/>
        <w:spacing w:line="276" w:lineRule="auto"/>
        <w:ind w:right="-496"/>
        <w:rPr>
          <w:rFonts w:ascii="Times New Roman" w:hAnsi="Times New Roman" w:cs="Times New Roman"/>
          <w:bCs/>
          <w:lang w:val="en-US"/>
        </w:rPr>
      </w:pPr>
      <w:r w:rsidRPr="00491D04">
        <w:rPr>
          <w:rFonts w:ascii="Times New Roman" w:hAnsi="Times New Roman" w:cs="Times New Roman"/>
          <w:bCs/>
          <w:lang w:val="en-US"/>
        </w:rPr>
        <w:t>c) are playing   d) are not playing</w:t>
      </w:r>
    </w:p>
    <w:p w:rsidR="00994EA6" w:rsidRPr="00491D04" w:rsidRDefault="00994EA6" w:rsidP="00C46952">
      <w:pPr>
        <w:pStyle w:val="Default"/>
        <w:spacing w:line="276" w:lineRule="auto"/>
        <w:ind w:right="-496"/>
        <w:rPr>
          <w:rFonts w:ascii="Times New Roman" w:hAnsi="Times New Roman" w:cs="Times New Roman"/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bCs/>
          <w:lang w:val="en-US"/>
        </w:rPr>
        <w:t>2. Kevin_________early every morning.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>
        <w:rPr>
          <w:noProof/>
        </w:rPr>
        <w:pict>
          <v:shape id="_x0000_s1028" type="#_x0000_t75" style="position:absolute;margin-left:186.95pt;margin-top:1.65pt;width:46.5pt;height:51.05pt;z-index:-251651584;visibility:visible">
            <v:imagedata r:id="rId8" o:title=""/>
          </v:shape>
        </w:pict>
      </w:r>
      <w:r w:rsidRPr="00491D04">
        <w:rPr>
          <w:lang w:val="en-US"/>
        </w:rPr>
        <w:t>a) get up              b) gets up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is getting up   d) are getting up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</w:p>
    <w:p w:rsidR="00994EA6" w:rsidRPr="00491D04" w:rsidRDefault="00994EA6" w:rsidP="00C46952">
      <w:pPr>
        <w:tabs>
          <w:tab w:val="left" w:pos="1260"/>
        </w:tabs>
        <w:spacing w:line="276" w:lineRule="auto"/>
        <w:ind w:right="-496"/>
        <w:jc w:val="both"/>
        <w:rPr>
          <w:b/>
          <w:lang w:val="en-US"/>
        </w:rPr>
      </w:pPr>
      <w:r>
        <w:rPr>
          <w:noProof/>
        </w:rPr>
        <w:pict>
          <v:shape id="_x0000_s1029" type="#_x0000_t75" alt="http://www.englishexercises.org/makeagame/my_documents/my_pictures/gallery/c/cook.jpg" style="position:absolute;left:0;text-align:left;margin-left:122.65pt;margin-top:14.5pt;width:77.8pt;height:58.2pt;z-index:-251650560;visibility:visible">
            <v:imagedata r:id="rId9" o:title=""/>
          </v:shape>
        </w:pict>
      </w:r>
      <w:r w:rsidRPr="00491D04">
        <w:rPr>
          <w:b/>
          <w:lang w:val="en-US"/>
        </w:rPr>
        <w:t>3.</w:t>
      </w:r>
      <w:r w:rsidRPr="00491D04">
        <w:rPr>
          <w:lang w:val="en-US"/>
        </w:rPr>
        <w:t xml:space="preserve"> </w:t>
      </w:r>
      <w:r w:rsidRPr="00491D04">
        <w:rPr>
          <w:b/>
          <w:lang w:val="en-US"/>
        </w:rPr>
        <w:t>_______he doing?</w:t>
      </w:r>
    </w:p>
    <w:p w:rsidR="00994EA6" w:rsidRPr="00491D04" w:rsidRDefault="00994EA6" w:rsidP="00C46952">
      <w:pPr>
        <w:tabs>
          <w:tab w:val="left" w:pos="1260"/>
        </w:tabs>
        <w:spacing w:line="276" w:lineRule="auto"/>
        <w:ind w:right="-496"/>
        <w:jc w:val="both"/>
        <w:rPr>
          <w:b/>
          <w:lang w:val="en-US"/>
        </w:rPr>
      </w:pPr>
      <w:r w:rsidRPr="00491D04">
        <w:rPr>
          <w:b/>
          <w:lang w:val="en-US"/>
        </w:rPr>
        <w:t xml:space="preserve">  He is cooking meal. 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What is      b) Where are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What are   d) Who is</w:t>
      </w:r>
    </w:p>
    <w:p w:rsidR="00994EA6" w:rsidRDefault="00994EA6" w:rsidP="00C46952">
      <w:pPr>
        <w:spacing w:line="276" w:lineRule="auto"/>
        <w:ind w:right="-496"/>
        <w:rPr>
          <w:b/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b/>
          <w:lang w:val="en-US"/>
        </w:rPr>
        <w:t xml:space="preserve">4. </w:t>
      </w:r>
      <w:r w:rsidRPr="00491D04">
        <w:rPr>
          <w:lang w:val="en-US"/>
        </w:rPr>
        <w:t>A: ............. often do you go to cinema?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     B: We_________go to cinema </w:t>
      </w:r>
      <w:r w:rsidRPr="00491D04">
        <w:rPr>
          <w:sz w:val="22"/>
          <w:lang w:val="en-US"/>
        </w:rPr>
        <w:t>(every weekend</w:t>
      </w:r>
      <w:r w:rsidRPr="00491D04">
        <w:rPr>
          <w:lang w:val="en-US"/>
        </w:rPr>
        <w:t xml:space="preserve">) </w:t>
      </w: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Hangi sıklıkta olduğunu belirtin.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a)Who/ rarely    b) Whose/sometimes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c) How/never     d) How/often 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5.</w:t>
      </w:r>
      <w:r w:rsidRPr="00491D04">
        <w:rPr>
          <w:lang w:val="en-US"/>
        </w:rPr>
        <w:t xml:space="preserve"> </w:t>
      </w:r>
      <w:r w:rsidRPr="00491D04">
        <w:rPr>
          <w:b/>
          <w:lang w:val="en-US"/>
        </w:rPr>
        <w:t>A: Where is Ahmet going at the moment?</w:t>
      </w: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    B:_________________________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He is eating a toast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b) He studies lesson every day.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He is going to the theatre.</w:t>
      </w:r>
    </w:p>
    <w:p w:rsidR="00994EA6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d) He goes to school.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6. A:______Ayşe having an examination now?</w:t>
      </w: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   B: No, she ____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Is/ is                 b) Is/ isn’t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What/ isn’t    d) Are/aren’t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>
        <w:rPr>
          <w:noProof/>
        </w:rPr>
        <w:pict>
          <v:shape id="Resim 13" o:spid="_x0000_s1030" type="#_x0000_t75" alt="Dosya Adı: j0345795.wmfAnahtar Sözcükler: astroloji, Asya astrolojisi, evcil hayvanlar ...Dosya Boyutu: 18 KB" style="position:absolute;margin-left:186.95pt;margin-top:9.55pt;width:46.5pt;height:46.1pt;z-index:-251648512;visibility:visible;mso-wrap-distance-top:3.75pt;mso-wrap-distance-bottom:3.75pt">
            <v:imagedata r:id="rId10" o:title=""/>
          </v:shape>
        </w:pict>
      </w:r>
      <w:r w:rsidRPr="00491D04">
        <w:rPr>
          <w:b/>
          <w:lang w:val="en-US"/>
        </w:rPr>
        <w:t>7.</w:t>
      </w:r>
      <w:r w:rsidRPr="00491D04">
        <w:rPr>
          <w:lang w:val="en-US"/>
        </w:rPr>
        <w:t xml:space="preserve"> </w:t>
      </w:r>
      <w:r w:rsidRPr="00491D04">
        <w:rPr>
          <w:b/>
          <w:lang w:val="en-US"/>
        </w:rPr>
        <w:t>An elephant is ………………. than a cow</w:t>
      </w: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>
        <w:rPr>
          <w:noProof/>
        </w:rPr>
        <w:pict>
          <v:shape id="Resim 14" o:spid="_x0000_s1031" type="#_x0000_t75" style="position:absolute;margin-left:-34.85pt;margin-top:12.8pt;width:54.75pt;height:81pt;z-index:-251647488;visibility:visible">
            <v:imagedata r:id="rId11" o:title=""/>
          </v:shape>
        </w:pict>
      </w:r>
    </w:p>
    <w:p w:rsidR="00994EA6" w:rsidRPr="00491D04" w:rsidRDefault="00994EA6" w:rsidP="00C46952">
      <w:pPr>
        <w:tabs>
          <w:tab w:val="left" w:pos="3990"/>
        </w:tabs>
        <w:spacing w:line="276" w:lineRule="auto"/>
        <w:rPr>
          <w:lang w:val="en-US"/>
        </w:rPr>
      </w:pPr>
      <w:r w:rsidRPr="00491D04">
        <w:rPr>
          <w:lang w:val="en-US"/>
        </w:rPr>
        <w:t xml:space="preserve">           a) bigger              b) big</w:t>
      </w:r>
    </w:p>
    <w:p w:rsidR="00994EA6" w:rsidRPr="00491D04" w:rsidRDefault="00994EA6" w:rsidP="00C46952">
      <w:pPr>
        <w:tabs>
          <w:tab w:val="left" w:pos="3990"/>
        </w:tabs>
        <w:spacing w:line="276" w:lineRule="auto"/>
        <w:rPr>
          <w:lang w:val="en-US"/>
        </w:rPr>
      </w:pPr>
      <w:r w:rsidRPr="00491D04">
        <w:rPr>
          <w:lang w:val="en-US"/>
        </w:rPr>
        <w:t xml:space="preserve">           c) more bigger     d) more big</w:t>
      </w: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8. Sarah is ……………… Lisa</w:t>
      </w:r>
      <w:r w:rsidRPr="00491D04">
        <w:rPr>
          <w:lang w:val="en-US"/>
        </w:rPr>
        <w:t>.</w:t>
      </w:r>
    </w:p>
    <w:p w:rsidR="00994EA6" w:rsidRDefault="00994EA6" w:rsidP="00C46952">
      <w:pPr>
        <w:spacing w:line="276" w:lineRule="auto"/>
        <w:rPr>
          <w:lang w:val="en-US"/>
        </w:rPr>
      </w:pPr>
      <w:r>
        <w:rPr>
          <w:noProof/>
        </w:rPr>
        <w:pict>
          <v:shape id="_x0000_s1032" type="#_x0000_t75" alt="" style="position:absolute;margin-left:180pt;margin-top:3.55pt;width:49.9pt;height:52.1pt;z-index:251656704">
            <v:imagedata r:id="rId12" o:title=""/>
          </v:shape>
        </w:pict>
      </w:r>
      <w:r>
        <w:rPr>
          <w:noProof/>
        </w:rPr>
        <w:pict>
          <v:shape id="_x0000_s1033" type="#_x0000_t75" alt="Sarah&#10;" style="position:absolute;margin-left:113.35pt;margin-top:7.45pt;width:45.85pt;height:48.2pt;z-index:251655680">
            <v:imagedata r:id="rId13" o:title=""/>
          </v:shape>
        </w:pict>
      </w:r>
      <w:r w:rsidRPr="00491D04">
        <w:rPr>
          <w:lang w:val="en-US"/>
        </w:rPr>
        <w:t>a)old than</w:t>
      </w:r>
    </w:p>
    <w:p w:rsidR="00994EA6" w:rsidRPr="00491D04" w:rsidRDefault="00994EA6" w:rsidP="00C46952">
      <w:pPr>
        <w:spacing w:line="276" w:lineRule="auto"/>
        <w:rPr>
          <w:lang w:val="en-US"/>
        </w:rPr>
      </w:pPr>
      <w:r w:rsidRPr="00491D04">
        <w:rPr>
          <w:lang w:val="en-US"/>
        </w:rPr>
        <w:t>b)more old than</w:t>
      </w:r>
    </w:p>
    <w:p w:rsidR="00994EA6" w:rsidRPr="00491D04" w:rsidRDefault="00994EA6" w:rsidP="00C46952">
      <w:pPr>
        <w:spacing w:line="276" w:lineRule="auto"/>
        <w:rPr>
          <w:lang w:val="en-US"/>
        </w:rPr>
      </w:pPr>
      <w:r w:rsidRPr="00491D04">
        <w:rPr>
          <w:lang w:val="en-US"/>
        </w:rPr>
        <w:t>c)older than</w:t>
      </w:r>
    </w:p>
    <w:p w:rsidR="00994EA6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d)old                       </w:t>
      </w:r>
      <w:r>
        <w:rPr>
          <w:lang w:val="en-US"/>
        </w:rPr>
        <w:t xml:space="preserve">       </w:t>
      </w:r>
    </w:p>
    <w:p w:rsidR="00994EA6" w:rsidRPr="00E2202F" w:rsidRDefault="00994EA6" w:rsidP="00C46952">
      <w:pPr>
        <w:spacing w:line="276" w:lineRule="auto"/>
        <w:ind w:right="-496"/>
        <w:rPr>
          <w:rFonts w:ascii="Magneto" w:hAnsi="Magneto"/>
          <w:lang w:val="en-US"/>
        </w:rPr>
      </w:pPr>
      <w:r w:rsidRPr="00E2202F">
        <w:rPr>
          <w:rFonts w:ascii="Magneto" w:hAnsi="Magneto"/>
          <w:lang w:val="en-US"/>
        </w:rPr>
        <w:t xml:space="preserve">         </w:t>
      </w:r>
      <w:r>
        <w:rPr>
          <w:rFonts w:ascii="Magneto" w:hAnsi="Magneto"/>
          <w:lang w:val="en-US"/>
        </w:rPr>
        <w:t xml:space="preserve">                </w:t>
      </w:r>
      <w:r w:rsidRPr="00E2202F">
        <w:rPr>
          <w:rFonts w:ascii="Magneto" w:hAnsi="Magneto"/>
          <w:lang w:val="en-US"/>
        </w:rPr>
        <w:t xml:space="preserve">Sarah </w:t>
      </w:r>
      <w:r>
        <w:rPr>
          <w:rFonts w:ascii="Magneto" w:hAnsi="Magneto"/>
          <w:lang w:val="en-US"/>
        </w:rPr>
        <w:t xml:space="preserve">      </w:t>
      </w:r>
      <w:r w:rsidRPr="00E2202F">
        <w:rPr>
          <w:rFonts w:ascii="Magneto" w:hAnsi="Magneto"/>
          <w:lang w:val="en-US"/>
        </w:rPr>
        <w:t>Lisa</w:t>
      </w: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lang w:val="en-US"/>
        </w:rPr>
        <w:t xml:space="preserve">                      </w:t>
      </w: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9. Tom: </w:t>
      </w:r>
      <w:r w:rsidRPr="00491D04">
        <w:rPr>
          <w:lang w:val="en-US"/>
        </w:rPr>
        <w:t>Everything is very delicious. Thank you</w:t>
      </w: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    Sophie:  </w:t>
      </w:r>
      <w:r w:rsidRPr="00491D04">
        <w:rPr>
          <w:i/>
          <w:u w:val="single"/>
          <w:lang w:val="en-US"/>
        </w:rPr>
        <w:t>Bon appétit</w:t>
      </w:r>
      <w:r w:rsidRPr="00491D04">
        <w:rPr>
          <w:b/>
          <w:lang w:val="en-US"/>
        </w:rPr>
        <w:t>!</w:t>
      </w: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Sophie’nin kullandığı ifadenin </w:t>
      </w:r>
      <w:r w:rsidRPr="00491D04">
        <w:rPr>
          <w:b/>
          <w:u w:val="single"/>
          <w:lang w:val="en-US"/>
        </w:rPr>
        <w:t>eş anlamlısı</w:t>
      </w:r>
      <w:r w:rsidRPr="00491D04">
        <w:rPr>
          <w:b/>
          <w:lang w:val="en-US"/>
        </w:rPr>
        <w:t xml:space="preserve"> hangisidir?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Yummy     b) Enjoy your meal</w:t>
      </w:r>
    </w:p>
    <w:p w:rsidR="00994EA6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I’m full      d) You are welcome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10. _______________cheese in the fridge?</w:t>
      </w: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>
        <w:rPr>
          <w:noProof/>
        </w:rPr>
        <w:pict>
          <v:shape id="_x0000_s1034" type="#_x0000_t75" alt="https://encrypted-tbn3.gstatic.com/images?q=tbn:ANd9GcSnqMBr4urTDyQfvhsEV5YXMnrAKtv07UfOMXUC_XvVpYingjgtfQ" style="position:absolute;margin-left:184.5pt;margin-top:9.65pt;width:75.75pt;height:67.5pt;z-index:-251649536;visibility:visible">
            <v:imagedata r:id="rId14" o:title=""/>
          </v:shape>
        </w:pict>
      </w:r>
      <w:r w:rsidRPr="00491D04">
        <w:rPr>
          <w:b/>
          <w:lang w:val="en-US"/>
        </w:rPr>
        <w:t xml:space="preserve">     Yes, __________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Is there some/ there is some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b) Is there any/ there is any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Is there any/ there is some</w:t>
      </w:r>
    </w:p>
    <w:p w:rsidR="00994EA6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d) Are there any/ there are some.</w:t>
      </w:r>
    </w:p>
    <w:p w:rsidR="00994EA6" w:rsidRDefault="00994EA6" w:rsidP="00C46952">
      <w:pPr>
        <w:spacing w:line="276" w:lineRule="auto"/>
        <w:ind w:right="-496"/>
        <w:rPr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11. Hangi sıfatın comparative halinde yanlışlık vardır.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a) long-longer    b)easy-easyer  </w:t>
      </w:r>
    </w:p>
    <w:p w:rsidR="00994EA6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good-better   d) beautiful-more beautiful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</w:p>
    <w:p w:rsidR="00994EA6" w:rsidRPr="00491D04" w:rsidRDefault="00994EA6" w:rsidP="00C46952">
      <w:pPr>
        <w:spacing w:line="276" w:lineRule="auto"/>
        <w:ind w:right="-496"/>
        <w:rPr>
          <w:b/>
          <w:noProof/>
          <w:lang w:val="en-US"/>
        </w:rPr>
      </w:pPr>
      <w:r w:rsidRPr="00491D04">
        <w:rPr>
          <w:b/>
          <w:lang w:val="en-US"/>
        </w:rPr>
        <w:t xml:space="preserve">12. </w:t>
      </w:r>
      <w:r w:rsidRPr="00EE105D">
        <w:rPr>
          <w:b/>
          <w:noProof/>
          <w:lang w:val="en-US"/>
        </w:rPr>
        <w:pict>
          <v:shape id="Resim 18" o:spid="_x0000_i1025" type="#_x0000_t75" style="width:58.5pt;height:64.5pt;visibility:visible">
            <v:imagedata r:id="rId15" o:title=""/>
          </v:shape>
        </w:pict>
      </w:r>
      <w:r w:rsidRPr="00491D04">
        <w:rPr>
          <w:b/>
          <w:noProof/>
          <w:lang w:val="en-US"/>
        </w:rPr>
        <w:t>.................. do you feel?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b/>
          <w:noProof/>
          <w:lang w:val="en-US"/>
        </w:rPr>
        <w:t xml:space="preserve">                              I feel ...........</w:t>
      </w:r>
    </w:p>
    <w:p w:rsidR="00994EA6" w:rsidRPr="00491D04" w:rsidRDefault="00994EA6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What/tired                 c)What/ sleepy</w:t>
      </w:r>
    </w:p>
    <w:p w:rsidR="00994EA6" w:rsidRDefault="00994EA6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lang w:val="en-US"/>
        </w:rPr>
        <w:t>b) How /anxious           d) How/tired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b/>
          <w:lang w:val="en-US"/>
        </w:rPr>
        <w:t xml:space="preserve">13. </w:t>
      </w:r>
      <w:r w:rsidRPr="00491D04">
        <w:rPr>
          <w:lang w:val="en-US"/>
        </w:rPr>
        <w:t>Aşağıdaki sıfatların</w:t>
      </w:r>
      <w:r w:rsidRPr="00491D04">
        <w:rPr>
          <w:b/>
          <w:lang w:val="en-US"/>
        </w:rPr>
        <w:t xml:space="preserve"> Comparative</w:t>
      </w:r>
      <w:r w:rsidRPr="00491D04">
        <w:rPr>
          <w:lang w:val="en-US"/>
        </w:rPr>
        <w:t xml:space="preserve"> şekilleri sırasıyla hangileridir?</w:t>
      </w:r>
    </w:p>
    <w:p w:rsidR="00994EA6" w:rsidRPr="00491D04" w:rsidRDefault="00994EA6" w:rsidP="00C46952">
      <w:pPr>
        <w:ind w:right="-496"/>
        <w:rPr>
          <w:lang w:val="en-US"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5" type="#_x0000_t12" style="position:absolute;margin-left:-11.8pt;margin-top:.8pt;width:84.75pt;height:49.5pt;z-index:251651584">
            <v:textbox style="mso-next-textbox:#_x0000_s1035">
              <w:txbxContent>
                <w:p w:rsidR="00994EA6" w:rsidRPr="00AA5911" w:rsidRDefault="00994EA6" w:rsidP="00555D57">
                  <w:pPr>
                    <w:rPr>
                      <w:rFonts w:ascii="Algerian" w:hAnsi="Algerian"/>
                      <w:b/>
                      <w:sz w:val="20"/>
                      <w:szCs w:val="20"/>
                    </w:rPr>
                  </w:pPr>
                  <w:r w:rsidRPr="00AA5911">
                    <w:rPr>
                      <w:rFonts w:ascii="Algerian" w:hAnsi="Algerian"/>
                      <w:b/>
                      <w:sz w:val="18"/>
                      <w:szCs w:val="18"/>
                    </w:rPr>
                    <w:t>GOO</w:t>
                  </w:r>
                  <w:r w:rsidRPr="00AA5911">
                    <w:rPr>
                      <w:rFonts w:ascii="Algerian" w:hAnsi="Algerian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12" style="position:absolute;margin-left:196.15pt;margin-top:.8pt;width:77.25pt;height:54pt;z-index:251654656">
            <v:textbox style="mso-next-textbox:#_x0000_s1036">
              <w:txbxContent>
                <w:p w:rsidR="00994EA6" w:rsidRPr="00AA5911" w:rsidRDefault="00994EA6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FAR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12" style="position:absolute;margin-left:128.65pt;margin-top:.05pt;width:82.1pt;height:54.75pt;z-index:251653632">
            <v:textbox style="mso-next-textbox:#_x0000_s1037">
              <w:txbxContent>
                <w:p w:rsidR="00994EA6" w:rsidRPr="00AA5911" w:rsidRDefault="00994EA6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SAD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12" style="position:absolute;margin-left:50.65pt;margin-top:.05pt;width:89.25pt;height:54.75pt;z-index:251652608">
            <v:textbox style="mso-next-textbox:#_x0000_s1038">
              <w:txbxContent>
                <w:p w:rsidR="00994EA6" w:rsidRPr="00AA5911" w:rsidRDefault="00994EA6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BAD</w:t>
                  </w:r>
                </w:p>
              </w:txbxContent>
            </v:textbox>
          </v:shape>
        </w:pict>
      </w:r>
      <w:r>
        <w:rPr>
          <w:noProof/>
        </w:rPr>
      </w:r>
      <w:r w:rsidRPr="0096100E">
        <w:rPr>
          <w:lang w:val="en-US"/>
        </w:rPr>
        <w:pict>
          <v:group id="_x0000_s1039" editas="canvas" style="width:3.6pt;height:3.6pt;mso-position-horizontal-relative:char;mso-position-vertical-relative:line" coordorigin="7402,6873" coordsize="107,108">
            <o:lock v:ext="edit" aspectratio="t"/>
            <v:shape id="_x0000_s1040" type="#_x0000_t75" style="position:absolute;left:7402;top:6873;width:107;height:108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994EA6" w:rsidRPr="00491D04" w:rsidRDefault="00994EA6" w:rsidP="00C46952">
      <w:pPr>
        <w:ind w:right="-496"/>
        <w:rPr>
          <w:lang w:val="en-US"/>
        </w:rPr>
      </w:pP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                                                                                       </w:t>
      </w:r>
    </w:p>
    <w:p w:rsidR="00994EA6" w:rsidRPr="00491D04" w:rsidRDefault="00994EA6" w:rsidP="00C46952">
      <w:pPr>
        <w:ind w:right="-496"/>
        <w:rPr>
          <w:lang w:val="en-US"/>
        </w:rPr>
      </w:pP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a)Good-worse-sader-farer  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b) Better-bad-sadder-farer   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c) Better-worse-sadder-farther 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d)Gooder-bad-sader-further</w:t>
      </w:r>
    </w:p>
    <w:p w:rsidR="00994EA6" w:rsidRPr="00491D04" w:rsidRDefault="00994EA6" w:rsidP="00C46952">
      <w:pPr>
        <w:ind w:right="-496"/>
        <w:rPr>
          <w:b/>
          <w:lang w:val="en-US"/>
        </w:rPr>
      </w:pPr>
      <w:r>
        <w:rPr>
          <w:noProof/>
        </w:rPr>
        <w:pict>
          <v:shape id="Resim 2" o:spid="_x0000_s1041" type="#_x0000_t75" alt="http://www.signsbyyou.com/images/decals/140c/H/391/429.gif" href="http://www.signsbyyou.com/decals/vinyl-decal-391429" style="position:absolute;margin-left:171.4pt;margin-top:9.25pt;width:57pt;height:47.25pt;z-index:251644416;visibility:visible" o:button="t">
            <v:fill o:detectmouseclick="t"/>
            <v:imagedata r:id="rId16" o:title=""/>
          </v:shape>
        </w:pict>
      </w:r>
    </w:p>
    <w:p w:rsidR="00994EA6" w:rsidRPr="00491D04" w:rsidRDefault="00994EA6" w:rsidP="00C46952">
      <w:pPr>
        <w:ind w:right="-496"/>
        <w:rPr>
          <w:lang w:val="en-US"/>
        </w:rPr>
      </w:pPr>
      <w:r>
        <w:rPr>
          <w:noProof/>
        </w:rPr>
        <w:pict>
          <v:shape id="Resim 3" o:spid="_x0000_s1042" type="#_x0000_t75" alt="http://www.signsbyyou.com/images/decals/140c/H/374/913.gif" href="http://www.signsbyyou.com/decals/vinyl-decal-374913" style="position:absolute;margin-left:110.65pt;margin-top:17.05pt;width:64.5pt;height:60.75pt;z-index:251645440;visibility:visible" o:button="t">
            <v:fill o:detectmouseclick="t"/>
            <v:imagedata r:id="rId17" o:title=""/>
          </v:shape>
        </w:pict>
      </w:r>
      <w:r w:rsidRPr="00491D04">
        <w:rPr>
          <w:b/>
          <w:lang w:val="en-US"/>
        </w:rPr>
        <w:t>14. Mike is __________Jill</w:t>
      </w:r>
      <w:r w:rsidRPr="00491D04">
        <w:rPr>
          <w:lang w:val="en-US"/>
        </w:rPr>
        <w:t>.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a)happier than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b)sadder than</w:t>
      </w:r>
      <w:r w:rsidRPr="00491D04">
        <w:rPr>
          <w:b/>
          <w:lang w:val="en-US"/>
        </w:rPr>
        <w:t xml:space="preserve">                                           Jill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c)more happy than</w:t>
      </w:r>
      <w:r>
        <w:rPr>
          <w:lang w:val="en-US"/>
        </w:rPr>
        <w:t xml:space="preserve">                                  </w:t>
      </w:r>
      <w:r w:rsidRPr="00E2202F">
        <w:rPr>
          <w:rFonts w:ascii="Magneto" w:hAnsi="Magneto"/>
          <w:lang w:val="en-US"/>
        </w:rPr>
        <w:t>Jill</w:t>
      </w:r>
    </w:p>
    <w:p w:rsidR="00994EA6" w:rsidRPr="00491D04" w:rsidRDefault="00994EA6" w:rsidP="00E2202F">
      <w:pPr>
        <w:ind w:right="-496"/>
        <w:rPr>
          <w:lang w:val="en-US"/>
        </w:rPr>
      </w:pPr>
      <w:r w:rsidRPr="00491D04">
        <w:rPr>
          <w:lang w:val="en-US"/>
        </w:rPr>
        <w:t xml:space="preserve">d)more sad than                  </w:t>
      </w:r>
      <w:r w:rsidRPr="00491D04">
        <w:rPr>
          <w:b/>
          <w:lang w:val="en-US"/>
        </w:rPr>
        <w:t xml:space="preserve"> Mike                          </w:t>
      </w:r>
    </w:p>
    <w:p w:rsidR="00994EA6" w:rsidRDefault="00994EA6" w:rsidP="00E2202F">
      <w:pPr>
        <w:ind w:right="-496"/>
        <w:rPr>
          <w:rFonts w:ascii="Magneto" w:hAnsi="Magneto"/>
          <w:lang w:val="en-US"/>
        </w:rPr>
      </w:pPr>
      <w:r w:rsidRPr="00491D04">
        <w:rPr>
          <w:lang w:val="en-US"/>
        </w:rPr>
        <w:t xml:space="preserve">                                         </w:t>
      </w:r>
      <w:r w:rsidRPr="00E2202F">
        <w:rPr>
          <w:rFonts w:ascii="Magneto" w:hAnsi="Magneto"/>
          <w:lang w:val="en-US"/>
        </w:rPr>
        <w:t xml:space="preserve">Mike </w:t>
      </w:r>
      <w:r w:rsidRPr="00491D04">
        <w:rPr>
          <w:lang w:val="en-US"/>
        </w:rPr>
        <w:t xml:space="preserve">  </w:t>
      </w:r>
      <w:r w:rsidRPr="00E2202F">
        <w:rPr>
          <w:rFonts w:ascii="Magneto" w:hAnsi="Magneto"/>
          <w:lang w:val="en-US"/>
        </w:rPr>
        <w:t xml:space="preserve">                                             </w:t>
      </w:r>
      <w:r>
        <w:rPr>
          <w:rFonts w:ascii="Magneto" w:hAnsi="Magneto"/>
          <w:lang w:val="en-US"/>
        </w:rPr>
        <w:t xml:space="preserve">                           </w:t>
      </w:r>
    </w:p>
    <w:p w:rsidR="00994EA6" w:rsidRPr="00E2202F" w:rsidRDefault="00994EA6" w:rsidP="00E2202F">
      <w:pPr>
        <w:ind w:right="-496"/>
        <w:rPr>
          <w:rFonts w:ascii="Magneto" w:hAnsi="Magneto"/>
          <w:lang w:val="en-US"/>
        </w:rPr>
      </w:pP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b/>
          <w:lang w:val="en-US"/>
        </w:rPr>
        <w:t>15.</w:t>
      </w:r>
      <w:smartTag w:uri="urn:schemas-microsoft-com:office:smarttags" w:element="place">
        <w:smartTag w:uri="urn:schemas-microsoft-com:office:smarttags" w:element="City">
          <w:r w:rsidRPr="00491D04">
            <w:rPr>
              <w:b/>
              <w:lang w:val="en-US"/>
            </w:rPr>
            <w:t>Arnold</w:t>
          </w:r>
        </w:smartTag>
      </w:smartTag>
      <w:r w:rsidRPr="00491D04">
        <w:rPr>
          <w:b/>
          <w:lang w:val="en-US"/>
        </w:rPr>
        <w:t xml:space="preserve"> is…………Kevin</w:t>
      </w:r>
      <w:r w:rsidRPr="00491D04">
        <w:rPr>
          <w:lang w:val="en-US"/>
        </w:rPr>
        <w:t>.</w:t>
      </w:r>
    </w:p>
    <w:p w:rsidR="00994EA6" w:rsidRPr="00491D04" w:rsidRDefault="00994EA6" w:rsidP="00C46952">
      <w:pPr>
        <w:ind w:right="-496"/>
        <w:rPr>
          <w:lang w:val="en-US"/>
        </w:rPr>
      </w:pPr>
      <w:r>
        <w:rPr>
          <w:noProof/>
        </w:rPr>
        <w:pict>
          <v:shape id="Resim 9" o:spid="_x0000_s1043" type="#_x0000_t75" alt="http://www.fotosearch.com/thumb/CSP/CSP050/k0501545.jpg" style="position:absolute;margin-left:114.4pt;margin-top:1.9pt;width:60.75pt;height:54pt;z-index:251643392;visibility:visible">
            <v:imagedata r:id="rId18" o:title=""/>
          </v:shape>
        </w:pict>
      </w:r>
      <w:r>
        <w:rPr>
          <w:noProof/>
        </w:rPr>
        <w:pict>
          <v:shape id="Resim 8" o:spid="_x0000_s1044" type="#_x0000_t75" alt="http://www.fotosearch.com/thumb/CSP/CSP050/k0501565.jpg" style="position:absolute;margin-left:196.15pt;margin-top:9.4pt;width:43.5pt;height:46.5pt;z-index:251650560;visibility:visible">
            <v:imagedata r:id="rId19" o:title=""/>
          </v:shape>
        </w:pict>
      </w:r>
      <w:r w:rsidRPr="00491D04">
        <w:rPr>
          <w:lang w:val="en-US"/>
        </w:rPr>
        <w:t>a)shorter  than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b)fatter than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c)thinner than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d)smaller than                      </w:t>
      </w:r>
      <w:smartTag w:uri="urn:schemas-microsoft-com:office:smarttags" w:element="place">
        <w:smartTag w:uri="urn:schemas-microsoft-com:office:smarttags" w:element="City">
          <w:r w:rsidRPr="00491D04">
            <w:rPr>
              <w:lang w:val="en-US"/>
            </w:rPr>
            <w:t>Arnold</w:t>
          </w:r>
        </w:smartTag>
      </w:smartTag>
      <w:r w:rsidRPr="00491D04">
        <w:rPr>
          <w:lang w:val="en-US"/>
        </w:rPr>
        <w:t xml:space="preserve">           Kevin</w:t>
      </w:r>
    </w:p>
    <w:p w:rsidR="00994EA6" w:rsidRPr="00E2202F" w:rsidRDefault="00994EA6" w:rsidP="00C46952">
      <w:pPr>
        <w:ind w:right="-496"/>
        <w:rPr>
          <w:rFonts w:ascii="Magneto" w:hAnsi="Magneto"/>
          <w:b/>
          <w:lang w:val="en-US"/>
        </w:rPr>
      </w:pPr>
      <w:r>
        <w:rPr>
          <w:b/>
          <w:lang w:val="en-US"/>
        </w:rPr>
        <w:t xml:space="preserve">                                         </w:t>
      </w:r>
      <w:smartTag w:uri="urn:schemas-microsoft-com:office:smarttags" w:element="place">
        <w:smartTag w:uri="urn:schemas-microsoft-com:office:smarttags" w:element="City">
          <w:r w:rsidRPr="00E2202F">
            <w:rPr>
              <w:rFonts w:ascii="Magneto" w:hAnsi="Magneto"/>
              <w:b/>
              <w:lang w:val="en-US"/>
            </w:rPr>
            <w:t>Arnold</w:t>
          </w:r>
        </w:smartTag>
      </w:smartTag>
      <w:r>
        <w:rPr>
          <w:rFonts w:ascii="Magneto" w:hAnsi="Magneto"/>
          <w:b/>
          <w:lang w:val="en-US"/>
        </w:rPr>
        <w:t xml:space="preserve">      Kevin</w:t>
      </w:r>
    </w:p>
    <w:p w:rsidR="00994EA6" w:rsidRPr="00491D04" w:rsidRDefault="00994EA6" w:rsidP="00C46952">
      <w:pPr>
        <w:ind w:right="-496"/>
        <w:rPr>
          <w:lang w:val="en-US"/>
        </w:rPr>
      </w:pPr>
      <w:r>
        <w:rPr>
          <w:noProof/>
        </w:rPr>
        <w:pict>
          <v:shape id="Resim 6" o:spid="_x0000_s1045" type="#_x0000_t75" alt="http://www.signsbyyou.com/images/decals/140c/H/447/991.gif" href="http://www.signsbyyou.com/decals/vinyl-decal-447991" style="position:absolute;margin-left:152.45pt;margin-top:12.05pt;width:85.5pt;height:60.75pt;z-index:251647488;visibility:visible" o:button="t">
            <v:fill o:detectmouseclick="t"/>
            <v:imagedata r:id="rId20" o:title=""/>
          </v:shape>
        </w:pict>
      </w:r>
      <w:r w:rsidRPr="00491D04">
        <w:rPr>
          <w:b/>
          <w:lang w:val="en-US"/>
        </w:rPr>
        <w:t>16. The plane is ………….the train</w:t>
      </w:r>
      <w:r w:rsidRPr="00491D04">
        <w:rPr>
          <w:lang w:val="en-US"/>
        </w:rPr>
        <w:t>.</w:t>
      </w:r>
    </w:p>
    <w:p w:rsidR="00994EA6" w:rsidRPr="00491D04" w:rsidRDefault="00994EA6" w:rsidP="00C46952">
      <w:pPr>
        <w:ind w:right="-496"/>
        <w:rPr>
          <w:lang w:val="en-US"/>
        </w:rPr>
      </w:pPr>
      <w:r>
        <w:rPr>
          <w:noProof/>
        </w:rPr>
        <w:pict>
          <v:shape id="Resim 5" o:spid="_x0000_s1046" type="#_x0000_t75" alt="http://www.fotosearch.com/thumb/CSP/CSP030/k0308914.jpg" style="position:absolute;margin-left:90.2pt;margin-top:12.9pt;width:75.75pt;height:46.5pt;z-index:251646464;visibility:visible">
            <v:imagedata r:id="rId21" o:title=""/>
          </v:shape>
        </w:pict>
      </w:r>
      <w:r w:rsidRPr="00491D04">
        <w:rPr>
          <w:lang w:val="en-US"/>
        </w:rPr>
        <w:t>a)comfortable than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b)cheaper than 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c) more slow than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d) faster than</w:t>
      </w:r>
    </w:p>
    <w:p w:rsidR="00994EA6" w:rsidRPr="00491D04" w:rsidRDefault="00994EA6" w:rsidP="00C46952">
      <w:pPr>
        <w:ind w:right="-496"/>
        <w:rPr>
          <w:lang w:val="en-US"/>
        </w:rPr>
      </w:pPr>
      <w:r>
        <w:rPr>
          <w:noProof/>
        </w:rPr>
        <w:pict>
          <v:shape id="Resim 11" o:spid="_x0000_s1047" type="#_x0000_t75" alt="http://www.fotosearch.com/thumb/UNC/UNC274/u30543649.jpg" style="position:absolute;margin-left:174.95pt;margin-top:6.35pt;width:63pt;height:51.75pt;z-index:251649536;visibility:visible">
            <v:imagedata r:id="rId22" o:title=""/>
          </v:shape>
        </w:pict>
      </w:r>
    </w:p>
    <w:p w:rsidR="00994EA6" w:rsidRPr="00491D04" w:rsidRDefault="00994EA6" w:rsidP="00C46952">
      <w:pPr>
        <w:ind w:right="-496"/>
        <w:rPr>
          <w:b/>
          <w:lang w:val="en-US"/>
        </w:rPr>
      </w:pPr>
      <w:r w:rsidRPr="00491D04">
        <w:rPr>
          <w:b/>
          <w:lang w:val="en-US"/>
        </w:rPr>
        <w:t>17. Hangisi doğrudur?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a)A car is smaller than a motorbike.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b) A car is more expensive than </w:t>
      </w:r>
    </w:p>
    <w:p w:rsidR="00994EA6" w:rsidRPr="00491D04" w:rsidRDefault="00994EA6" w:rsidP="00C46952">
      <w:pPr>
        <w:ind w:right="-496"/>
        <w:rPr>
          <w:lang w:val="en-US"/>
        </w:rPr>
      </w:pPr>
      <w:r>
        <w:rPr>
          <w:noProof/>
        </w:rPr>
        <w:pict>
          <v:shape id="Resim 10" o:spid="_x0000_s1048" type="#_x0000_t75" alt="http://www.fotosearch.com/thumb/CSP/CSP008/k0081526.jpg" style="position:absolute;margin-left:165.05pt;margin-top:1.35pt;width:72.9pt;height:34.5pt;z-index:251648512;visibility:visible">
            <v:imagedata r:id="rId23" o:title=""/>
          </v:shape>
        </w:pict>
      </w:r>
      <w:r w:rsidRPr="00491D04">
        <w:rPr>
          <w:lang w:val="en-US"/>
        </w:rPr>
        <w:t xml:space="preserve">   a motorbike.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c)A motorbike is more cheap than 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    a car.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d) A motorbike is bigger than a car.</w:t>
      </w:r>
    </w:p>
    <w:p w:rsidR="00994EA6" w:rsidRPr="00491D04" w:rsidRDefault="00994EA6" w:rsidP="00C46952">
      <w:pPr>
        <w:ind w:right="-496"/>
        <w:rPr>
          <w:b/>
          <w:lang w:val="en-US"/>
        </w:rPr>
      </w:pPr>
      <w:r w:rsidRPr="00491D04">
        <w:rPr>
          <w:lang w:val="en-US"/>
        </w:rPr>
        <w:t xml:space="preserve">             </w:t>
      </w:r>
    </w:p>
    <w:p w:rsidR="00994EA6" w:rsidRPr="00533CF2" w:rsidRDefault="00994EA6" w:rsidP="00C46952">
      <w:pPr>
        <w:rPr>
          <w:b/>
          <w:lang w:val="sv-SE"/>
        </w:rPr>
      </w:pPr>
      <w:r w:rsidRPr="00533CF2">
        <w:rPr>
          <w:b/>
          <w:lang w:val="sv-SE"/>
        </w:rPr>
        <w:t>18.</w:t>
      </w:r>
      <w:r w:rsidRPr="00533CF2">
        <w:rPr>
          <w:noProof/>
          <w:lang w:val="sv-SE"/>
        </w:rPr>
        <w:t xml:space="preserve"> </w:t>
      </w:r>
      <w:r w:rsidRPr="00EE105D">
        <w:rPr>
          <w:noProof/>
          <w:lang w:val="en-US"/>
        </w:rPr>
        <w:pict>
          <v:shape id="Resim 16" o:spid="_x0000_i1027" type="#_x0000_t75" alt="http://images.clipartpanda.com/windy-weather-clipart-windy2.gif" style="width:70.5pt;height:71.25pt;visibility:visible">
            <v:imagedata r:id="rId24" o:title=""/>
          </v:shape>
        </w:pict>
      </w:r>
      <w:r w:rsidRPr="00EE105D">
        <w:rPr>
          <w:noProof/>
          <w:lang w:val="en-US"/>
        </w:rPr>
        <w:pict>
          <v:shape id="_x0000_i1028" type="#_x0000_t75" style="width:60.75pt;height:58.5pt;visibility:visible">
            <v:imagedata r:id="rId25" o:title=""/>
          </v:shape>
        </w:pict>
      </w:r>
    </w:p>
    <w:p w:rsidR="00994EA6" w:rsidRPr="00533CF2" w:rsidRDefault="00994EA6" w:rsidP="00C46952">
      <w:pPr>
        <w:rPr>
          <w:lang w:val="sv-SE"/>
        </w:rPr>
      </w:pPr>
      <w:r w:rsidRPr="00533CF2">
        <w:rPr>
          <w:lang w:val="sv-SE"/>
        </w:rPr>
        <w:t>Hava durumuna göre doğru cümle hangisidir?</w:t>
      </w:r>
    </w:p>
    <w:p w:rsidR="00994EA6" w:rsidRPr="00491D04" w:rsidRDefault="00994EA6" w:rsidP="00C46952">
      <w:pPr>
        <w:rPr>
          <w:lang w:val="en-US"/>
        </w:rPr>
      </w:pPr>
      <w:r w:rsidRPr="00491D04">
        <w:rPr>
          <w:lang w:val="en-US"/>
        </w:rPr>
        <w:t>a)On stormy days I feel  anxious</w:t>
      </w:r>
    </w:p>
    <w:p w:rsidR="00994EA6" w:rsidRPr="00491D04" w:rsidRDefault="00994EA6" w:rsidP="00C46952">
      <w:pPr>
        <w:rPr>
          <w:lang w:val="en-US"/>
        </w:rPr>
      </w:pPr>
      <w:r w:rsidRPr="00491D04">
        <w:rPr>
          <w:lang w:val="en-US"/>
        </w:rPr>
        <w:t>b)On snowy days I feel bored.</w:t>
      </w:r>
    </w:p>
    <w:p w:rsidR="00994EA6" w:rsidRPr="00491D04" w:rsidRDefault="00994EA6" w:rsidP="00C46952">
      <w:pPr>
        <w:rPr>
          <w:lang w:val="en-US"/>
        </w:rPr>
      </w:pPr>
      <w:r w:rsidRPr="00491D04">
        <w:rPr>
          <w:lang w:val="en-US"/>
        </w:rPr>
        <w:t>c)On windy days I feel angry</w:t>
      </w:r>
    </w:p>
    <w:p w:rsidR="00994EA6" w:rsidRPr="00491D04" w:rsidRDefault="00994EA6" w:rsidP="00C46952">
      <w:pPr>
        <w:rPr>
          <w:b/>
          <w:lang w:val="en-US"/>
        </w:rPr>
      </w:pPr>
      <w:r w:rsidRPr="00491D04">
        <w:rPr>
          <w:lang w:val="en-US"/>
        </w:rPr>
        <w:t xml:space="preserve">d)On windy days I feel upset.        </w:t>
      </w:r>
      <w:r w:rsidRPr="00491D04">
        <w:rPr>
          <w:b/>
          <w:lang w:val="en-US"/>
        </w:rPr>
        <w:t xml:space="preserve"> </w:t>
      </w:r>
      <w:r w:rsidRPr="00491D04">
        <w:rPr>
          <w:lang w:val="en-US"/>
        </w:rPr>
        <w:t xml:space="preserve">                                                 </w:t>
      </w:r>
    </w:p>
    <w:p w:rsidR="00994EA6" w:rsidRPr="00491D04" w:rsidRDefault="00994EA6" w:rsidP="00C46952">
      <w:pPr>
        <w:ind w:right="-496"/>
        <w:rPr>
          <w:b/>
          <w:lang w:val="en-US"/>
        </w:rPr>
      </w:pPr>
    </w:p>
    <w:p w:rsidR="00994EA6" w:rsidRPr="00491D04" w:rsidRDefault="00994EA6" w:rsidP="00C46952">
      <w:pPr>
        <w:ind w:right="-496"/>
        <w:rPr>
          <w:b/>
          <w:lang w:val="en-US"/>
        </w:rPr>
      </w:pPr>
      <w:r w:rsidRPr="00491D04">
        <w:rPr>
          <w:b/>
          <w:lang w:val="en-US"/>
        </w:rPr>
        <w:t>19.A: ________is listening to music now?</w:t>
      </w:r>
    </w:p>
    <w:p w:rsidR="00994EA6" w:rsidRPr="00491D04" w:rsidRDefault="00994EA6" w:rsidP="00C46952">
      <w:pPr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      B: Ahmet.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Boşluğa hangi soru kelimesi gelmelidir?</w:t>
      </w:r>
    </w:p>
    <w:p w:rsidR="00994EA6" w:rsidRPr="00491D04" w:rsidRDefault="00994EA6" w:rsidP="00C46952">
      <w:pPr>
        <w:ind w:right="-496"/>
        <w:rPr>
          <w:lang w:val="en-US"/>
        </w:rPr>
      </w:pPr>
      <w:r>
        <w:rPr>
          <w:noProof/>
        </w:rPr>
        <w:pict>
          <v:shape id="Picture 19" o:spid="_x0000_s1049" type="#_x0000_t75" style="position:absolute;margin-left:485.5pt;margin-top:49.15pt;width:60.9pt;height:36.75pt;z-index:-251645440;visibility:visible" wrapcoords="-267 0 -267 21159 21600 21159 21600 0 -267 0">
            <v:imagedata r:id="rId26" o:title=""/>
            <w10:wrap type="tight"/>
          </v:shape>
        </w:pic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a)Who      b) What   c) Where  d) Why</w:t>
      </w:r>
    </w:p>
    <w:p w:rsidR="00994EA6" w:rsidRPr="00491D04" w:rsidRDefault="00994EA6" w:rsidP="00C46952">
      <w:pPr>
        <w:ind w:right="-496"/>
        <w:rPr>
          <w:lang w:val="en-US"/>
        </w:rPr>
      </w:pPr>
    </w:p>
    <w:p w:rsidR="00994EA6" w:rsidRPr="00491D04" w:rsidRDefault="00994EA6" w:rsidP="00C46952">
      <w:pPr>
        <w:ind w:right="-496"/>
        <w:rPr>
          <w:lang w:val="en-US"/>
        </w:rPr>
      </w:pPr>
    </w:p>
    <w:p w:rsidR="00994EA6" w:rsidRPr="00491D04" w:rsidRDefault="00994EA6" w:rsidP="00C46952">
      <w:pPr>
        <w:ind w:right="-496"/>
        <w:rPr>
          <w:b/>
          <w:lang w:val="en-US"/>
        </w:rPr>
      </w:pPr>
      <w:r>
        <w:rPr>
          <w:noProof/>
        </w:rPr>
        <w:pict>
          <v:shape id="Resim 338" o:spid="_x0000_s1050" type="#_x0000_t75" alt="RainCloud-cartoon" style="position:absolute;margin-left:181.95pt;margin-top:.2pt;width:44.9pt;height:56.25pt;z-index:-251646464;visibility:visible" wrapcoords="-360 0 -360 21312 21600 21312 21600 0 -360 0">
            <v:imagedata r:id="rId27" o:title=""/>
            <w10:wrap type="tight"/>
          </v:shape>
        </w:pict>
      </w:r>
      <w:r>
        <w:rPr>
          <w:b/>
          <w:lang w:val="en-US"/>
        </w:rPr>
        <w:t xml:space="preserve">      </w:t>
      </w:r>
      <w:r w:rsidRPr="00491D04">
        <w:rPr>
          <w:b/>
          <w:lang w:val="en-US"/>
        </w:rPr>
        <w:t>20.</w:t>
      </w:r>
      <w:r w:rsidRPr="00491D04">
        <w:rPr>
          <w:b/>
          <w:noProof/>
          <w:lang w:val="en-US"/>
        </w:rPr>
        <w:t>........ is the weather like?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491D04">
        <w:rPr>
          <w:lang w:val="en-US"/>
        </w:rPr>
        <w:t>It’s  ...............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a)what/snowy      b) what/rainy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c)how/rainy          d) How/cloudy  </w:t>
      </w:r>
    </w:p>
    <w:p w:rsidR="00994EA6" w:rsidRDefault="00994EA6" w:rsidP="00C46952">
      <w:pPr>
        <w:ind w:right="-496"/>
        <w:rPr>
          <w:lang w:val="en-US"/>
        </w:rPr>
      </w:pPr>
    </w:p>
    <w:p w:rsidR="00994EA6" w:rsidRPr="00491D04" w:rsidRDefault="00994EA6" w:rsidP="00C46952">
      <w:pPr>
        <w:ind w:right="-496"/>
        <w:rPr>
          <w:lang w:val="en-US"/>
        </w:rPr>
      </w:pPr>
    </w:p>
    <w:p w:rsidR="00994EA6" w:rsidRPr="00491D04" w:rsidRDefault="00994EA6" w:rsidP="00C46952">
      <w:pPr>
        <w:rPr>
          <w:b/>
          <w:lang w:val="en-US"/>
        </w:rPr>
      </w:pPr>
      <w:r>
        <w:rPr>
          <w:noProof/>
        </w:rPr>
        <w:pict>
          <v:shape id="_x0000_s1051" type="#_x0000_t75" style="position:absolute;margin-left:133.35pt;margin-top:7.65pt;width:87.4pt;height:54.2pt;z-index:251658752;visibility:visible">
            <v:imagedata r:id="rId28" o:title=""/>
          </v:shape>
        </w:pict>
      </w:r>
      <w:r w:rsidRPr="00491D04">
        <w:rPr>
          <w:b/>
          <w:lang w:val="en-US"/>
        </w:rPr>
        <w:t>21. What is she doing?</w:t>
      </w:r>
    </w:p>
    <w:p w:rsidR="00994EA6" w:rsidRPr="00491D04" w:rsidRDefault="00994EA6" w:rsidP="00C46952">
      <w:pPr>
        <w:rPr>
          <w:lang w:val="en-US"/>
        </w:rPr>
      </w:pPr>
      <w:r w:rsidRPr="00491D04">
        <w:rPr>
          <w:lang w:val="en-US"/>
        </w:rPr>
        <w:t>a) She’s doing exercises.</w:t>
      </w:r>
    </w:p>
    <w:p w:rsidR="00994EA6" w:rsidRPr="00491D04" w:rsidRDefault="00994EA6" w:rsidP="00C46952">
      <w:pPr>
        <w:rPr>
          <w:lang w:val="en-US"/>
        </w:rPr>
      </w:pPr>
      <w:r w:rsidRPr="00491D04">
        <w:rPr>
          <w:lang w:val="en-US"/>
        </w:rPr>
        <w:t>b) She’s sleeping.</w:t>
      </w:r>
    </w:p>
    <w:p w:rsidR="00994EA6" w:rsidRPr="00491D04" w:rsidRDefault="00994EA6" w:rsidP="00C46952">
      <w:pPr>
        <w:rPr>
          <w:lang w:val="en-US"/>
        </w:rPr>
      </w:pPr>
      <w:r w:rsidRPr="00491D04">
        <w:rPr>
          <w:lang w:val="en-US"/>
        </w:rPr>
        <w:t>c) She’s cleaning</w:t>
      </w:r>
    </w:p>
    <w:p w:rsidR="00994EA6" w:rsidRPr="00491D04" w:rsidRDefault="00994EA6" w:rsidP="00C46952">
      <w:pPr>
        <w:rPr>
          <w:lang w:val="en-US"/>
        </w:rPr>
      </w:pPr>
      <w:r w:rsidRPr="00491D04">
        <w:rPr>
          <w:lang w:val="en-US"/>
        </w:rPr>
        <w:t>d) She’s washing her hands.</w:t>
      </w:r>
    </w:p>
    <w:p w:rsidR="00994EA6" w:rsidRPr="00491D04" w:rsidRDefault="00994EA6" w:rsidP="00C46952">
      <w:pPr>
        <w:ind w:right="-496"/>
        <w:rPr>
          <w:lang w:val="en-US"/>
        </w:rPr>
      </w:pPr>
    </w:p>
    <w:p w:rsidR="00994EA6" w:rsidRPr="00491D04" w:rsidRDefault="00994EA6" w:rsidP="00C46952">
      <w:pPr>
        <w:pStyle w:val="NoSpacing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91D04">
        <w:rPr>
          <w:rFonts w:ascii="Times New Roman" w:hAnsi="Times New Roman"/>
          <w:b/>
          <w:sz w:val="24"/>
          <w:szCs w:val="24"/>
          <w:lang w:val="en-US"/>
        </w:rPr>
        <w:t xml:space="preserve">22. </w:t>
      </w:r>
      <w:r w:rsidRPr="00EE105D">
        <w:rPr>
          <w:rFonts w:ascii="Times New Roman" w:hAnsi="Times New Roman"/>
          <w:b/>
          <w:noProof/>
          <w:sz w:val="24"/>
          <w:szCs w:val="24"/>
          <w:lang w:val="en-US" w:eastAsia="tr-TR"/>
        </w:rPr>
        <w:pict>
          <v:shape id="Resim 65" o:spid="_x0000_i1029" type="#_x0000_t75" style="width:59.25pt;height:66pt;visibility:visible">
            <v:imagedata r:id="rId29" o:title=""/>
          </v:shape>
        </w:pict>
      </w:r>
      <w:r w:rsidRPr="00491D04">
        <w:rPr>
          <w:rFonts w:ascii="Times New Roman" w:hAnsi="Times New Roman"/>
          <w:b/>
          <w:sz w:val="24"/>
          <w:szCs w:val="24"/>
          <w:lang w:val="en-US"/>
        </w:rPr>
        <w:t>………………………..after school.</w:t>
      </w:r>
    </w:p>
    <w:p w:rsidR="00994EA6" w:rsidRPr="00491D04" w:rsidRDefault="00994EA6" w:rsidP="00C46952">
      <w:pPr>
        <w:pStyle w:val="NoSpacing"/>
        <w:jc w:val="both"/>
        <w:rPr>
          <w:rFonts w:ascii="Times New Roman" w:hAnsi="Times New Roman"/>
          <w:sz w:val="24"/>
          <w:szCs w:val="24"/>
          <w:lang w:val="en-US"/>
        </w:rPr>
      </w:pPr>
      <w:r w:rsidRPr="00491D04">
        <w:rPr>
          <w:rFonts w:ascii="Times New Roman" w:hAnsi="Times New Roman"/>
          <w:sz w:val="24"/>
          <w:szCs w:val="24"/>
          <w:lang w:val="en-US"/>
        </w:rPr>
        <w:t>a) I do my homework</w:t>
      </w:r>
    </w:p>
    <w:p w:rsidR="00994EA6" w:rsidRPr="00491D04" w:rsidRDefault="00994EA6" w:rsidP="00C46952">
      <w:pPr>
        <w:pStyle w:val="NoSpacing"/>
        <w:jc w:val="both"/>
        <w:rPr>
          <w:rFonts w:ascii="Times New Roman" w:hAnsi="Times New Roman"/>
          <w:sz w:val="24"/>
          <w:szCs w:val="24"/>
          <w:lang w:val="en-US"/>
        </w:rPr>
      </w:pPr>
      <w:r w:rsidRPr="00491D04">
        <w:rPr>
          <w:rFonts w:ascii="Times New Roman" w:hAnsi="Times New Roman"/>
          <w:sz w:val="24"/>
          <w:szCs w:val="24"/>
          <w:lang w:val="en-US"/>
        </w:rPr>
        <w:t>b) I often go online</w:t>
      </w:r>
    </w:p>
    <w:p w:rsidR="00994EA6" w:rsidRPr="00491D04" w:rsidRDefault="00994EA6" w:rsidP="00C46952">
      <w:pPr>
        <w:pStyle w:val="NoSpacing"/>
        <w:jc w:val="both"/>
        <w:rPr>
          <w:rFonts w:ascii="Times New Roman" w:hAnsi="Times New Roman"/>
          <w:sz w:val="24"/>
          <w:szCs w:val="24"/>
          <w:lang w:val="en-US"/>
        </w:rPr>
      </w:pPr>
      <w:r w:rsidRPr="00491D04">
        <w:rPr>
          <w:rFonts w:ascii="Times New Roman" w:hAnsi="Times New Roman"/>
          <w:sz w:val="24"/>
          <w:szCs w:val="24"/>
          <w:lang w:val="en-US"/>
        </w:rPr>
        <w:t>c) I always have a snack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d) I never eat apple</w:t>
      </w:r>
    </w:p>
    <w:p w:rsidR="00994EA6" w:rsidRPr="00491D04" w:rsidRDefault="00994EA6" w:rsidP="00C46952">
      <w:pPr>
        <w:ind w:right="-496"/>
        <w:rPr>
          <w:lang w:val="en-US"/>
        </w:rPr>
      </w:pPr>
    </w:p>
    <w:p w:rsidR="00994EA6" w:rsidRPr="00491D04" w:rsidRDefault="00994EA6" w:rsidP="00C46952">
      <w:pPr>
        <w:ind w:right="-496"/>
        <w:rPr>
          <w:b/>
          <w:i/>
          <w:lang w:val="en-US"/>
        </w:rPr>
      </w:pPr>
      <w:r w:rsidRPr="00491D04">
        <w:rPr>
          <w:b/>
          <w:i/>
          <w:lang w:val="en-US"/>
        </w:rPr>
        <w:t>23.</w:t>
      </w:r>
    </w:p>
    <w:p w:rsidR="00994EA6" w:rsidRPr="00491D04" w:rsidRDefault="00994EA6" w:rsidP="00C46952">
      <w:pPr>
        <w:ind w:right="-496"/>
        <w:rPr>
          <w:b/>
          <w:lang w:val="en-US"/>
        </w:rPr>
      </w:pPr>
      <w:r w:rsidRPr="00EE105D">
        <w:rPr>
          <w:noProof/>
          <w:lang w:val="en-US"/>
        </w:rPr>
        <w:pict>
          <v:shape id="_x0000_i1030" type="#_x0000_t75" alt="thunder" style="width:77.25pt;height:55.5pt;visibility:visible">
            <v:imagedata r:id="rId30" o:title="" cropleft="10627f"/>
          </v:shape>
        </w:pict>
      </w:r>
      <w:r w:rsidRPr="00491D04">
        <w:rPr>
          <w:b/>
          <w:noProof/>
          <w:lang w:val="en-US"/>
        </w:rPr>
        <w:t>........ is the weather like?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It’s...............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a)what/snowy      b) what/stormy</w:t>
      </w:r>
    </w:p>
    <w:p w:rsidR="00994EA6" w:rsidRPr="00491D04" w:rsidRDefault="00994EA6" w:rsidP="00C46952">
      <w:pPr>
        <w:ind w:right="-496"/>
        <w:rPr>
          <w:lang w:val="en-US"/>
        </w:rPr>
      </w:pPr>
      <w:r w:rsidRPr="00491D04">
        <w:rPr>
          <w:lang w:val="en-US"/>
        </w:rPr>
        <w:t>c)how/rainy          d)How/cloudy</w:t>
      </w:r>
    </w:p>
    <w:p w:rsidR="00994EA6" w:rsidRPr="00491D04" w:rsidRDefault="00994EA6" w:rsidP="00C46952">
      <w:pPr>
        <w:ind w:right="-496"/>
        <w:rPr>
          <w:lang w:val="en-US"/>
        </w:rPr>
      </w:pPr>
    </w:p>
    <w:p w:rsidR="00994EA6" w:rsidRPr="00491D04" w:rsidRDefault="00994EA6" w:rsidP="00C46952">
      <w:pPr>
        <w:ind w:right="-496"/>
        <w:rPr>
          <w:lang w:val="en-US"/>
        </w:rPr>
      </w:pPr>
    </w:p>
    <w:p w:rsidR="00994EA6" w:rsidRPr="00491D04" w:rsidRDefault="00994EA6" w:rsidP="00C46952">
      <w:pPr>
        <w:ind w:right="-858"/>
        <w:rPr>
          <w:b/>
          <w:lang w:val="en-US"/>
        </w:rPr>
      </w:pPr>
      <w:r w:rsidRPr="00491D04">
        <w:rPr>
          <w:b/>
          <w:lang w:val="en-US"/>
        </w:rPr>
        <w:t xml:space="preserve">24.What time is it?    </w:t>
      </w:r>
      <w:r>
        <w:rPr>
          <w:b/>
          <w:lang w:val="en-US"/>
        </w:rPr>
        <w:t xml:space="preserve">      - </w:t>
      </w:r>
      <w:r w:rsidRPr="00491D04">
        <w:rPr>
          <w:b/>
          <w:lang w:val="en-US"/>
        </w:rPr>
        <w:t>02:15</w:t>
      </w:r>
    </w:p>
    <w:p w:rsidR="00994EA6" w:rsidRPr="00491D04" w:rsidRDefault="00994EA6" w:rsidP="00C46952">
      <w:pPr>
        <w:ind w:left="142" w:right="-858"/>
        <w:rPr>
          <w:lang w:val="en-US"/>
        </w:rPr>
      </w:pPr>
      <w:r w:rsidRPr="00491D04">
        <w:rPr>
          <w:lang w:val="en-US"/>
        </w:rPr>
        <w:t>a. It is half</w:t>
      </w:r>
      <w:r>
        <w:rPr>
          <w:lang w:val="en-US"/>
        </w:rPr>
        <w:t xml:space="preserve"> </w:t>
      </w:r>
      <w:r w:rsidRPr="00491D04">
        <w:rPr>
          <w:lang w:val="en-US"/>
        </w:rPr>
        <w:t>past</w:t>
      </w:r>
      <w:r>
        <w:rPr>
          <w:lang w:val="en-US"/>
        </w:rPr>
        <w:t xml:space="preserve"> </w:t>
      </w:r>
      <w:r w:rsidRPr="00491D04">
        <w:rPr>
          <w:lang w:val="en-US"/>
        </w:rPr>
        <w:t>two.    b. It is a quarter</w:t>
      </w:r>
      <w:r>
        <w:rPr>
          <w:lang w:val="en-US"/>
        </w:rPr>
        <w:t xml:space="preserve"> </w:t>
      </w:r>
      <w:r w:rsidRPr="00491D04">
        <w:rPr>
          <w:lang w:val="en-US"/>
        </w:rPr>
        <w:t>to</w:t>
      </w:r>
      <w:r>
        <w:rPr>
          <w:lang w:val="en-US"/>
        </w:rPr>
        <w:t xml:space="preserve"> </w:t>
      </w:r>
      <w:r w:rsidRPr="00491D04">
        <w:rPr>
          <w:lang w:val="en-US"/>
        </w:rPr>
        <w:t>two.</w:t>
      </w:r>
    </w:p>
    <w:p w:rsidR="00994EA6" w:rsidRPr="00491D04" w:rsidRDefault="00994EA6" w:rsidP="00C46952">
      <w:pPr>
        <w:ind w:left="142" w:right="-858"/>
        <w:rPr>
          <w:lang w:val="en-US"/>
        </w:rPr>
      </w:pPr>
      <w:r w:rsidRPr="00491D04">
        <w:rPr>
          <w:lang w:val="en-US"/>
        </w:rPr>
        <w:t>c. It is ten to</w:t>
      </w:r>
      <w:r>
        <w:rPr>
          <w:lang w:val="en-US"/>
        </w:rPr>
        <w:t xml:space="preserve"> </w:t>
      </w:r>
      <w:r w:rsidRPr="00491D04">
        <w:rPr>
          <w:lang w:val="en-US"/>
        </w:rPr>
        <w:t>two.        d. It is a quarter</w:t>
      </w:r>
      <w:r>
        <w:rPr>
          <w:lang w:val="en-US"/>
        </w:rPr>
        <w:t xml:space="preserve"> </w:t>
      </w:r>
      <w:r w:rsidRPr="00491D04">
        <w:rPr>
          <w:lang w:val="en-US"/>
        </w:rPr>
        <w:t>past</w:t>
      </w:r>
      <w:r>
        <w:rPr>
          <w:lang w:val="en-US"/>
        </w:rPr>
        <w:t xml:space="preserve"> </w:t>
      </w:r>
      <w:r w:rsidRPr="00491D04">
        <w:rPr>
          <w:lang w:val="en-US"/>
        </w:rPr>
        <w:t>two.</w:t>
      </w:r>
    </w:p>
    <w:p w:rsidR="00994EA6" w:rsidRPr="00491D04" w:rsidRDefault="00994EA6" w:rsidP="00C46952">
      <w:pPr>
        <w:ind w:right="-496"/>
        <w:rPr>
          <w:b/>
          <w:lang w:val="en-US"/>
        </w:rPr>
      </w:pPr>
    </w:p>
    <w:p w:rsidR="00994EA6" w:rsidRPr="00491D04" w:rsidRDefault="00994EA6" w:rsidP="00C46952">
      <w:pPr>
        <w:autoSpaceDE w:val="0"/>
        <w:autoSpaceDN w:val="0"/>
        <w:adjustRightInd w:val="0"/>
        <w:rPr>
          <w:b/>
          <w:lang w:val="en-US"/>
        </w:rPr>
      </w:pPr>
      <w:r w:rsidRPr="00491D04">
        <w:rPr>
          <w:b/>
          <w:lang w:val="en-US"/>
        </w:rPr>
        <w:t>25. Resimlerin İngilizce karşılı</w:t>
      </w:r>
      <w:r>
        <w:rPr>
          <w:b/>
          <w:lang w:val="en-US"/>
        </w:rPr>
        <w:t>k</w:t>
      </w:r>
      <w:r w:rsidRPr="00491D04">
        <w:rPr>
          <w:b/>
          <w:lang w:val="en-US"/>
        </w:rPr>
        <w:t xml:space="preserve">ları sırayla                         </w:t>
      </w:r>
    </w:p>
    <w:p w:rsidR="00994EA6" w:rsidRPr="00491D04" w:rsidRDefault="00994EA6" w:rsidP="00C46952">
      <w:pPr>
        <w:autoSpaceDE w:val="0"/>
        <w:autoSpaceDN w:val="0"/>
        <w:adjustRightInd w:val="0"/>
        <w:rPr>
          <w:lang w:val="en-US"/>
        </w:rPr>
      </w:pPr>
      <w:r w:rsidRPr="00491D04">
        <w:rPr>
          <w:b/>
          <w:lang w:val="en-US"/>
        </w:rPr>
        <w:t>hangi seçenekte doğru olarak verilmiştir?</w:t>
      </w:r>
    </w:p>
    <w:p w:rsidR="00994EA6" w:rsidRPr="00491D04" w:rsidRDefault="00994EA6" w:rsidP="00C46952">
      <w:pPr>
        <w:rPr>
          <w:lang w:val="en-US"/>
        </w:rPr>
      </w:pPr>
    </w:p>
    <w:p w:rsidR="00994EA6" w:rsidRPr="00491D04" w:rsidRDefault="00994EA6" w:rsidP="00C46952">
      <w:pPr>
        <w:rPr>
          <w:lang w:val="en-US"/>
        </w:rPr>
      </w:pPr>
      <w:r w:rsidRPr="00491D04">
        <w:rPr>
          <w:lang w:val="en-US"/>
        </w:rPr>
        <w:t>a) cloudy- snowy- windy-stormy</w:t>
      </w:r>
    </w:p>
    <w:p w:rsidR="00994EA6" w:rsidRPr="00491D04" w:rsidRDefault="00994EA6" w:rsidP="00C46952">
      <w:pPr>
        <w:rPr>
          <w:lang w:val="en-US"/>
        </w:rPr>
      </w:pPr>
      <w:r w:rsidRPr="00491D04">
        <w:rPr>
          <w:lang w:val="en-US"/>
        </w:rPr>
        <w:t>b) foggy-snowy-rainy-hot</w:t>
      </w:r>
    </w:p>
    <w:p w:rsidR="00994EA6" w:rsidRPr="00491D04" w:rsidRDefault="00994EA6" w:rsidP="00C46952">
      <w:pPr>
        <w:rPr>
          <w:lang w:val="en-US"/>
        </w:rPr>
      </w:pPr>
      <w:r w:rsidRPr="00491D04">
        <w:rPr>
          <w:lang w:val="en-US"/>
        </w:rPr>
        <w:t>c) windy-rainy-snowy-warm</w:t>
      </w:r>
    </w:p>
    <w:p w:rsidR="00994EA6" w:rsidRDefault="00994EA6" w:rsidP="00C46952">
      <w:pPr>
        <w:rPr>
          <w:lang w:val="en-US"/>
        </w:rPr>
      </w:pPr>
      <w:r w:rsidRPr="00491D04">
        <w:rPr>
          <w:lang w:val="en-US"/>
        </w:rPr>
        <w:t>d) windy-stormy-cloudy-hot</w:t>
      </w:r>
    </w:p>
    <w:p w:rsidR="00994EA6" w:rsidRPr="00491D04" w:rsidRDefault="00994EA6" w:rsidP="00C46952">
      <w:pPr>
        <w:rPr>
          <w:lang w:val="en-US"/>
        </w:rPr>
      </w:pPr>
      <w:hyperlink r:id="rId31" w:history="1">
        <w:r w:rsidRPr="00C40629">
          <w:rPr>
            <w:rStyle w:val="Hyperlink"/>
          </w:rPr>
          <w:t>www.sorubak.com</w:t>
        </w:r>
      </w:hyperlink>
    </w:p>
    <w:p w:rsidR="00994EA6" w:rsidRPr="00491D04" w:rsidRDefault="00994EA6" w:rsidP="00C46952">
      <w:pPr>
        <w:ind w:right="-496"/>
        <w:rPr>
          <w:noProof/>
          <w:lang w:val="en-US"/>
        </w:rPr>
      </w:pPr>
      <w:hyperlink r:id="rId32" w:history="1">
        <w:r w:rsidRPr="00C40629">
          <w:rPr>
            <w:rStyle w:val="Hyperlink"/>
          </w:rPr>
          <w:t>www.sorubak.com</w:t>
        </w:r>
      </w:hyperlink>
      <w:r>
        <w:rPr>
          <w:noProof/>
        </w:rPr>
        <w:pict>
          <v:shape id="_x0000_s1052" type="#_x0000_t75" style="position:absolute;margin-left:-11.25pt;margin-top:5.7pt;width:46.5pt;height:53.45pt;z-index:251662848;visibility:visible;mso-position-horizontal-relative:text;mso-position-vertical-relative:text">
            <v:imagedata r:id="rId33" o:title=""/>
          </v:shape>
        </w:pict>
      </w:r>
      <w:r>
        <w:rPr>
          <w:noProof/>
        </w:rPr>
        <w:pict>
          <v:shape id="Resim 4" o:spid="_x0000_s1053" type="#_x0000_t75" style="position:absolute;margin-left:111.9pt;margin-top:1.9pt;width:48.9pt;height:60.95pt;z-index:251659776;visibility:visible;mso-position-horizontal-relative:text;mso-position-vertical-relative:text">
            <v:imagedata r:id="rId34" o:title=""/>
          </v:shape>
        </w:pict>
      </w:r>
      <w:r>
        <w:rPr>
          <w:noProof/>
        </w:rPr>
        <w:pict>
          <v:shape id="_x0000_s1054" type="#_x0000_t75" style="position:absolute;margin-left:178.6pt;margin-top:5.7pt;width:42.15pt;height:57.15pt;z-index:251660800;visibility:visible;mso-position-horizontal-relative:text;mso-position-vertical-relative:text">
            <v:imagedata r:id="rId35" o:title=""/>
          </v:shape>
        </w:pict>
      </w:r>
      <w:r>
        <w:rPr>
          <w:noProof/>
        </w:rPr>
        <w:pict>
          <v:shape id="_x0000_s1055" type="#_x0000_t75" style="position:absolute;margin-left:51pt;margin-top:1.9pt;width:43pt;height:57.25pt;z-index:251661824;visibility:visible;mso-position-horizontal-relative:text;mso-position-vertical-relative:text">
            <v:imagedata r:id="rId36" o:title=""/>
          </v:shape>
        </w:pict>
      </w:r>
    </w:p>
    <w:sectPr w:rsidR="00994EA6" w:rsidRPr="00491D04" w:rsidSect="005256F0">
      <w:type w:val="continuous"/>
      <w:pgSz w:w="11906" w:h="16838"/>
      <w:pgMar w:top="709" w:right="1417" w:bottom="1417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EA6" w:rsidRDefault="00994EA6" w:rsidP="00C46952">
      <w:r>
        <w:separator/>
      </w:r>
    </w:p>
  </w:endnote>
  <w:endnote w:type="continuationSeparator" w:id="0">
    <w:p w:rsidR="00994EA6" w:rsidRDefault="00994EA6" w:rsidP="00C46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agneto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EA6" w:rsidRDefault="00994EA6" w:rsidP="00C46952">
      <w:r>
        <w:separator/>
      </w:r>
    </w:p>
  </w:footnote>
  <w:footnote w:type="continuationSeparator" w:id="0">
    <w:p w:rsidR="00994EA6" w:rsidRDefault="00994EA6" w:rsidP="00C469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376"/>
    <w:rsid w:val="00004D3C"/>
    <w:rsid w:val="00027235"/>
    <w:rsid w:val="000354D5"/>
    <w:rsid w:val="00066A91"/>
    <w:rsid w:val="00074719"/>
    <w:rsid w:val="000F6E17"/>
    <w:rsid w:val="0010295B"/>
    <w:rsid w:val="00112C0E"/>
    <w:rsid w:val="00153E29"/>
    <w:rsid w:val="0017245B"/>
    <w:rsid w:val="00176315"/>
    <w:rsid w:val="0019324C"/>
    <w:rsid w:val="001B5044"/>
    <w:rsid w:val="001C3A3C"/>
    <w:rsid w:val="001C5216"/>
    <w:rsid w:val="001E7330"/>
    <w:rsid w:val="001F0B88"/>
    <w:rsid w:val="001F6B6A"/>
    <w:rsid w:val="002347D4"/>
    <w:rsid w:val="002819B8"/>
    <w:rsid w:val="002B127E"/>
    <w:rsid w:val="002F5AB9"/>
    <w:rsid w:val="00305AC7"/>
    <w:rsid w:val="00312A5A"/>
    <w:rsid w:val="00316255"/>
    <w:rsid w:val="00334E62"/>
    <w:rsid w:val="00376240"/>
    <w:rsid w:val="003C7F02"/>
    <w:rsid w:val="003D53D3"/>
    <w:rsid w:val="003E161B"/>
    <w:rsid w:val="003F4C42"/>
    <w:rsid w:val="00440470"/>
    <w:rsid w:val="004413D7"/>
    <w:rsid w:val="00444627"/>
    <w:rsid w:val="00463350"/>
    <w:rsid w:val="00487217"/>
    <w:rsid w:val="00491D04"/>
    <w:rsid w:val="004B2E33"/>
    <w:rsid w:val="004C38CF"/>
    <w:rsid w:val="004D63B9"/>
    <w:rsid w:val="004E1D09"/>
    <w:rsid w:val="004E38E7"/>
    <w:rsid w:val="00513C7A"/>
    <w:rsid w:val="005256F0"/>
    <w:rsid w:val="00525C6A"/>
    <w:rsid w:val="00533CF2"/>
    <w:rsid w:val="005346E5"/>
    <w:rsid w:val="00553A32"/>
    <w:rsid w:val="00555D57"/>
    <w:rsid w:val="00565796"/>
    <w:rsid w:val="00584839"/>
    <w:rsid w:val="00584F81"/>
    <w:rsid w:val="005961B5"/>
    <w:rsid w:val="005C073D"/>
    <w:rsid w:val="005C2A9A"/>
    <w:rsid w:val="005C3F74"/>
    <w:rsid w:val="005D362D"/>
    <w:rsid w:val="005E3366"/>
    <w:rsid w:val="00627F88"/>
    <w:rsid w:val="006506C9"/>
    <w:rsid w:val="006548D2"/>
    <w:rsid w:val="006563B0"/>
    <w:rsid w:val="00666BB4"/>
    <w:rsid w:val="006A5698"/>
    <w:rsid w:val="006B4BED"/>
    <w:rsid w:val="006C344C"/>
    <w:rsid w:val="006C5AE3"/>
    <w:rsid w:val="006D4E15"/>
    <w:rsid w:val="006D761A"/>
    <w:rsid w:val="006E350F"/>
    <w:rsid w:val="006E4C08"/>
    <w:rsid w:val="00706D4D"/>
    <w:rsid w:val="007344F4"/>
    <w:rsid w:val="00774B18"/>
    <w:rsid w:val="00775913"/>
    <w:rsid w:val="00781C21"/>
    <w:rsid w:val="00787A0E"/>
    <w:rsid w:val="0079330F"/>
    <w:rsid w:val="007B15E7"/>
    <w:rsid w:val="007B1BDE"/>
    <w:rsid w:val="007D6C05"/>
    <w:rsid w:val="0085032E"/>
    <w:rsid w:val="0088023C"/>
    <w:rsid w:val="00897827"/>
    <w:rsid w:val="008E24F8"/>
    <w:rsid w:val="008E2B21"/>
    <w:rsid w:val="00911C80"/>
    <w:rsid w:val="0096100E"/>
    <w:rsid w:val="00992751"/>
    <w:rsid w:val="00994EA6"/>
    <w:rsid w:val="009E33CF"/>
    <w:rsid w:val="009F4376"/>
    <w:rsid w:val="009F6E08"/>
    <w:rsid w:val="00A073F7"/>
    <w:rsid w:val="00A20BC9"/>
    <w:rsid w:val="00A41806"/>
    <w:rsid w:val="00A4554B"/>
    <w:rsid w:val="00A76378"/>
    <w:rsid w:val="00A82246"/>
    <w:rsid w:val="00A9600E"/>
    <w:rsid w:val="00AA5911"/>
    <w:rsid w:val="00AE1483"/>
    <w:rsid w:val="00B814EF"/>
    <w:rsid w:val="00BA72A2"/>
    <w:rsid w:val="00BB535E"/>
    <w:rsid w:val="00C40629"/>
    <w:rsid w:val="00C46952"/>
    <w:rsid w:val="00C47226"/>
    <w:rsid w:val="00C76DA9"/>
    <w:rsid w:val="00C823ED"/>
    <w:rsid w:val="00CA58F8"/>
    <w:rsid w:val="00CD4437"/>
    <w:rsid w:val="00CF4343"/>
    <w:rsid w:val="00D14E42"/>
    <w:rsid w:val="00D629FF"/>
    <w:rsid w:val="00D96257"/>
    <w:rsid w:val="00D97EB9"/>
    <w:rsid w:val="00DD1BC7"/>
    <w:rsid w:val="00DE6656"/>
    <w:rsid w:val="00E2202F"/>
    <w:rsid w:val="00E256B3"/>
    <w:rsid w:val="00E339EF"/>
    <w:rsid w:val="00E5429E"/>
    <w:rsid w:val="00E765B0"/>
    <w:rsid w:val="00E93A8E"/>
    <w:rsid w:val="00EE105D"/>
    <w:rsid w:val="00F10278"/>
    <w:rsid w:val="00F44D87"/>
    <w:rsid w:val="00F611D5"/>
    <w:rsid w:val="00F6553A"/>
    <w:rsid w:val="00FB2C78"/>
    <w:rsid w:val="00FD215F"/>
    <w:rsid w:val="00FD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5C2A9A"/>
    <w:rPr>
      <w:lang w:eastAsia="en-US"/>
    </w:rPr>
  </w:style>
  <w:style w:type="paragraph" w:customStyle="1" w:styleId="ListeParagraf1">
    <w:name w:val="Liste Paragraf1"/>
    <w:basedOn w:val="Normal"/>
    <w:uiPriority w:val="99"/>
    <w:rsid w:val="006D7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locked/>
    <w:rsid w:val="006D761A"/>
    <w:rPr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469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46952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C469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4695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2819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6.png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openxmlformats.org/officeDocument/2006/relationships/image" Target="media/image19.wmf"/><Relationship Id="rId33" Type="http://schemas.openxmlformats.org/officeDocument/2006/relationships/image" Target="media/image25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yperlink" Target="http://www.sorubak.com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image" Target="media/image28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2</Pages>
  <Words>680</Words>
  <Characters>3878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 EDUCATION YEAR TÜRKİYE SAĞLIK İŞÇİLERİ SENDİKASI SECONDARY SCHOOL</dc:title>
  <dc:subject/>
  <dc:creator>Dell13</dc:creator>
  <cp:keywords/>
  <dc:description/>
  <cp:lastModifiedBy>edanur</cp:lastModifiedBy>
  <cp:revision>27</cp:revision>
  <dcterms:created xsi:type="dcterms:W3CDTF">2014-11-30T19:45:00Z</dcterms:created>
  <dcterms:modified xsi:type="dcterms:W3CDTF">2015-01-14T17:17:00Z</dcterms:modified>
</cp:coreProperties>
</file>