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98" w:rsidRPr="00242045" w:rsidRDefault="00BD1D98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8.2pt;margin-top:21.2pt;width:74.25pt;height:35.25pt;z-index:251666432" strokeweight="3pt">
            <v:stroke dashstyle="dashDot"/>
            <v:textbox>
              <w:txbxContent>
                <w:p w:rsidR="00BD1D98" w:rsidRPr="005961B5" w:rsidRDefault="00BD1D98" w:rsidP="00C46019">
                  <w:pPr>
                    <w:rPr>
                      <w:b/>
                    </w:rPr>
                  </w:pPr>
                  <w:r w:rsidRPr="005961B5">
                    <w:rPr>
                      <w:b/>
                    </w:rPr>
                    <w:t xml:space="preserve">GROUP </w:t>
                  </w:r>
                  <w:r>
                    <w:rPr>
                      <w:b/>
                    </w:rPr>
                    <w:t>AAA</w:t>
                  </w:r>
                </w:p>
              </w:txbxContent>
            </v:textbox>
          </v:shape>
        </w:pic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2014-2015 EDUCATION YEAR </w:t>
      </w:r>
      <w:r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……………………………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SECONDARY SCHOOL</w:t>
      </w:r>
    </w:p>
    <w:p w:rsidR="00BD1D98" w:rsidRPr="00242045" w:rsidRDefault="00BD1D98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6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GRADE 3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>rd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  WRITTEN EXAM</w:t>
      </w:r>
    </w:p>
    <w:p w:rsidR="00BD1D98" w:rsidRPr="000D3FF2" w:rsidRDefault="00BD1D98" w:rsidP="000D3FF2">
      <w:pPr>
        <w:autoSpaceDE w:val="0"/>
        <w:autoSpaceDN w:val="0"/>
        <w:adjustRightInd w:val="0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Name &amp; Surname: ________________________ Number: ______    Class: 6 /  ____ </w:t>
      </w:r>
    </w:p>
    <w:p w:rsidR="00BD1D98" w:rsidRPr="00242045" w:rsidRDefault="00BD1D98" w:rsidP="00924140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roundrect id="_x0000_s1027" style="position:absolute;margin-left:2.45pt;margin-top:7.2pt;width:468pt;height:138pt;z-index:251646976" arcsize="10923f">
            <v:textbox>
              <w:txbxContent>
                <w:p w:rsidR="00BD1D98" w:rsidRPr="00C50AAD" w:rsidRDefault="00BD1D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Hi! I’m Pelin. I live in İzmir and I study at Atatürk Secondary School. After school , I do my homework  and read books. At the weekends ,I take the piano courses. </w:t>
                  </w:r>
                </w:p>
                <w:p w:rsidR="00BD1D98" w:rsidRPr="00C50AAD" w:rsidRDefault="00BD1D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I have got two brothers , Mete and  Eymen . Mete is feeding his cat now.He likes animals very much. Eymen is going online and  I’m studying Maths now.</w:t>
                  </w:r>
                </w:p>
                <w:p w:rsidR="00BD1D98" w:rsidRPr="00C50AAD" w:rsidRDefault="00BD1D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In İzmir , the weather  is sunny and warm today.I feel  fine and happy but my mother feels sleepy on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sunny days. I don’t  like rainy  days because I feel moody</w:t>
                  </w: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on these days.</w:t>
                  </w:r>
                </w:p>
              </w:txbxContent>
            </v:textbox>
          </v:roundrect>
        </w:pict>
      </w:r>
    </w:p>
    <w:p w:rsidR="00BD1D98" w:rsidRPr="00242045" w:rsidRDefault="00BD1D98">
      <w:pPr>
        <w:rPr>
          <w:lang w:val="en-US"/>
        </w:rPr>
      </w:pPr>
    </w:p>
    <w:p w:rsidR="00BD1D98" w:rsidRPr="00242045" w:rsidRDefault="00BD1D98">
      <w:pPr>
        <w:rPr>
          <w:lang w:val="en-US"/>
        </w:rPr>
      </w:pPr>
    </w:p>
    <w:p w:rsidR="00BD1D98" w:rsidRDefault="00BD1D98">
      <w:pPr>
        <w:rPr>
          <w:lang w:val="en-US"/>
        </w:rPr>
      </w:pPr>
    </w:p>
    <w:p w:rsidR="00BD1D98" w:rsidRPr="00242045" w:rsidRDefault="00BD1D98">
      <w:pPr>
        <w:rPr>
          <w:lang w:val="en-US"/>
        </w:rPr>
      </w:pPr>
    </w:p>
    <w:p w:rsidR="00BD1D98" w:rsidRPr="00A83EBE" w:rsidRDefault="00BD1D98">
      <w:pPr>
        <w:rPr>
          <w:sz w:val="20"/>
          <w:szCs w:val="20"/>
          <w:lang w:val="en-US"/>
        </w:rPr>
        <w:sectPr w:rsidR="00BD1D98" w:rsidRPr="00A83EBE" w:rsidSect="00E83D61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BD1D98" w:rsidRPr="00242045" w:rsidRDefault="00BD1D98">
      <w:pPr>
        <w:rPr>
          <w:lang w:val="en-US"/>
        </w:rPr>
      </w:pPr>
    </w:p>
    <w:p w:rsidR="00BD1D98" w:rsidRPr="00E93198" w:rsidRDefault="00BD1D98" w:rsidP="008E43B2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A)SORULARI METNE GÖRE CEVAPLAYINIZ.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D1D98" w:rsidRPr="00E93198" w:rsidRDefault="00BD1D98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How does</w:t>
      </w:r>
      <w:r>
        <w:rPr>
          <w:rFonts w:ascii="Comic Sans MS" w:hAnsi="Comic Sans MS"/>
          <w:sz w:val="20"/>
          <w:szCs w:val="20"/>
          <w:lang w:val="en-US"/>
        </w:rPr>
        <w:t xml:space="preserve"> Pelin feel on rainy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days?                                </w:t>
      </w:r>
    </w:p>
    <w:p w:rsidR="00BD1D98" w:rsidRDefault="00BD1D98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…………………………………………………………………… </w:t>
      </w:r>
    </w:p>
    <w:p w:rsidR="00BD1D98" w:rsidRDefault="00BD1D98" w:rsidP="005E0DB6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Is Pelin studying Maths now  ?</w:t>
      </w:r>
    </w:p>
    <w:p w:rsidR="00BD1D98" w:rsidRPr="005E0DB6" w:rsidRDefault="00BD1D98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 w:rsidRPr="005E0DB6">
        <w:rPr>
          <w:rFonts w:ascii="Comic Sans MS" w:hAnsi="Comic Sans MS"/>
          <w:sz w:val="20"/>
          <w:szCs w:val="20"/>
          <w:lang w:val="en-US"/>
        </w:rPr>
        <w:t xml:space="preserve">                    </w:t>
      </w:r>
    </w:p>
    <w:p w:rsidR="00BD1D98" w:rsidRPr="00E93198" w:rsidRDefault="00BD1D98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What is Mete doing now?                                                       </w:t>
      </w:r>
    </w:p>
    <w:p w:rsidR="00BD1D98" w:rsidRPr="005E0DB6" w:rsidRDefault="00BD1D98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BD1D98" w:rsidRPr="00E93198" w:rsidRDefault="00BD1D98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What’s the weather like in İzmir today?</w:t>
      </w:r>
    </w:p>
    <w:p w:rsidR="00BD1D98" w:rsidRPr="00E93198" w:rsidRDefault="00BD1D98" w:rsidP="008E43B2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…………………………………………………………………..</w:t>
      </w:r>
    </w:p>
    <w:p w:rsidR="00BD1D98" w:rsidRPr="00E93198" w:rsidRDefault="00BD1D98" w:rsidP="008E43B2">
      <w:p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A83EBE">
        <w:rPr>
          <w:rFonts w:ascii="Comic Sans MS" w:hAnsi="Comic Sans MS"/>
          <w:b/>
          <w:sz w:val="20"/>
          <w:szCs w:val="20"/>
          <w:lang w:val="en-US"/>
        </w:rPr>
        <w:t>B)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93198">
        <w:rPr>
          <w:rFonts w:ascii="Comic Sans MS" w:hAnsi="Comic Sans MS"/>
          <w:b/>
          <w:sz w:val="20"/>
          <w:szCs w:val="20"/>
          <w:lang w:val="en-US"/>
        </w:rPr>
        <w:t>“TRUE “ or “</w:t>
      </w:r>
      <w:r w:rsidRPr="000D3FF2">
        <w:rPr>
          <w:rFonts w:ascii="Comic Sans MS" w:hAnsi="Comic Sans MS"/>
          <w:b/>
          <w:sz w:val="20"/>
          <w:szCs w:val="20"/>
          <w:lang w:val="en-US"/>
        </w:rPr>
        <w:t>FALSE”  YAZINIZ.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      </w:t>
      </w:r>
    </w:p>
    <w:p w:rsidR="00BD1D98" w:rsidRPr="00FD565C" w:rsidRDefault="00BD1D98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1 .Eymen is feeding his cat now………………………..</w:t>
      </w:r>
    </w:p>
    <w:p w:rsidR="00BD1D98" w:rsidRPr="00FD565C" w:rsidRDefault="00BD1D98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2. Pelin reads books after school…………………….</w:t>
      </w:r>
    </w:p>
    <w:p w:rsidR="00BD1D98" w:rsidRDefault="00BD1D98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3.</w:t>
      </w:r>
      <w:r>
        <w:rPr>
          <w:rFonts w:ascii="Comic Sans MS" w:hAnsi="Comic Sans MS"/>
          <w:sz w:val="20"/>
          <w:szCs w:val="20"/>
          <w:lang w:val="en-US"/>
        </w:rPr>
        <w:t>Her mother feels sleepy on sunny days.</w:t>
      </w:r>
      <w:r w:rsidRPr="00FD565C">
        <w:rPr>
          <w:rFonts w:ascii="Comic Sans MS" w:hAnsi="Comic Sans MS"/>
          <w:sz w:val="20"/>
          <w:szCs w:val="20"/>
          <w:lang w:val="en-US"/>
        </w:rPr>
        <w:t xml:space="preserve"> ………………</w:t>
      </w:r>
    </w:p>
    <w:p w:rsidR="00BD1D98" w:rsidRPr="00A83EBE" w:rsidRDefault="00BD1D98" w:rsidP="008E43B2">
      <w:pPr>
        <w:rPr>
          <w:rFonts w:ascii="Comic Sans MS" w:hAnsi="Comic Sans MS"/>
          <w:b/>
          <w:sz w:val="20"/>
          <w:szCs w:val="20"/>
          <w:lang w:val="en-US"/>
        </w:rPr>
      </w:pPr>
      <w:r w:rsidRPr="00A83EBE">
        <w:rPr>
          <w:rFonts w:ascii="Comic Sans MS" w:hAnsi="Comic Sans MS"/>
          <w:b/>
          <w:sz w:val="20"/>
          <w:szCs w:val="20"/>
          <w:lang w:val="en-US"/>
        </w:rPr>
        <w:t>C) KENDİNİZE GÖRE CEVAPLAYINIZ.</w:t>
      </w:r>
    </w:p>
    <w:p w:rsidR="00BD1D98" w:rsidRPr="00A83EBE" w:rsidRDefault="00BD1D98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1.How do you feel on snowy days?</w:t>
      </w:r>
    </w:p>
    <w:p w:rsidR="00BD1D98" w:rsidRPr="00A83EBE" w:rsidRDefault="00BD1D98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……………………………………………………………………………….</w:t>
      </w:r>
    </w:p>
    <w:p w:rsidR="00BD1D98" w:rsidRPr="00A83EBE" w:rsidRDefault="00BD1D98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2.Do you like cereal</w:t>
      </w:r>
      <w:r w:rsidRPr="00A83EBE">
        <w:rPr>
          <w:rFonts w:ascii="Comic Sans MS" w:hAnsi="Comic Sans MS"/>
          <w:sz w:val="20"/>
          <w:szCs w:val="20"/>
          <w:lang w:val="en-US"/>
        </w:rPr>
        <w:t>?...................................................</w:t>
      </w:r>
    </w:p>
    <w:p w:rsidR="00BD1D98" w:rsidRPr="00A83EBE" w:rsidRDefault="00BD1D98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3.What do you do after school?</w:t>
      </w:r>
    </w:p>
    <w:p w:rsidR="00BD1D98" w:rsidRPr="00A83EBE" w:rsidRDefault="00BD1D98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BD1D98" w:rsidRDefault="00BD1D98" w:rsidP="00FD565C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alt="Sen_21" style="position:absolute;margin-left:129.4pt;margin-top:20.45pt;width:52.5pt;height:55.5pt;z-index:251648000;visibility:visible">
            <v:imagedata r:id="rId5" o:title=""/>
          </v:shape>
        </w:pict>
      </w:r>
      <w:r>
        <w:rPr>
          <w:noProof/>
          <w:lang w:eastAsia="tr-TR"/>
        </w:rPr>
        <w:pict>
          <v:shape id="Resim 5" o:spid="_x0000_s1029" type="#_x0000_t75" alt="1096021" style="position:absolute;margin-left:181.9pt;margin-top:20.45pt;width:58.05pt;height:60.75pt;z-index:251649024;visibility:visible">
            <v:imagedata r:id="rId6" o:title="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DOĞRU SEÇENEĞİ İŞARETLEYİNİZ.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  <w:lang w:val="en-US"/>
        </w:rPr>
        <w:t>1.</w:t>
      </w:r>
      <w:r w:rsidRPr="0078161B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78161B">
        <w:rPr>
          <w:rFonts w:ascii="Comic Sans MS" w:hAnsi="Comic Sans MS"/>
          <w:b/>
          <w:sz w:val="20"/>
          <w:szCs w:val="20"/>
        </w:rPr>
        <w:t>Sarah is ……………… Lisa.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a) old than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b) younger than                         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c) older than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78161B">
        <w:rPr>
          <w:rFonts w:ascii="Comic Sans MS" w:hAnsi="Comic Sans MS"/>
          <w:sz w:val="20"/>
          <w:szCs w:val="20"/>
        </w:rPr>
        <w:t xml:space="preserve"> Sarah          Lisa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d) young than                                            </w:t>
      </w:r>
    </w:p>
    <w:p w:rsidR="00BD1D98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D1D98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D1D98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>2.Tom: Every thing is very delicious. Thank you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Sophie:  </w:t>
      </w:r>
      <w:r w:rsidRPr="0078161B">
        <w:rPr>
          <w:rFonts w:ascii="Comic Sans MS" w:hAnsi="Comic Sans MS"/>
          <w:b/>
          <w:i/>
          <w:sz w:val="20"/>
          <w:szCs w:val="20"/>
          <w:u w:val="single"/>
        </w:rPr>
        <w:t>Bon appetit</w:t>
      </w:r>
      <w:r w:rsidRPr="0078161B">
        <w:rPr>
          <w:rFonts w:ascii="Comic Sans MS" w:hAnsi="Comic Sans MS"/>
          <w:b/>
          <w:sz w:val="20"/>
          <w:szCs w:val="20"/>
        </w:rPr>
        <w:t>!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Sophie’nin kullandığı ifadenin </w:t>
      </w:r>
      <w:r w:rsidRPr="0078161B">
        <w:rPr>
          <w:rFonts w:ascii="Comic Sans MS" w:hAnsi="Comic Sans MS"/>
          <w:sz w:val="20"/>
          <w:szCs w:val="20"/>
          <w:u w:val="single"/>
        </w:rPr>
        <w:t>eş anlamlısı</w:t>
      </w:r>
      <w:r w:rsidRPr="0078161B">
        <w:rPr>
          <w:rFonts w:ascii="Comic Sans MS" w:hAnsi="Comic Sans MS"/>
          <w:sz w:val="20"/>
          <w:szCs w:val="20"/>
        </w:rPr>
        <w:t xml:space="preserve"> hangisidir?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a) Yummy     b) Enjoy your meal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I’m full      d) You are wel</w:t>
      </w:r>
      <w:r w:rsidRPr="0078161B">
        <w:rPr>
          <w:rFonts w:ascii="Comic Sans MS" w:hAnsi="Comic Sans MS"/>
          <w:sz w:val="20"/>
          <w:szCs w:val="20"/>
        </w:rPr>
        <w:t>come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>3.A: ________is listening to music now?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  B: Ahmet.</w:t>
      </w:r>
    </w:p>
    <w:p w:rsidR="00BD1D98" w:rsidRPr="0078161B" w:rsidRDefault="00BD1D98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Boşluğa hangi soru kelimesi gelmelidir?</w:t>
      </w:r>
    </w:p>
    <w:p w:rsidR="00BD1D98" w:rsidRPr="0078161B" w:rsidRDefault="00BD1D98" w:rsidP="00521162">
      <w:pPr>
        <w:ind w:right="-496"/>
        <w:rPr>
          <w:rFonts w:ascii="Comic Sans MS" w:hAnsi="Comic Sans MS"/>
          <w:sz w:val="20"/>
          <w:szCs w:val="20"/>
        </w:rPr>
      </w:pPr>
      <w:r w:rsidRPr="006E4C08">
        <w:t>a</w:t>
      </w:r>
      <w:r w:rsidRPr="0078161B">
        <w:rPr>
          <w:rFonts w:ascii="Comic Sans MS" w:hAnsi="Comic Sans MS"/>
          <w:sz w:val="20"/>
          <w:szCs w:val="20"/>
        </w:rPr>
        <w:t>)Who      b) What   c) Where  d) Why</w:t>
      </w:r>
    </w:p>
    <w:p w:rsidR="00BD1D98" w:rsidRPr="00BD11B9" w:rsidRDefault="00BD1D98" w:rsidP="009B7558">
      <w:pPr>
        <w:pStyle w:val="NoSpacing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52.15pt;margin-top:9.9pt;width:213pt;height:49.5pt;z-index:251650048" adj="-350,15185">
            <v:textbox>
              <w:txbxContent>
                <w:p w:rsidR="00BD1D98" w:rsidRPr="00BD11B9" w:rsidRDefault="00BD1D98" w:rsidP="005211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 ……..before I go to school.</w:t>
                  </w:r>
                </w:p>
              </w:txbxContent>
            </v:textbox>
          </v:shape>
        </w:pict>
      </w:r>
      <w:r w:rsidRPr="008E43B2">
        <w:rPr>
          <w:b/>
        </w:rPr>
        <w:t>4.. Verilen resme göre doğru seçeneği işaretleyiniz</w:t>
      </w:r>
      <w:r w:rsidRPr="00BD11B9">
        <w:t xml:space="preserve">. </w:t>
      </w:r>
    </w:p>
    <w:p w:rsidR="00BD1D98" w:rsidRDefault="00BD1D98" w:rsidP="008E43B2">
      <w:pPr>
        <w:pStyle w:val="NoSpacing"/>
      </w:pPr>
      <w:r w:rsidRPr="009F4B71">
        <w:rPr>
          <w:noProof/>
          <w:lang w:eastAsia="tr-TR"/>
        </w:rPr>
        <w:pict>
          <v:shape id="Resim 79" o:spid="_x0000_i1025" type="#_x0000_t75" alt="http://classroomclipart.com/images/gallery/Clipart/Health/TN_girl_combing_hair.jpg" style="width:70.5pt;height:46.5pt;visibility:visible">
            <v:imagedata r:id="rId7" o:title=""/>
          </v:shape>
        </w:pict>
      </w:r>
    </w:p>
    <w:p w:rsidR="00BD1D98" w:rsidRPr="009B7558" w:rsidRDefault="00BD1D98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>a) I go to the supermarket</w:t>
      </w:r>
      <w:r w:rsidRPr="009B7558">
        <w:rPr>
          <w:rFonts w:ascii="Comic Sans MS" w:hAnsi="Comic Sans MS"/>
          <w:sz w:val="20"/>
          <w:szCs w:val="20"/>
        </w:rPr>
        <w:tab/>
        <w:t>b) I have lunch</w:t>
      </w:r>
    </w:p>
    <w:p w:rsidR="00BD1D98" w:rsidRPr="009B7558" w:rsidRDefault="00BD1D98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>c) I comb my hair</w:t>
      </w:r>
      <w:r w:rsidRPr="009B7558">
        <w:rPr>
          <w:rFonts w:ascii="Comic Sans MS" w:hAnsi="Comic Sans MS"/>
          <w:sz w:val="20"/>
          <w:szCs w:val="20"/>
        </w:rPr>
        <w:tab/>
      </w:r>
      <w:r w:rsidRPr="009B7558">
        <w:rPr>
          <w:rFonts w:ascii="Comic Sans MS" w:hAnsi="Comic Sans MS"/>
          <w:sz w:val="20"/>
          <w:szCs w:val="20"/>
        </w:rPr>
        <w:tab/>
        <w:t>d) I brush my teeth</w:t>
      </w:r>
    </w:p>
    <w:p w:rsidR="00BD1D98" w:rsidRDefault="00BD1D98" w:rsidP="0021532C">
      <w:pPr>
        <w:pStyle w:val="NoSpacing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90.4pt;margin-top:18.1pt;width:149.25pt;height:45.6pt;z-index:251667456">
            <v:textbox style="mso-next-textbox:#_x0000_s1031">
              <w:txbxContent>
                <w:p w:rsidR="00BD1D98" w:rsidRPr="00392F1A" w:rsidRDefault="00BD1D98" w:rsidP="0021532C">
                  <w:pPr>
                    <w:spacing w:line="240" w:lineRule="auto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>A:………………..is Melis?</w:t>
                  </w:r>
                </w:p>
                <w:p w:rsidR="00BD1D98" w:rsidRPr="0021532C" w:rsidRDefault="00BD1D98" w:rsidP="002153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 xml:space="preserve">B:She is </w:t>
                  </w: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  <w:lang w:eastAsia="tr-TR"/>
                    </w:rPr>
                    <w:t>at the library</w:t>
                  </w:r>
                  <w:r w:rsidRPr="009056D0">
                    <w:rPr>
                      <w:rFonts w:ascii="Comic Sans MS" w:hAnsi="Comic Sans MS"/>
                      <w:noProof/>
                      <w:sz w:val="20"/>
                      <w:szCs w:val="20"/>
                      <w:u w:val="single"/>
                      <w:lang w:eastAsia="tr-TR"/>
                    </w:rPr>
                    <w:t>.</w:t>
                  </w:r>
                </w:p>
                <w:p w:rsidR="00BD1D98" w:rsidRDefault="00BD1D98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  <w:p w:rsidR="00BD1D98" w:rsidRDefault="00BD1D98"/>
              </w:txbxContent>
            </v:textbox>
          </v:rect>
        </w:pict>
      </w:r>
      <w:r w:rsidRPr="009B7558">
        <w:rPr>
          <w:rFonts w:ascii="Comic Sans MS" w:hAnsi="Comic Sans MS"/>
          <w:b/>
          <w:sz w:val="20"/>
          <w:szCs w:val="20"/>
        </w:rPr>
        <w:t>5.</w:t>
      </w:r>
    </w:p>
    <w:p w:rsidR="00BD1D98" w:rsidRDefault="00BD1D98" w:rsidP="0021532C">
      <w:pPr>
        <w:pStyle w:val="NoSpacing"/>
        <w:spacing w:line="360" w:lineRule="auto"/>
        <w:rPr>
          <w:rFonts w:ascii="Comic Sans MS" w:hAnsi="Comic Sans MS"/>
          <w:noProof/>
          <w:lang w:eastAsia="tr-TR"/>
        </w:rPr>
      </w:pPr>
      <w:r w:rsidRPr="0021532C">
        <w:rPr>
          <w:rFonts w:ascii="Comic Sans MS" w:hAnsi="Comic Sans MS"/>
          <w:noProof/>
          <w:lang w:eastAsia="tr-TR"/>
        </w:rPr>
        <w:t xml:space="preserve"> </w:t>
      </w:r>
      <w:r w:rsidRPr="00DB0DA3">
        <w:rPr>
          <w:rFonts w:ascii="Comic Sans MS" w:hAnsi="Comic Sans MS"/>
          <w:noProof/>
          <w:lang w:eastAsia="tr-TR"/>
        </w:rPr>
        <w:pict>
          <v:shape id="Resim 34" o:spid="_x0000_i1026" type="#_x0000_t75" style="width:78.75pt;height:41.25pt;visibility:visible">
            <v:imagedata r:id="rId8" o:title=""/>
          </v:shape>
        </w:pict>
      </w:r>
    </w:p>
    <w:p w:rsidR="00BD1D98" w:rsidRPr="00B8334F" w:rsidRDefault="00BD1D98" w:rsidP="00B8334F">
      <w:pPr>
        <w:pStyle w:val="NoSpacing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 a) What   b)When    c) Who      d) Where                       </w:t>
      </w:r>
    </w:p>
    <w:p w:rsidR="00BD1D98" w:rsidRDefault="00BD1D98" w:rsidP="001C76A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1C76A5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A:……………………..milk is there in the bottle?</w:t>
      </w:r>
    </w:p>
    <w:p w:rsidR="00BD1D98" w:rsidRDefault="00BD1D98" w:rsidP="009B7558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B: There isn’t ………………milk.</w:t>
      </w:r>
    </w:p>
    <w:p w:rsidR="00BD1D98" w:rsidRPr="009B7558" w:rsidRDefault="00BD1D98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How much / some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much</w:t>
      </w:r>
      <w:r w:rsidRPr="009B7558">
        <w:rPr>
          <w:rFonts w:ascii="Comic Sans MS" w:hAnsi="Comic Sans MS"/>
          <w:sz w:val="20"/>
          <w:szCs w:val="20"/>
        </w:rPr>
        <w:t xml:space="preserve"> / any</w:t>
      </w:r>
    </w:p>
    <w:p w:rsidR="00BD1D98" w:rsidRPr="009B7558" w:rsidRDefault="00BD1D98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 many</w:t>
      </w:r>
      <w:r w:rsidRPr="009B7558">
        <w:rPr>
          <w:rFonts w:ascii="Comic Sans MS" w:hAnsi="Comic Sans MS"/>
          <w:sz w:val="20"/>
          <w:szCs w:val="20"/>
        </w:rPr>
        <w:t xml:space="preserve"> / a</w:t>
      </w:r>
      <w:r>
        <w:rPr>
          <w:rFonts w:ascii="Comic Sans MS" w:hAnsi="Comic Sans MS"/>
          <w:sz w:val="20"/>
          <w:szCs w:val="20"/>
        </w:rPr>
        <w:t>ny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How many / some</w:t>
      </w:r>
    </w:p>
    <w:p w:rsidR="00BD1D98" w:rsidRDefault="00BD1D98" w:rsidP="009B7558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D1D98" w:rsidRPr="005E045D" w:rsidRDefault="00BD1D98" w:rsidP="005E045D">
      <w:pPr>
        <w:pStyle w:val="NoSpacing"/>
        <w:rPr>
          <w:rFonts w:ascii="Comic Sans MS" w:hAnsi="Comic Sans MS"/>
          <w:b/>
          <w:sz w:val="20"/>
          <w:szCs w:val="20"/>
        </w:rPr>
      </w:pPr>
      <w:r w:rsidRPr="005E045D">
        <w:rPr>
          <w:rFonts w:ascii="Comic Sans MS" w:hAnsi="Comic Sans MS"/>
          <w:b/>
          <w:sz w:val="20"/>
          <w:szCs w:val="20"/>
        </w:rPr>
        <w:t>7. A:..................do you go to the cinema?</w:t>
      </w:r>
    </w:p>
    <w:p w:rsidR="00BD1D98" w:rsidRPr="005E045D" w:rsidRDefault="00BD1D98" w:rsidP="005E045D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 w:rsidRPr="005E045D">
        <w:rPr>
          <w:rFonts w:ascii="Comic Sans MS" w:hAnsi="Comic Sans MS"/>
          <w:b/>
          <w:sz w:val="20"/>
          <w:szCs w:val="20"/>
        </w:rPr>
        <w:t xml:space="preserve">   B: </w:t>
      </w:r>
      <w:r w:rsidRPr="005E045D">
        <w:rPr>
          <w:rFonts w:ascii="Comic Sans MS" w:hAnsi="Comic Sans MS"/>
          <w:b/>
          <w:sz w:val="20"/>
          <w:szCs w:val="20"/>
          <w:u w:val="single"/>
        </w:rPr>
        <w:t>Twice a month.</w:t>
      </w:r>
    </w:p>
    <w:p w:rsidR="00BD1D98" w:rsidRPr="005E045D" w:rsidRDefault="00BD1D98" w:rsidP="005E045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D1D98" w:rsidRPr="005E045D" w:rsidRDefault="00BD1D98" w:rsidP="005E045D">
      <w:pPr>
        <w:pStyle w:val="NoSpacing"/>
        <w:rPr>
          <w:rFonts w:ascii="Comic Sans MS" w:hAnsi="Comic Sans MS"/>
          <w:sz w:val="20"/>
          <w:szCs w:val="20"/>
        </w:rPr>
      </w:pPr>
      <w:r w:rsidRPr="005E045D">
        <w:rPr>
          <w:rFonts w:ascii="Comic Sans MS" w:hAnsi="Comic Sans MS"/>
          <w:sz w:val="20"/>
          <w:szCs w:val="20"/>
        </w:rPr>
        <w:t>a)How ofte</w:t>
      </w:r>
      <w:r>
        <w:rPr>
          <w:rFonts w:ascii="Comic Sans MS" w:hAnsi="Comic Sans MS"/>
          <w:sz w:val="20"/>
          <w:szCs w:val="20"/>
        </w:rPr>
        <w:t xml:space="preserve">n   b) When     c) Where   </w:t>
      </w:r>
      <w:r w:rsidRPr="005E045D">
        <w:rPr>
          <w:rFonts w:ascii="Comic Sans MS" w:hAnsi="Comic Sans MS"/>
          <w:sz w:val="20"/>
          <w:szCs w:val="20"/>
        </w:rPr>
        <w:t>d) What time</w:t>
      </w:r>
    </w:p>
    <w:p w:rsidR="00BD1D98" w:rsidRDefault="00BD1D98" w:rsidP="009B7558">
      <w:pPr>
        <w:pStyle w:val="NoSpacing"/>
        <w:spacing w:line="276" w:lineRule="auto"/>
      </w:pPr>
      <w:hyperlink r:id="rId9" w:history="1">
        <w:r w:rsidRPr="009F4B71">
          <w:rPr>
            <w:noProof/>
            <w:lang w:eastAsia="tr-TR"/>
          </w:rPr>
          <w:pict>
            <v:shape id="Resim 29" o:spid="_x0000_i1027" type="#_x0000_t75" alt="https://encrypted-tbn1.gstatic.com/images?q=tbn:ANd9GcTKQSGn3bnEpJsAZeEPDU4AZG3_s2NsCl7CYvU1yW8encVPe10Y" href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" style="width:55.5pt;height:34.5pt;visibility:visible" o:button="t">
              <v:fill o:detectmouseclick="t"/>
              <v:imagedata r:id="rId10" o:title=""/>
            </v:shape>
          </w:pict>
        </w:r>
      </w:hyperlink>
      <w:r>
        <w:t xml:space="preserve">      </w:t>
      </w:r>
      <w:r w:rsidRPr="009F4B71">
        <w:rPr>
          <w:noProof/>
          <w:lang w:eastAsia="tr-TR"/>
        </w:rPr>
        <w:pict>
          <v:shape id="Resim 15" o:spid="_x0000_i1028" type="#_x0000_t75" style="width:46.5pt;height:36pt;visibility:visible">
            <v:imagedata r:id="rId11" o:title=""/>
          </v:shape>
        </w:pict>
      </w:r>
      <w:r>
        <w:t xml:space="preserve">       </w:t>
      </w:r>
      <w:hyperlink r:id="rId12" w:history="1">
        <w:r w:rsidRPr="009F4B71">
          <w:rPr>
            <w:noProof/>
            <w:lang w:eastAsia="tr-TR"/>
          </w:rPr>
          <w:pict>
            <v:shape id="Resim 3" o:spid="_x0000_i1029" type="#_x0000_t75" alt="https://encrypted-tbn0.gstatic.com/images?q=tbn:ANd9GcRzMTrb1_B1t71JpQp87VOSVbE88ThQ48Spuy2S_aiZwkv3Z7UV" href="http://www.google.com.tr/url?sa=i&amp;rct=j&amp;q=&amp;esrc=s&amp;source=images&amp;cd=&amp;cad=rja&amp;uact=8&amp;ved=0CAcQjRw&amp;url=http://saladino.foroactivo.com/t145p105-como-te-sientes-imagen&amp;ei=xkKMVKndDMneaPj7gaAD&amp;bvm=bv.81828268,d.ZGU&amp;psig=AFQjCNF0KpHAojxr7cmCpsPA8OLDSt9frg&amp;ust=14185646578961" style="width:63pt;height:39pt;visibility:visible" o:button="t">
              <v:fill o:detectmouseclick="t"/>
              <v:imagedata r:id="rId13" o:title=""/>
            </v:shape>
          </w:pict>
        </w:r>
      </w:hyperlink>
    </w:p>
    <w:p w:rsidR="00BD1D98" w:rsidRPr="009C068F" w:rsidRDefault="00BD1D98" w:rsidP="009B7558">
      <w:pPr>
        <w:pStyle w:val="NoSpacing"/>
        <w:rPr>
          <w:rFonts w:ascii="Comic Sans MS" w:hAnsi="Comic Sans MS"/>
          <w:b/>
          <w:sz w:val="20"/>
          <w:szCs w:val="20"/>
        </w:rPr>
      </w:pPr>
      <w:r w:rsidRPr="009C068F">
        <w:rPr>
          <w:rFonts w:ascii="Comic Sans MS" w:hAnsi="Comic Sans MS"/>
          <w:b/>
          <w:sz w:val="20"/>
          <w:szCs w:val="20"/>
        </w:rPr>
        <w:t>8.Sırasıyla hangi seçenekte verilmiştir?</w:t>
      </w:r>
    </w:p>
    <w:p w:rsidR="00BD1D98" w:rsidRPr="009C068F" w:rsidRDefault="00BD1D98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upset / happy</w:t>
      </w:r>
      <w:r w:rsidRPr="009C068F">
        <w:rPr>
          <w:rFonts w:ascii="Comic Sans MS" w:hAnsi="Comic Sans MS"/>
          <w:sz w:val="20"/>
          <w:szCs w:val="20"/>
        </w:rPr>
        <w:t xml:space="preserve"> / sleepy</w:t>
      </w:r>
    </w:p>
    <w:p w:rsidR="00BD1D98" w:rsidRPr="009C068F" w:rsidRDefault="00BD1D98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anxious / happy   / upset</w:t>
      </w:r>
    </w:p>
    <w:p w:rsidR="00BD1D98" w:rsidRPr="009C068F" w:rsidRDefault="00BD1D98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moody / sleepy / upset</w:t>
      </w:r>
    </w:p>
    <w:p w:rsidR="00BD1D98" w:rsidRPr="009C068F" w:rsidRDefault="00BD1D98" w:rsidP="009B7558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upset   / sleepy  / happy</w:t>
      </w:r>
    </w:p>
    <w:p w:rsidR="00BD1D98" w:rsidRPr="009C068F" w:rsidRDefault="00BD1D98" w:rsidP="009C068F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28" o:spid="_x0000_s1032" type="#_x0000_t75" alt="http://www.signsbyyou.com/images/decals/140c/H/372/833.gif" href="http://www.signsbyyou.com/decals/vinyl-decal-372833" style="position:absolute;margin-left:212.45pt;margin-top:10.7pt;width:42.9pt;height:60.75pt;z-index:251652096;visibility:visible" o:button="t">
            <v:fill o:detectmouseclick="t"/>
            <v:imagedata r:id="rId14" o:title=""/>
          </v:shape>
        </w:pict>
      </w:r>
      <w:r>
        <w:rPr>
          <w:noProof/>
          <w:lang w:eastAsia="tr-TR"/>
        </w:rPr>
        <w:pict>
          <v:shape id="Resim 27" o:spid="_x0000_s1033" type="#_x0000_t75" alt="http://www.signsbyyou.com/images/decals/140c/H/374/968.gif" href="http://www.signsbyyou.com/decals/vinyl-decal-374968" style="position:absolute;margin-left:176.45pt;margin-top:3.95pt;width:28.5pt;height:67.5pt;z-index:251651072;visibility:visible" o:button="t">
            <v:fill o:detectmouseclick="t"/>
            <v:imagedata r:id="rId15" o:title=""/>
          </v:shape>
        </w:pict>
      </w:r>
      <w:r w:rsidRPr="009C068F">
        <w:rPr>
          <w:rFonts w:ascii="Comic Sans MS" w:hAnsi="Comic Sans MS"/>
          <w:b/>
          <w:sz w:val="20"/>
          <w:szCs w:val="20"/>
        </w:rPr>
        <w:t>9.Hangisi doğrudur?</w:t>
      </w:r>
    </w:p>
    <w:p w:rsidR="00BD1D98" w:rsidRPr="009C068F" w:rsidRDefault="00BD1D98" w:rsidP="009C068F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a)Ashley</w:t>
      </w:r>
      <w:r w:rsidRPr="009C068F">
        <w:rPr>
          <w:rFonts w:ascii="Comic Sans MS" w:hAnsi="Comic Sans MS"/>
          <w:sz w:val="20"/>
          <w:szCs w:val="20"/>
        </w:rPr>
        <w:t xml:space="preserve"> is </w:t>
      </w:r>
      <w:r>
        <w:rPr>
          <w:rFonts w:ascii="Comic Sans MS" w:hAnsi="Comic Sans MS"/>
          <w:sz w:val="20"/>
          <w:szCs w:val="20"/>
        </w:rPr>
        <w:t>more beautiful than Kate</w:t>
      </w:r>
      <w:r w:rsidRPr="009C068F">
        <w:rPr>
          <w:rFonts w:ascii="Comic Sans MS" w:hAnsi="Comic Sans MS"/>
          <w:sz w:val="20"/>
          <w:szCs w:val="20"/>
        </w:rPr>
        <w:t>.</w:t>
      </w:r>
      <w:r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BD1D98" w:rsidRPr="009C068F" w:rsidRDefault="00BD1D98" w:rsidP="009C068F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b)Ashley is ugly than Kate.</w:t>
      </w:r>
      <w:r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BD1D98" w:rsidRPr="009C068F" w:rsidRDefault="00BD1D98" w:rsidP="009C068F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c)Kate is beautifuler than Ashley.</w:t>
      </w:r>
    </w:p>
    <w:p w:rsidR="00BD1D98" w:rsidRPr="009C068F" w:rsidRDefault="00BD1D98" w:rsidP="009C068F">
      <w:pPr>
        <w:pStyle w:val="NoSpacing"/>
        <w:spacing w:line="276" w:lineRule="auto"/>
        <w:rPr>
          <w:rFonts w:ascii="Comic Sans MS" w:hAnsi="Comic Sans MS"/>
          <w:b/>
          <w:sz w:val="18"/>
          <w:szCs w:val="18"/>
        </w:rPr>
      </w:pPr>
      <w:r w:rsidRPr="009C068F">
        <w:rPr>
          <w:rFonts w:ascii="Comic Sans MS" w:hAnsi="Comic Sans MS"/>
          <w:sz w:val="20"/>
          <w:szCs w:val="20"/>
        </w:rPr>
        <w:t xml:space="preserve">d)Ashley is uglier than Kate.        </w:t>
      </w:r>
      <w:r w:rsidRPr="009C068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Kate       </w:t>
      </w:r>
      <w:r w:rsidRPr="009C068F">
        <w:rPr>
          <w:rFonts w:ascii="Comic Sans MS" w:hAnsi="Comic Sans MS"/>
          <w:b/>
          <w:sz w:val="18"/>
          <w:szCs w:val="18"/>
        </w:rPr>
        <w:t>Ashley</w:t>
      </w:r>
    </w:p>
    <w:p w:rsidR="00BD1D98" w:rsidRDefault="00BD1D98" w:rsidP="009B7558">
      <w:pPr>
        <w:pStyle w:val="NoSpacing"/>
        <w:rPr>
          <w:rStyle w:val="sr341"/>
          <w:rFonts w:ascii="Comic Sans MS" w:hAnsi="Comic Sans MS" w:cs="Arial"/>
          <w:color w:val="000000"/>
          <w:sz w:val="20"/>
          <w:szCs w:val="20"/>
        </w:rPr>
      </w:pPr>
    </w:p>
    <w:p w:rsidR="00BD1D98" w:rsidRPr="00921F65" w:rsidRDefault="00BD1D98" w:rsidP="009B7558">
      <w:pPr>
        <w:pStyle w:val="NoSpacing"/>
        <w:rPr>
          <w:rStyle w:val="sr341"/>
          <w:b/>
        </w:rPr>
      </w:pPr>
      <w:r>
        <w:rPr>
          <w:noProof/>
          <w:lang w:eastAsia="tr-TR"/>
        </w:rPr>
        <w:pict>
          <v:shape id="Resim 40" o:spid="_x0000_s1034" type="#_x0000_t75" alt="http://thumb101.shutterstock.com/display_pic_with_logo/548344/195161813/stock-vector-corn-flakes-and-milk-breakfast-cereal-with-milk-in-bowl-cereal-meal-195161813.jpg" style="position:absolute;margin-left:343.7pt;margin-top:39.7pt;width:36pt;height:48.75pt;z-index:-251658240;visibility:visible" wrapcoords="-450 0 -450 21268 21600 21268 21600 0 -450 0">
            <v:imagedata r:id="rId16" r:href="rId17"/>
            <w10:wrap type="tight"/>
          </v:shape>
        </w:pict>
      </w:r>
      <w:r>
        <w:rPr>
          <w:noProof/>
          <w:lang w:eastAsia="tr-TR"/>
        </w:rPr>
        <w:pict>
          <v:shape id="Resim 39" o:spid="_x0000_s1035" type="#_x0000_t75" alt="https://encrypted-tbn1.gstatic.com/images?q=tbn:ANd9GcRdzhWecE4vTmAXZP-c41Vd2JZ6OlzpPKEw6AbZ1oK4OuIbtC7H" style="position:absolute;margin-left:392.45pt;margin-top:47.2pt;width:42pt;height:46.5pt;z-index:-251659264;visibility:visible" wrapcoords="-386 0 -386 21252 21600 21252 21600 0 -386 0">
            <v:imagedata r:id="rId18" r:href="rId19"/>
            <w10:wrap type="tight"/>
          </v:shape>
        </w:pict>
      </w:r>
      <w:r w:rsidRPr="0078161B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10.Diyaloğa uygun düşen ifade hangisidir? </w:t>
      </w:r>
      <w:r w:rsidRPr="0078161B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How is the weather there today?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It’s snowy and cold.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............................ Can you repeat, please?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Sure. It’s snowy and cold.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</w:p>
    <w:p w:rsidR="00BD1D98" w:rsidRPr="0078161B" w:rsidRDefault="00BD1D98" w:rsidP="00921F65">
      <w:pPr>
        <w:pStyle w:val="NoSpacing"/>
        <w:spacing w:line="360" w:lineRule="auto"/>
        <w:rPr>
          <w:rFonts w:ascii="Comic Sans MS" w:hAnsi="Comic Sans MS"/>
          <w:sz w:val="20"/>
          <w:szCs w:val="20"/>
        </w:rPr>
      </w:pP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What is the weather like? 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We can’t go out. 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don’t understand. 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        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don’t know.</w:t>
      </w:r>
    </w:p>
    <w:p w:rsidR="00BD1D98" w:rsidRPr="00CA58F8" w:rsidRDefault="00BD1D98" w:rsidP="00921F65">
      <w:pPr>
        <w:pStyle w:val="Default"/>
        <w:spacing w:line="360" w:lineRule="auto"/>
        <w:ind w:right="-496"/>
        <w:rPr>
          <w:rFonts w:ascii="Calibri" w:hAnsi="Calibri"/>
          <w:b/>
          <w:sz w:val="22"/>
          <w:szCs w:val="22"/>
        </w:rPr>
      </w:pPr>
      <w:r>
        <w:rPr>
          <w:noProof/>
          <w:lang w:eastAsia="tr-TR"/>
        </w:rPr>
        <w:pict>
          <v:shape id="Resim 2" o:spid="_x0000_s1036" type="#_x0000_t75" style="position:absolute;margin-left:165.95pt;margin-top:12.95pt;width:65.25pt;height:54pt;z-index:-251662336;visibility:visible">
            <v:imagedata r:id="rId20" o:title=""/>
          </v:shape>
        </w:pict>
      </w:r>
      <w:r>
        <w:rPr>
          <w:rFonts w:ascii="Calibri" w:hAnsi="Calibri"/>
          <w:b/>
          <w:bCs/>
          <w:sz w:val="22"/>
          <w:szCs w:val="22"/>
        </w:rPr>
        <w:t>11</w:t>
      </w:r>
      <w:r w:rsidRPr="00CA58F8">
        <w:rPr>
          <w:rFonts w:ascii="Calibri" w:hAnsi="Calibri"/>
          <w:b/>
          <w:bCs/>
          <w:sz w:val="22"/>
          <w:szCs w:val="22"/>
        </w:rPr>
        <w:t>. Mary and Ann ____</w:t>
      </w:r>
      <w:r>
        <w:rPr>
          <w:rFonts w:ascii="Calibri" w:hAnsi="Calibri"/>
          <w:b/>
          <w:bCs/>
          <w:sz w:val="22"/>
          <w:szCs w:val="22"/>
        </w:rPr>
        <w:t>__</w:t>
      </w:r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  <w:r w:rsidRPr="00CA58F8">
        <w:rPr>
          <w:rFonts w:ascii="Calibri" w:hAnsi="Calibri"/>
          <w:b/>
          <w:sz w:val="22"/>
          <w:szCs w:val="22"/>
        </w:rPr>
        <w:t xml:space="preserve">chess at the moment. </w:t>
      </w:r>
    </w:p>
    <w:p w:rsidR="00BD1D98" w:rsidRPr="00CA58F8" w:rsidRDefault="00BD1D98" w:rsidP="00966AC1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CA58F8">
        <w:rPr>
          <w:rFonts w:ascii="Calibri" w:hAnsi="Calibri"/>
          <w:bCs/>
          <w:sz w:val="22"/>
          <w:szCs w:val="22"/>
        </w:rPr>
        <w:t xml:space="preserve">a) playing          </w:t>
      </w:r>
      <w:r>
        <w:rPr>
          <w:rFonts w:ascii="Calibri" w:hAnsi="Calibri"/>
          <w:bCs/>
          <w:sz w:val="22"/>
          <w:szCs w:val="22"/>
        </w:rPr>
        <w:t>b) are pla</w:t>
      </w:r>
      <w:r w:rsidRPr="00CA58F8">
        <w:rPr>
          <w:rFonts w:ascii="Calibri" w:hAnsi="Calibri"/>
          <w:bCs/>
          <w:sz w:val="22"/>
          <w:szCs w:val="22"/>
        </w:rPr>
        <w:t xml:space="preserve">ying </w:t>
      </w:r>
    </w:p>
    <w:p w:rsidR="00BD1D98" w:rsidRPr="008E43B2" w:rsidRDefault="00BD1D98" w:rsidP="008E43B2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c) is playing      d) do </w:t>
      </w:r>
      <w:r w:rsidRPr="00CA58F8">
        <w:rPr>
          <w:rFonts w:ascii="Calibri" w:hAnsi="Calibri"/>
          <w:bCs/>
          <w:sz w:val="22"/>
          <w:szCs w:val="22"/>
        </w:rPr>
        <w:t>playing</w:t>
      </w:r>
    </w:p>
    <w:p w:rsidR="00BD1D98" w:rsidRDefault="00BD1D98" w:rsidP="008E43B2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7" type="#_x0000_t63" style="position:absolute;margin-left:71.25pt;margin-top:25.65pt;width:182.45pt;height:50.65pt;z-index:251653120" adj="846,15672">
            <v:textbox style="mso-next-textbox:#_x0000_s1037">
              <w:txbxContent>
                <w:p w:rsidR="00BD1D98" w:rsidRPr="00D71F59" w:rsidRDefault="00BD1D98" w:rsidP="009A06D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BD1D98" w:rsidRDefault="00BD1D98" w:rsidP="00EA026A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253.7pt;margin-top:26.8pt;width:89.25pt;height:54.75pt;z-index:251664384">
            <v:textbox style="mso-next-textbox:#_x0000_s1038">
              <w:txbxContent>
                <w:p w:rsidR="00BD1D98" w:rsidRPr="00803A1F" w:rsidRDefault="00BD1D98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good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12</w:t>
      </w:r>
      <w:r w:rsidRPr="00D71F5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9F4B71">
        <w:rPr>
          <w:noProof/>
          <w:lang w:eastAsia="tr-TR"/>
        </w:rPr>
        <w:pict>
          <v:shape id="Resim 76" o:spid="_x0000_i1030" type="#_x0000_t75" alt="http://images.clipartpanda.com/anthology-clipart-Boy_Scared.jpg" style="width:60pt;height:42.75pt;visibility:visible">
            <v:imagedata r:id="rId21" o:title=""/>
          </v:shape>
        </w:pict>
      </w:r>
    </w:p>
    <w:p w:rsidR="00BD1D98" w:rsidRPr="00EA026A" w:rsidRDefault="00BD1D98" w:rsidP="00EA026A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 feel scared</w:t>
      </w:r>
      <w:r w:rsidRPr="00EA026A">
        <w:rPr>
          <w:rFonts w:ascii="Comic Sans MS" w:hAnsi="Comic Sans MS"/>
          <w:sz w:val="20"/>
          <w:szCs w:val="20"/>
        </w:rPr>
        <w:tab/>
        <w:t>b) I am sleepy</w:t>
      </w:r>
    </w:p>
    <w:p w:rsidR="00BD1D98" w:rsidRPr="00EA026A" w:rsidRDefault="00BD1D98" w:rsidP="00F9534F">
      <w:pPr>
        <w:pStyle w:val="NoSpacing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 feel happy</w:t>
      </w:r>
      <w:r w:rsidRPr="00EA026A">
        <w:rPr>
          <w:rFonts w:ascii="Comic Sans MS" w:hAnsi="Comic Sans MS"/>
          <w:sz w:val="20"/>
          <w:szCs w:val="20"/>
        </w:rPr>
        <w:t xml:space="preserve"> </w:t>
      </w:r>
      <w:r w:rsidRPr="00EA026A">
        <w:rPr>
          <w:rFonts w:ascii="Comic Sans MS" w:hAnsi="Comic Sans MS"/>
          <w:sz w:val="20"/>
          <w:szCs w:val="20"/>
        </w:rPr>
        <w:tab/>
        <w:t>d) I am fabulous</w:t>
      </w:r>
    </w:p>
    <w:p w:rsidR="00BD1D98" w:rsidRDefault="00BD1D98" w:rsidP="00F9534F">
      <w:pPr>
        <w:pStyle w:val="NoSpacing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13.Ahmet:Would you like anything else ?</w:t>
      </w:r>
    </w:p>
    <w:p w:rsidR="00BD1D98" w:rsidRDefault="00BD1D98" w:rsidP="00921F65">
      <w:pPr>
        <w:pStyle w:val="NoSpacing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Berke: No,thanks………………………Everything was delicious.</w:t>
      </w:r>
    </w:p>
    <w:p w:rsidR="00BD1D98" w:rsidRDefault="00BD1D98" w:rsidP="00921F65">
      <w:pPr>
        <w:pStyle w:val="NoSpacing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>a) It’s all gone.               b) I’m full.</w:t>
      </w:r>
    </w:p>
    <w:p w:rsidR="00BD1D98" w:rsidRPr="00EA026A" w:rsidRDefault="00BD1D98" w:rsidP="00921F65">
      <w:pPr>
        <w:pStyle w:val="NoSpacing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>c) It’s my favourite.     d) Enjoy your meal.</w:t>
      </w:r>
    </w:p>
    <w:p w:rsidR="00BD1D98" w:rsidRDefault="00BD1D98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921F65">
        <w:rPr>
          <w:rFonts w:ascii="Comic Sans MS" w:hAnsi="Comic Sans MS"/>
          <w:b/>
          <w:sz w:val="20"/>
          <w:szCs w:val="20"/>
        </w:rPr>
        <w:t>_______________cheese in the fridge?</w:t>
      </w: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7" o:spid="_x0000_s1039" type="#_x0000_t75" alt="https://encrypted-tbn3.gstatic.com/images?q=tbn:ANd9GcSnqMBr4urTDyQfvhsEV5YXMnrAKtv07UfOMXUC_XvVpYingjgtfQ" style="position:absolute;margin-left:163.15pt;margin-top:4.25pt;width:75.75pt;height:67.5pt;z-index:-251656192;visibility:visible">
            <v:imagedata r:id="rId22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Yes,there is ______cheese.</w:t>
      </w: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Is there some/ </w:t>
      </w:r>
      <w:r w:rsidRPr="00921F65">
        <w:rPr>
          <w:rFonts w:ascii="Comic Sans MS" w:hAnsi="Comic Sans MS"/>
          <w:sz w:val="20"/>
          <w:szCs w:val="20"/>
        </w:rPr>
        <w:t xml:space="preserve"> some</w:t>
      </w: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Is there any/ </w:t>
      </w:r>
      <w:r w:rsidRPr="00921F65">
        <w:rPr>
          <w:rFonts w:ascii="Comic Sans MS" w:hAnsi="Comic Sans MS"/>
          <w:sz w:val="20"/>
          <w:szCs w:val="20"/>
        </w:rPr>
        <w:t xml:space="preserve"> any</w:t>
      </w: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Is there any/ </w:t>
      </w:r>
      <w:r w:rsidRPr="00921F65">
        <w:rPr>
          <w:rFonts w:ascii="Comic Sans MS" w:hAnsi="Comic Sans MS"/>
          <w:sz w:val="20"/>
          <w:szCs w:val="20"/>
        </w:rPr>
        <w:t>some</w:t>
      </w:r>
    </w:p>
    <w:p w:rsidR="00BD1D98" w:rsidRPr="00921F65" w:rsidRDefault="00BD1D98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Are there any/ </w:t>
      </w:r>
      <w:r w:rsidRPr="00921F65">
        <w:rPr>
          <w:rFonts w:ascii="Comic Sans MS" w:hAnsi="Comic Sans MS"/>
          <w:sz w:val="20"/>
          <w:szCs w:val="20"/>
        </w:rPr>
        <w:t xml:space="preserve"> some.</w:t>
      </w:r>
    </w:p>
    <w:p w:rsidR="00BD1D98" w:rsidRPr="006B7C31" w:rsidRDefault="00BD1D98" w:rsidP="006B7C31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BD1D98" w:rsidRPr="006B7C31" w:rsidRDefault="00BD1D98" w:rsidP="006B7C31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6B7C31">
        <w:rPr>
          <w:rFonts w:ascii="Comic Sans MS" w:hAnsi="Comic Sans MS"/>
          <w:b/>
          <w:sz w:val="20"/>
          <w:szCs w:val="20"/>
        </w:rPr>
        <w:t>15.March,April and May are………………..months.</w:t>
      </w:r>
    </w:p>
    <w:p w:rsidR="00BD1D98" w:rsidRPr="006B7C31" w:rsidRDefault="00BD1D98" w:rsidP="006B7C31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6B7C31">
        <w:rPr>
          <w:rFonts w:ascii="Comic Sans MS" w:hAnsi="Comic Sans MS"/>
          <w:sz w:val="20"/>
          <w:szCs w:val="20"/>
        </w:rPr>
        <w:t>a) autumn  b) spring   c) winter   d) summer</w:t>
      </w:r>
    </w:p>
    <w:p w:rsidR="00BD1D98" w:rsidRDefault="00BD1D98" w:rsidP="00521162">
      <w:pPr>
        <w:ind w:right="-496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701"/>
        <w:gridCol w:w="1736"/>
      </w:tblGrid>
      <w:tr w:rsidR="00BD1D98" w:rsidRPr="00DB0DA3" w:rsidTr="00DB0DA3">
        <w:tc>
          <w:tcPr>
            <w:tcW w:w="1526" w:type="dxa"/>
          </w:tcPr>
          <w:p w:rsidR="00BD1D98" w:rsidRPr="00DB0DA3" w:rsidRDefault="00BD1D98" w:rsidP="00DB0DA3">
            <w:pPr>
              <w:spacing w:after="0" w:line="240" w:lineRule="auto"/>
              <w:ind w:right="-496"/>
            </w:pPr>
            <w:r w:rsidRPr="00DB0DA3">
              <w:t>morning</w:t>
            </w:r>
          </w:p>
        </w:tc>
        <w:tc>
          <w:tcPr>
            <w:tcW w:w="1701" w:type="dxa"/>
          </w:tcPr>
          <w:p w:rsidR="00BD1D98" w:rsidRPr="00DB0DA3" w:rsidRDefault="00BD1D98" w:rsidP="00DB0DA3">
            <w:pPr>
              <w:spacing w:after="0" w:line="240" w:lineRule="auto"/>
              <w:ind w:right="-496"/>
            </w:pPr>
            <w:r w:rsidRPr="00DB0DA3">
              <w:t>afternoon</w:t>
            </w:r>
          </w:p>
        </w:tc>
        <w:tc>
          <w:tcPr>
            <w:tcW w:w="1736" w:type="dxa"/>
          </w:tcPr>
          <w:p w:rsidR="00BD1D98" w:rsidRPr="00DB0DA3" w:rsidRDefault="00BD1D98" w:rsidP="00DB0DA3">
            <w:pPr>
              <w:spacing w:after="0" w:line="240" w:lineRule="auto"/>
              <w:ind w:right="-496"/>
            </w:pPr>
            <w:r w:rsidRPr="00DB0DA3">
              <w:t>evening</w:t>
            </w:r>
          </w:p>
        </w:tc>
      </w:tr>
      <w:tr w:rsidR="00BD1D98" w:rsidRPr="00DB0DA3" w:rsidTr="00DB0DA3">
        <w:trPr>
          <w:trHeight w:val="728"/>
        </w:trPr>
        <w:tc>
          <w:tcPr>
            <w:tcW w:w="1526" w:type="dxa"/>
          </w:tcPr>
          <w:p w:rsidR="00BD1D98" w:rsidRPr="00DB0DA3" w:rsidRDefault="00BD1D98" w:rsidP="00DB0DA3">
            <w:pPr>
              <w:spacing w:after="0" w:line="240" w:lineRule="auto"/>
              <w:ind w:right="-496"/>
            </w:pPr>
            <w:r w:rsidRPr="00DB0DA3">
              <w:rPr>
                <w:noProof/>
                <w:lang w:eastAsia="tr-TR"/>
              </w:rPr>
              <w:pict>
                <v:shape id="Resim 10" o:spid="_x0000_i1031" type="#_x0000_t75" alt="http://images.clipartpanda.com/fog-clipart-weather-cloudy-md.png" style="width:62.25pt;height:48pt;visibility:visible">
                  <v:imagedata r:id="rId23" o:title=""/>
                </v:shape>
              </w:pict>
            </w:r>
          </w:p>
        </w:tc>
        <w:tc>
          <w:tcPr>
            <w:tcW w:w="1701" w:type="dxa"/>
          </w:tcPr>
          <w:p w:rsidR="00BD1D98" w:rsidRPr="00DB0DA3" w:rsidRDefault="00BD1D98" w:rsidP="00DB0DA3">
            <w:pPr>
              <w:numPr>
                <w:ilvl w:val="0"/>
                <w:numId w:val="4"/>
              </w:numPr>
              <w:spacing w:after="180" w:line="240" w:lineRule="auto"/>
              <w:ind w:left="0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hyperlink r:id="rId24" w:history="1">
              <w:r w:rsidRPr="00DB0DA3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Resim 5" o:spid="_x0000_i1032" type="#_x0000_t75" alt="https://encrypted-tbn0.gstatic.com/images?q=tbn:ANd9GcSxFcs64bl0tYfxb_Pm0k_nqQHpGFFBHFirsKsHOpQ2TAbiCmuQ" href="http://www.google.com.tr/url?sa=i&amp;rct=j&amp;q=&amp;esrc=s&amp;source=images&amp;cd=&amp;cad=rja&amp;uact=8&amp;ved=0CAcQjRw&amp;url=http://annecikogreniyor.blogspot.com/2014_02_01_archive.html&amp;ei=t7eeVLiLKcatU8j3g7gL&amp;bvm=bv.82001339,d.d24&amp;psig=AFQjCNF1AaDinRU8IKL4RW4y9oO1pIyx6A&amp;ust=14197742587929" style="width:66.75pt;height:48pt;visibility:visible" o:button="t">
                    <v:fill o:detectmouseclick="t"/>
                    <v:imagedata r:id="rId25" o:title=""/>
                  </v:shape>
                </w:pict>
              </w:r>
            </w:hyperlink>
          </w:p>
        </w:tc>
        <w:tc>
          <w:tcPr>
            <w:tcW w:w="1736" w:type="dxa"/>
          </w:tcPr>
          <w:p w:rsidR="00BD1D98" w:rsidRPr="00DB0DA3" w:rsidRDefault="00BD1D98" w:rsidP="00DB0DA3">
            <w:pPr>
              <w:numPr>
                <w:ilvl w:val="0"/>
                <w:numId w:val="5"/>
              </w:numPr>
              <w:spacing w:after="180" w:line="240" w:lineRule="auto"/>
              <w:ind w:left="0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hyperlink r:id="rId26" w:history="1">
              <w:r w:rsidRPr="00DB0DA3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Resim 7" o:spid="_x0000_i1033" type="#_x0000_t75" alt="https://encrypted-tbn1.gstatic.com/images?q=tbn:ANd9GcSU2JFpIGGMRxVQ48UcO1prX7OBHcyJGte0H6cMhXrWR2TtE-Ag" href="http://www.google.com.tr/url?sa=i&amp;rct=j&amp;q=&amp;esrc=s&amp;source=images&amp;cd=&amp;cad=rja&amp;uact=8&amp;ved=&amp;url=http://www.clipartbest.com/picture-of-windy-weather&amp;ei=-beeVIefGIHDUsXXgYgC&amp;bvm=bv.82001339,d.d24&amp;psig=AFQjCNEYI8Go227ceZR74Siw_1Ir7pzq_g&amp;ust=14197743297017" style="width:67.5pt;height:51.75pt;visibility:visible" o:button="t">
                    <v:fill o:detectmouseclick="t"/>
                    <v:imagedata r:id="rId27" o:title=""/>
                  </v:shape>
                </w:pict>
              </w:r>
            </w:hyperlink>
          </w:p>
        </w:tc>
      </w:tr>
    </w:tbl>
    <w:p w:rsidR="00BD1D98" w:rsidRDefault="00BD1D98" w:rsidP="00521162">
      <w:pPr>
        <w:ind w:right="-496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16</w:t>
      </w:r>
      <w:r w:rsidRPr="00BB703A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.Tabloya göre aşağıdakilerden hangisi doğrudur?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sunny in the morning.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snowy in the afternoon.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windy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in the afternoon.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It’s cloudy 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in the evening.</w:t>
      </w:r>
    </w:p>
    <w:p w:rsidR="00BD1D98" w:rsidRPr="00CF0524" w:rsidRDefault="00BD1D98" w:rsidP="00521162">
      <w:pPr>
        <w:ind w:right="-496"/>
        <w:rPr>
          <w:rFonts w:ascii="Comic Sans MS" w:hAnsi="Comic Sans MS"/>
          <w:b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17.</w:t>
      </w:r>
      <w:r w:rsidRPr="00CF0524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Cümleyi ifade eden resmi bulunuz.</w:t>
      </w:r>
    </w:p>
    <w:p w:rsidR="00BD1D98" w:rsidRPr="00CF0524" w:rsidRDefault="00BD1D98" w:rsidP="00521162">
      <w:pPr>
        <w:ind w:right="-496"/>
        <w:rPr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9" o:spid="_x0000_s1040" type="#_x0000_t62" style="position:absolute;margin-left:-6.8pt;margin-top:4.85pt;width:230.7pt;height:38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28,20725" strokecolor="purple" strokeweight="2pt">
            <v:stroke dashstyle="longDash"/>
            <v:textbox style="mso-next-textbox:#Köşeleri Yuvarlanmış Dikdörtgen Belirtme Çizgisi 49">
              <w:txbxContent>
                <w:p w:rsidR="00BD1D98" w:rsidRPr="00EB4277" w:rsidRDefault="00BD1D98" w:rsidP="00BB703A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My favourite food is pancake at breakfast </w:t>
                  </w:r>
                  <w:r>
                    <w:rPr>
                      <w:rFonts w:ascii="Comic Sans MS" w:hAnsi="Comic Sans MS"/>
                      <w:sz w:val="18"/>
                      <w:szCs w:val="20"/>
                    </w:rPr>
                    <w:t>and I like tea.</w:t>
                  </w:r>
                </w:p>
                <w:p w:rsidR="00BD1D98" w:rsidRDefault="00BD1D98" w:rsidP="00BB703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D1D98" w:rsidRDefault="00BD1D98" w:rsidP="0078161B">
      <w:pPr>
        <w:rPr>
          <w:rFonts w:ascii="Comic Sans MS" w:hAnsi="Comic Sans MS"/>
          <w:sz w:val="20"/>
          <w:szCs w:val="20"/>
        </w:rPr>
      </w:pPr>
    </w:p>
    <w:p w:rsidR="00BD1D98" w:rsidRDefault="00BD1D98" w:rsidP="00521162">
      <w:pPr>
        <w:ind w:right="-496"/>
      </w:pPr>
      <w:r>
        <w:rPr>
          <w:noProof/>
          <w:lang w:eastAsia="tr-TR"/>
        </w:rPr>
        <w:pict>
          <v:shape id="Resim 42" o:spid="_x0000_s1041" type="#_x0000_t75" alt="https://encrypted-tbn2.gstatic.com/images?q=tbn:ANd9GcQt-7_GsVpZsYh1Y3t0Kwd5aaH7zpxPgJdk91FF9hRKF3akGxia" style="position:absolute;margin-left:179.65pt;margin-top:10.15pt;width:56.25pt;height:42pt;z-index:-251657216;visibility:visible" wrapcoords="-288 0 -288 21214 21600 21214 21600 0 -288 0">
            <v:imagedata r:id="rId28" r:href="rId29"/>
            <w10:wrap type="tight"/>
          </v:shape>
        </w:pict>
      </w:r>
      <w:r>
        <w:rPr>
          <w:noProof/>
          <w:lang w:eastAsia="tr-TR"/>
        </w:rPr>
        <w:pict>
          <v:shape id="Resim 38" o:spid="_x0000_s1042" type="#_x0000_t75" alt="http://sr.photos3.fotosearch.com/bthumb/CSP/CSP097/k0974549.jpg" style="position:absolute;margin-left:7.15pt;margin-top:6.65pt;width:43.5pt;height:52.15pt;z-index:251656192;visibility:visible">
            <v:imagedata r:id="rId30" r:href="rId31"/>
          </v:shape>
        </w:pict>
      </w:r>
    </w:p>
    <w:p w:rsidR="00BD1D98" w:rsidRDefault="00BD1D98" w:rsidP="00521162">
      <w:pPr>
        <w:ind w:right="-496"/>
      </w:pPr>
      <w:r>
        <w:t xml:space="preserve">a) </w:t>
      </w:r>
    </w:p>
    <w:p w:rsidR="00BD1D98" w:rsidRPr="006A397B" w:rsidRDefault="00BD1D98" w:rsidP="006B7C31">
      <w:pPr>
        <w:ind w:right="-496"/>
        <w:rPr>
          <w:rFonts w:ascii="Comic Sans MS" w:hAnsi="Comic Sans MS"/>
          <w:sz w:val="20"/>
          <w:szCs w:val="20"/>
        </w:rPr>
      </w:pPr>
    </w:p>
    <w:p w:rsidR="00BD1D98" w:rsidRPr="006A397B" w:rsidRDefault="00BD1D98" w:rsidP="006A397B">
      <w:pPr>
        <w:ind w:right="-496"/>
        <w:rPr>
          <w:b/>
        </w:rPr>
      </w:pPr>
      <w:r w:rsidRPr="006A397B">
        <w:rPr>
          <w:b/>
        </w:rPr>
        <w:t xml:space="preserve">18.Hangi seçenekte kelimenin zıt anlamı  </w:t>
      </w:r>
      <w:r w:rsidRPr="006A397B">
        <w:rPr>
          <w:b/>
          <w:i/>
          <w:u w:val="single"/>
        </w:rPr>
        <w:t xml:space="preserve">yanlış </w:t>
      </w:r>
      <w:r w:rsidRPr="006A397B">
        <w:rPr>
          <w:b/>
        </w:rPr>
        <w:t>verilmiştir?</w:t>
      </w:r>
    </w:p>
    <w:p w:rsidR="00BD1D98" w:rsidRPr="00487217" w:rsidRDefault="00BD1D98" w:rsidP="006A397B">
      <w:pPr>
        <w:ind w:right="-496"/>
      </w:pPr>
      <w:r w:rsidRPr="00487217">
        <w:t>a) big</w:t>
      </w:r>
      <w:r>
        <w:t xml:space="preserve">   </w:t>
      </w:r>
      <w:r w:rsidRPr="00487217">
        <w:rPr>
          <w:b/>
        </w:rPr>
        <w:t>X</w:t>
      </w:r>
      <w:r w:rsidRPr="00487217">
        <w:t xml:space="preserve"> small                    c) </w:t>
      </w:r>
      <w:r>
        <w:t xml:space="preserve">clean </w:t>
      </w:r>
      <w:r w:rsidRPr="00487217">
        <w:rPr>
          <w:b/>
        </w:rPr>
        <w:t>X</w:t>
      </w:r>
      <w:r>
        <w:rPr>
          <w:b/>
        </w:rPr>
        <w:t xml:space="preserve"> </w:t>
      </w:r>
      <w:r w:rsidRPr="006A397B">
        <w:t>dirty</w:t>
      </w:r>
    </w:p>
    <w:p w:rsidR="00BD1D98" w:rsidRPr="00487217" w:rsidRDefault="00BD1D98" w:rsidP="006A397B">
      <w:pPr>
        <w:ind w:right="-496"/>
      </w:pPr>
      <w:r>
        <w:t>b) slow</w:t>
      </w:r>
      <w:r w:rsidRPr="00487217">
        <w:t xml:space="preserve"> </w:t>
      </w:r>
      <w:r w:rsidRPr="006A397B">
        <w:t>X  f</w:t>
      </w:r>
      <w:r>
        <w:t>ast</w:t>
      </w:r>
      <w:r w:rsidRPr="00487217">
        <w:t xml:space="preserve">       </w:t>
      </w:r>
      <w:r>
        <w:t xml:space="preserve">            </w:t>
      </w:r>
      <w:r w:rsidRPr="00487217">
        <w:t xml:space="preserve">d) tall </w:t>
      </w:r>
      <w:r w:rsidRPr="00487217">
        <w:rPr>
          <w:b/>
        </w:rPr>
        <w:t>X</w:t>
      </w:r>
      <w:r w:rsidRPr="00487217">
        <w:t xml:space="preserve"> long</w:t>
      </w:r>
    </w:p>
    <w:p w:rsidR="00BD1D98" w:rsidRPr="00555D57" w:rsidRDefault="00BD1D98" w:rsidP="00A81CFB">
      <w:pPr>
        <w:ind w:right="-496"/>
      </w:pPr>
      <w:r>
        <w:rPr>
          <w:noProof/>
          <w:lang w:eastAsia="tr-TR"/>
        </w:rPr>
        <w:pict>
          <v:shape id="_x0000_s1043" type="#_x0000_t12" style="position:absolute;margin-left:183.4pt;margin-top:26.5pt;width:93pt;height:54pt;z-index:251663360">
            <v:textbox style="mso-next-textbox:#_x0000_s1043">
              <w:txbxContent>
                <w:p w:rsidR="00BD1D98" w:rsidRPr="00AA5911" w:rsidRDefault="00BD1D98" w:rsidP="00A81CFB">
                  <w:pPr>
                    <w:rPr>
                      <w:rFonts w:ascii="Algerian" w:hAnsi="Algerian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dirty</w:t>
                  </w:r>
                  <w:r>
                    <w:rPr>
                      <w:rFonts w:ascii="Algerian" w:hAnsi="Algerian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2" style="position:absolute;margin-left:121.15pt;margin-top:25.75pt;width:82.1pt;height:54.75pt;z-index:251662336">
            <v:textbox style="mso-next-textbox:#_x0000_s1044">
              <w:txbxContent>
                <w:p w:rsidR="00BD1D98" w:rsidRPr="00803A1F" w:rsidRDefault="00BD1D98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2" style="position:absolute;margin-left:45.4pt;margin-top:25.75pt;width:89.25pt;height:54.75pt;z-index:251661312">
            <v:textbox style="mso-next-textbox:#_x0000_s1045">
              <w:txbxContent>
                <w:p w:rsidR="00BD1D98" w:rsidRPr="00803A1F" w:rsidRDefault="00BD1D98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big</w:t>
                  </w:r>
                </w:p>
              </w:txbxContent>
            </v:textbox>
          </v:shape>
        </w:pict>
      </w:r>
      <w:r>
        <w:rPr>
          <w:b/>
        </w:rPr>
        <w:t>19</w:t>
      </w:r>
      <w:r w:rsidRPr="00555D57">
        <w:rPr>
          <w:b/>
        </w:rPr>
        <w:t xml:space="preserve">. </w:t>
      </w:r>
      <w:r w:rsidRPr="00A82246">
        <w:t>Aşağıdaki sıfatların</w:t>
      </w:r>
      <w:r>
        <w:rPr>
          <w:b/>
        </w:rPr>
        <w:t xml:space="preserve"> </w:t>
      </w:r>
      <w:r w:rsidRPr="00A82246">
        <w:rPr>
          <w:b/>
        </w:rPr>
        <w:t>Comparative</w:t>
      </w:r>
      <w:r w:rsidRPr="00555D57">
        <w:t xml:space="preserve"> şekilleri sırasıyla hangileridir?</w:t>
      </w:r>
      <w:r>
        <w:rPr>
          <w:noProof/>
          <w:lang w:eastAsia="tr-TR"/>
        </w:rPr>
      </w:r>
      <w:r>
        <w:pict>
          <v:group id="_x0000_s1046" editas="canvas" style="width:3.6pt;height:3.6pt;mso-position-horizontal-relative:char;mso-position-vertical-relative:line" coordorigin="7402,6873" coordsize="107,108">
            <o:lock v:ext="edit" aspectratio="t"/>
            <v:shape id="_x0000_s1047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BD1D98" w:rsidRPr="00555D57" w:rsidRDefault="00BD1D98" w:rsidP="00A81CFB">
      <w:pPr>
        <w:spacing w:line="240" w:lineRule="atLeast"/>
        <w:ind w:right="-496"/>
      </w:pPr>
    </w:p>
    <w:p w:rsidR="00BD1D98" w:rsidRPr="00555D57" w:rsidRDefault="00BD1D98" w:rsidP="00A81CFB">
      <w:pPr>
        <w:spacing w:line="240" w:lineRule="atLeast"/>
        <w:ind w:right="-496"/>
      </w:pPr>
      <w:r w:rsidRPr="00555D57">
        <w:t xml:space="preserve">                                                                                       </w:t>
      </w:r>
    </w:p>
    <w:p w:rsidR="00BD1D98" w:rsidRPr="00A81CFB" w:rsidRDefault="00BD1D98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a)Good-bigger  - worse  -dirtyer</w:t>
      </w:r>
    </w:p>
    <w:p w:rsidR="00BD1D98" w:rsidRPr="00A81CFB" w:rsidRDefault="00BD1D98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A81CFB">
        <w:rPr>
          <w:rFonts w:ascii="Comic Sans MS" w:hAnsi="Comic Sans MS"/>
          <w:sz w:val="20"/>
          <w:szCs w:val="20"/>
        </w:rPr>
        <w:t>b) Better</w:t>
      </w:r>
      <w:r>
        <w:rPr>
          <w:rFonts w:ascii="Comic Sans MS" w:hAnsi="Comic Sans MS"/>
          <w:sz w:val="20"/>
          <w:szCs w:val="20"/>
        </w:rPr>
        <w:t xml:space="preserve"> - bigger- badder  -more dirty</w:t>
      </w:r>
      <w:r w:rsidRPr="00A81CFB">
        <w:rPr>
          <w:rFonts w:ascii="Comic Sans MS" w:hAnsi="Comic Sans MS"/>
          <w:sz w:val="20"/>
          <w:szCs w:val="20"/>
        </w:rPr>
        <w:t xml:space="preserve">  </w:t>
      </w:r>
    </w:p>
    <w:p w:rsidR="00BD1D98" w:rsidRPr="00A81CFB" w:rsidRDefault="00BD1D98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Better-  bigger  - worse  - dirtier</w:t>
      </w:r>
      <w:r w:rsidRPr="00A81CFB">
        <w:rPr>
          <w:rFonts w:ascii="Comic Sans MS" w:hAnsi="Comic Sans MS"/>
          <w:sz w:val="20"/>
          <w:szCs w:val="20"/>
        </w:rPr>
        <w:t xml:space="preserve"> </w:t>
      </w:r>
    </w:p>
    <w:p w:rsidR="00BD1D98" w:rsidRPr="00A81CFB" w:rsidRDefault="00BD1D98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d)Gooder-  big   -   bader     -dirty</w:t>
      </w:r>
    </w:p>
    <w:p w:rsidR="00BD1D98" w:rsidRDefault="00BD1D98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BD1D98" w:rsidRDefault="00BD1D98" w:rsidP="005E045D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0C2999">
        <w:rPr>
          <w:rFonts w:ascii="Comic Sans MS" w:hAnsi="Comic Sans MS"/>
          <w:b/>
          <w:sz w:val="20"/>
          <w:szCs w:val="20"/>
        </w:rPr>
        <w:t>20.</w:t>
      </w:r>
      <w:r>
        <w:rPr>
          <w:rFonts w:ascii="Comic Sans MS" w:hAnsi="Comic Sans MS"/>
          <w:b/>
          <w:sz w:val="20"/>
          <w:szCs w:val="20"/>
        </w:rPr>
        <w:t>What time is it?   ( 10:15)</w:t>
      </w:r>
    </w:p>
    <w:p w:rsidR="00BD1D98" w:rsidRDefault="00BD1D98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It’s half past ten.</w:t>
      </w:r>
    </w:p>
    <w:p w:rsidR="00BD1D98" w:rsidRDefault="00BD1D98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It’s a quarter past ten.</w:t>
      </w:r>
    </w:p>
    <w:p w:rsidR="00BD1D98" w:rsidRDefault="00BD1D98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c)It’s a quarter to ten.</w:t>
      </w:r>
    </w:p>
    <w:p w:rsidR="00BD1D98" w:rsidRPr="003851B2" w:rsidRDefault="00BD1D98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It’s ten o’clock.</w:t>
      </w:r>
    </w:p>
    <w:p w:rsidR="00BD1D98" w:rsidRPr="000C2999" w:rsidRDefault="00BD1D98" w:rsidP="00521162">
      <w:pPr>
        <w:ind w:right="-496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8" type="#_x0000_t62" style="position:absolute;margin-left:106.55pt;margin-top:9.6pt;width:2in;height:27pt;z-index:251665408" adj="14820,24480" strokecolor="green" strokeweight="1pt">
            <v:textbox style="mso-next-textbox:#_x0000_s1048">
              <w:txbxContent>
                <w:p w:rsidR="00BD1D98" w:rsidRPr="00F942EA" w:rsidRDefault="00BD1D98" w:rsidP="000D3F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942EA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942EA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  <w:hyperlink r:id="rId32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Default="00BD1D98" w:rsidP="00521162">
      <w:pPr>
        <w:ind w:right="-496"/>
      </w:pPr>
    </w:p>
    <w:p w:rsidR="00BD1D98" w:rsidRPr="00A47535" w:rsidRDefault="00BD1D98" w:rsidP="00981C02">
      <w:pPr>
        <w:spacing w:line="240" w:lineRule="auto"/>
        <w:rPr>
          <w:rFonts w:ascii="Comic Sans MS" w:hAnsi="Comic Sans MS"/>
          <w:sz w:val="20"/>
          <w:szCs w:val="20"/>
          <w:lang w:val="es-ES"/>
        </w:rPr>
      </w:pPr>
    </w:p>
    <w:sectPr w:rsidR="00BD1D98" w:rsidRPr="00A47535" w:rsidSect="00FD565C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0F6C"/>
    <w:multiLevelType w:val="hybridMultilevel"/>
    <w:tmpl w:val="9184EE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2F04AC"/>
    <w:multiLevelType w:val="multilevel"/>
    <w:tmpl w:val="EFBC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1765905"/>
    <w:multiLevelType w:val="multilevel"/>
    <w:tmpl w:val="CE121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38566A4"/>
    <w:multiLevelType w:val="hybridMultilevel"/>
    <w:tmpl w:val="EA38E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2E22B6"/>
    <w:multiLevelType w:val="hybridMultilevel"/>
    <w:tmpl w:val="937A3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797B8B"/>
    <w:multiLevelType w:val="hybridMultilevel"/>
    <w:tmpl w:val="E82A2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D61"/>
    <w:rsid w:val="00050207"/>
    <w:rsid w:val="0005116F"/>
    <w:rsid w:val="00067E97"/>
    <w:rsid w:val="000C2999"/>
    <w:rsid w:val="000D3FF2"/>
    <w:rsid w:val="00111FAC"/>
    <w:rsid w:val="00121BC6"/>
    <w:rsid w:val="00123EBF"/>
    <w:rsid w:val="001440EC"/>
    <w:rsid w:val="001C76A5"/>
    <w:rsid w:val="001F1B70"/>
    <w:rsid w:val="0021532C"/>
    <w:rsid w:val="00242045"/>
    <w:rsid w:val="002C3210"/>
    <w:rsid w:val="002F6AB0"/>
    <w:rsid w:val="00303D02"/>
    <w:rsid w:val="0032144F"/>
    <w:rsid w:val="003851B2"/>
    <w:rsid w:val="00392F1A"/>
    <w:rsid w:val="003A2497"/>
    <w:rsid w:val="003B6F84"/>
    <w:rsid w:val="003D0717"/>
    <w:rsid w:val="00487217"/>
    <w:rsid w:val="00521162"/>
    <w:rsid w:val="00540D51"/>
    <w:rsid w:val="00555D57"/>
    <w:rsid w:val="005961B5"/>
    <w:rsid w:val="005C2746"/>
    <w:rsid w:val="005E045D"/>
    <w:rsid w:val="005E0DB6"/>
    <w:rsid w:val="006A397B"/>
    <w:rsid w:val="006B7C31"/>
    <w:rsid w:val="006E4C08"/>
    <w:rsid w:val="00701621"/>
    <w:rsid w:val="0072505B"/>
    <w:rsid w:val="0078161B"/>
    <w:rsid w:val="00803A1F"/>
    <w:rsid w:val="00825798"/>
    <w:rsid w:val="008E43B2"/>
    <w:rsid w:val="009056D0"/>
    <w:rsid w:val="00912199"/>
    <w:rsid w:val="00921F65"/>
    <w:rsid w:val="00924140"/>
    <w:rsid w:val="00966AC1"/>
    <w:rsid w:val="00981C02"/>
    <w:rsid w:val="009A06DF"/>
    <w:rsid w:val="009B7558"/>
    <w:rsid w:val="009C068F"/>
    <w:rsid w:val="009F4B71"/>
    <w:rsid w:val="00A47535"/>
    <w:rsid w:val="00A81CFB"/>
    <w:rsid w:val="00A82246"/>
    <w:rsid w:val="00A83EBE"/>
    <w:rsid w:val="00A919ED"/>
    <w:rsid w:val="00AA5911"/>
    <w:rsid w:val="00AC199D"/>
    <w:rsid w:val="00B06D2A"/>
    <w:rsid w:val="00B46411"/>
    <w:rsid w:val="00B75B40"/>
    <w:rsid w:val="00B8334F"/>
    <w:rsid w:val="00BB703A"/>
    <w:rsid w:val="00BD11B9"/>
    <w:rsid w:val="00BD1D98"/>
    <w:rsid w:val="00BF1F6D"/>
    <w:rsid w:val="00C46019"/>
    <w:rsid w:val="00C50AAD"/>
    <w:rsid w:val="00CA58F8"/>
    <w:rsid w:val="00CF0524"/>
    <w:rsid w:val="00D279E0"/>
    <w:rsid w:val="00D352F8"/>
    <w:rsid w:val="00D55EFD"/>
    <w:rsid w:val="00D71F59"/>
    <w:rsid w:val="00D76320"/>
    <w:rsid w:val="00DB0DA3"/>
    <w:rsid w:val="00DB58E5"/>
    <w:rsid w:val="00E83D61"/>
    <w:rsid w:val="00E93198"/>
    <w:rsid w:val="00EA026A"/>
    <w:rsid w:val="00EB4277"/>
    <w:rsid w:val="00F75B4C"/>
    <w:rsid w:val="00F942EA"/>
    <w:rsid w:val="00F9534F"/>
    <w:rsid w:val="00FA4A3D"/>
    <w:rsid w:val="00FB039A"/>
    <w:rsid w:val="00FC5152"/>
    <w:rsid w:val="00FD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E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420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2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116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B7558"/>
    <w:rPr>
      <w:lang w:eastAsia="en-US"/>
    </w:rPr>
  </w:style>
  <w:style w:type="character" w:customStyle="1" w:styleId="sr341">
    <w:name w:val="sr341"/>
    <w:basedOn w:val="DefaultParagraphFont"/>
    <w:uiPriority w:val="99"/>
    <w:rsid w:val="003B6F84"/>
    <w:rPr>
      <w:rFonts w:cs="Times New Roman"/>
    </w:rPr>
  </w:style>
  <w:style w:type="table" w:styleId="TableGrid">
    <w:name w:val="Table Grid"/>
    <w:basedOn w:val="TableNormal"/>
    <w:uiPriority w:val="99"/>
    <w:rsid w:val="007816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66AC1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475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4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4678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4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54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546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5467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54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546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546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54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546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5546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546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54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467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4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4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54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54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5467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546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54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546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546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546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5546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546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yperlink" Target="http://www.google.com.tr/url?sa=i&amp;rct=j&amp;q=&amp;esrc=s&amp;source=images&amp;cd=&amp;cad=rja&amp;uact=8&amp;ved=&amp;url=http://www.clipartbest.com/picture-of-windy-weather&amp;ei=-beeVIefGIHDUsXXgYgC&amp;bvm=bv.82001339,d.d24&amp;psig=AFQjCNEYI8Go227ceZR74Siw_1Ir7pzq_g&amp;ust=1419774329701737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url?sa=i&amp;rct=j&amp;q=&amp;esrc=s&amp;source=images&amp;cd=&amp;cad=rja&amp;uact=8&amp;ved=0CAcQjRw&amp;url=http://saladino.foroactivo.com/t145p105-como-te-sientes-imagen&amp;ei=xkKMVKndDMneaPj7gaAD&amp;bvm=bv.81828268,d.ZGU&amp;psig=AFQjCNF0KpHAojxr7cmCpsPA8OLDSt9frg&amp;ust=1418564657896146" TargetMode="External"/><Relationship Id="rId17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emf"/><Relationship Id="rId29" Type="http://schemas.openxmlformats.org/officeDocument/2006/relationships/image" Target="https://encrypted-tbn2.gstatic.com/images?q=tbn:ANd9GcQt-7_GsVpZsYh1Y3t0Kwd5aaH7zpxPgJdk91FF9hRKF3akGxi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hyperlink" Target="http://www.google.com.tr/url?sa=i&amp;rct=j&amp;q=&amp;esrc=s&amp;source=images&amp;cd=&amp;cad=rja&amp;uact=8&amp;ved=0CAcQjRw&amp;url=http://annecikogreniyor.blogspot.com/2014_02_01_archive.html&amp;ei=t7eeVLiLKcatU8j3g7gL&amp;bvm=bv.82001339,d.d24&amp;psig=AFQjCNF1AaDinRU8IKL4RW4y9oO1pIyx6A&amp;ust=1419774258792978" TargetMode="External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gif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https://encrypted-tbn1.gstatic.com/images?q=tbn:ANd9GcRdzhWecE4vTmAXZP-c41Vd2JZ6OlzpPKEw6AbZ1oK4OuIbtC7H" TargetMode="External"/><Relationship Id="rId31" Type="http://schemas.openxmlformats.org/officeDocument/2006/relationships/image" Target="http://sr.photos3.fotosearch.com/bthumb/CSP/CSP097/k0974549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89" TargetMode="External"/><Relationship Id="rId14" Type="http://schemas.openxmlformats.org/officeDocument/2006/relationships/image" Target="media/image8.gif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822</Words>
  <Characters>4692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>www.sorubak.com</cp:keywords>
  <dc:description/>
  <cp:lastModifiedBy>edanur</cp:lastModifiedBy>
  <cp:revision>3</cp:revision>
  <dcterms:created xsi:type="dcterms:W3CDTF">2015-01-01T12:50:00Z</dcterms:created>
  <dcterms:modified xsi:type="dcterms:W3CDTF">2015-01-01T22:54:00Z</dcterms:modified>
</cp:coreProperties>
</file>