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91A" w:rsidRDefault="005F391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5" o:spid="_x0000_s1026" type="#_x0000_t202" style="position:absolute;margin-left:214.15pt;margin-top:-51.35pt;width:286.5pt;height:804.7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" strokeweight=".5pt">
            <v:textbox>
              <w:txbxContent>
                <w:p w:rsidR="005F391A" w:rsidRPr="00702177" w:rsidRDefault="005F391A" w:rsidP="00702177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24</w:t>
                  </w:r>
                  <w:r w:rsidRPr="00702177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- Boşluğa </w:t>
                  </w:r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resme göre </w:t>
                  </w:r>
                  <w:r w:rsidRPr="00702177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ne gelmelidir?</w:t>
                  </w:r>
                </w:p>
                <w:p w:rsidR="005F391A" w:rsidRPr="00702177" w:rsidRDefault="005F391A" w:rsidP="00702177">
                  <w:pPr>
                    <w:pStyle w:val="NoSpacing"/>
                    <w:rPr>
                      <w:rFonts w:ascii="Comic Sans MS" w:hAnsi="Comic Sans MS"/>
                      <w:i/>
                      <w:sz w:val="18"/>
                    </w:rPr>
                  </w:pPr>
                  <w:r w:rsidRPr="00702177">
                    <w:rPr>
                      <w:rFonts w:ascii="Comic Sans MS" w:hAnsi="Comic Sans MS"/>
                      <w:i/>
                      <w:sz w:val="18"/>
                    </w:rPr>
                    <w:t>You ……………………..before and after eating.</w:t>
                  </w:r>
                </w:p>
                <w:p w:rsidR="005F391A" w:rsidRDefault="005F391A" w:rsidP="00702177">
                  <w:pPr>
                    <w:pStyle w:val="NoSpacing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 w:rsidRPr="000010CE">
                    <w:rPr>
                      <w:rFonts w:ascii="Comic Sans MS" w:hAnsi="Comic Sans MS"/>
                      <w:noProof/>
                      <w:sz w:val="18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46" o:spid="_x0000_i1033" type="#_x0000_t75" style="width:84pt;height:61.5pt;visibility:visible">
                        <v:imagedata r:id="rId6" o:title=""/>
                      </v:shape>
                    </w:pict>
                  </w:r>
                </w:p>
                <w:p w:rsidR="005F391A" w:rsidRPr="00667212" w:rsidRDefault="005F391A" w:rsidP="00702177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667212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25-Sorunun cevabı </w:t>
                  </w:r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resimlere göre </w:t>
                  </w:r>
                  <w:r w:rsidRPr="00667212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ne olmalıdır?</w:t>
                  </w:r>
                </w:p>
                <w:p w:rsidR="005F391A" w:rsidRPr="00667212" w:rsidRDefault="005F391A" w:rsidP="00702177">
                  <w:pPr>
                    <w:pStyle w:val="NoSpacing"/>
                    <w:rPr>
                      <w:rFonts w:ascii="Comic Sans MS" w:hAnsi="Comic Sans MS"/>
                      <w:i/>
                      <w:sz w:val="18"/>
                    </w:rPr>
                  </w:pPr>
                  <w:r w:rsidRPr="00667212">
                    <w:rPr>
                      <w:rFonts w:ascii="Comic Sans MS" w:hAnsi="Comic Sans MS"/>
                      <w:i/>
                      <w:sz w:val="18"/>
                      <w:u w:val="single"/>
                    </w:rPr>
                    <w:t>Sabri:</w:t>
                  </w:r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 xml:space="preserve"> What is the matter with them?</w:t>
                  </w:r>
                </w:p>
                <w:p w:rsidR="005F391A" w:rsidRPr="00667212" w:rsidRDefault="005F391A" w:rsidP="00702177">
                  <w:pPr>
                    <w:pStyle w:val="NoSpacing"/>
                    <w:rPr>
                      <w:rFonts w:ascii="Comic Sans MS" w:hAnsi="Comic Sans MS"/>
                      <w:i/>
                      <w:sz w:val="18"/>
                    </w:rPr>
                  </w:pPr>
                  <w:r w:rsidRPr="00667212">
                    <w:rPr>
                      <w:rFonts w:ascii="Comic Sans MS" w:hAnsi="Comic Sans MS"/>
                      <w:i/>
                      <w:sz w:val="18"/>
                      <w:u w:val="single"/>
                    </w:rPr>
                    <w:t>Yekta:</w:t>
                  </w:r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 xml:space="preserve"> They have a </w:t>
                  </w:r>
                  <w:r>
                    <w:rPr>
                      <w:rFonts w:ascii="Comic Sans MS" w:hAnsi="Comic Sans MS"/>
                      <w:i/>
                      <w:sz w:val="18"/>
                    </w:rPr>
                    <w:t>…………..</w:t>
                  </w:r>
                </w:p>
                <w:p w:rsidR="005F391A" w:rsidRDefault="005F391A" w:rsidP="00702177">
                  <w:pPr>
                    <w:pStyle w:val="NoSpacing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 w:rsidRPr="000010CE">
                    <w:rPr>
                      <w:rFonts w:ascii="Comic Sans MS" w:hAnsi="Comic Sans MS"/>
                      <w:noProof/>
                      <w:sz w:val="18"/>
                    </w:rPr>
                    <w:pict>
                      <v:shape id="Resim 50" o:spid="_x0000_i1034" type="#_x0000_t75" style="width:58.5pt;height:51pt;visibility:visible">
                        <v:imagedata r:id="rId7" o:title=""/>
                      </v:shape>
                    </w:pict>
                  </w:r>
                  <w:r w:rsidRPr="000010CE">
                    <w:rPr>
                      <w:rFonts w:ascii="Comic Sans MS" w:hAnsi="Comic Sans MS"/>
                      <w:noProof/>
                      <w:sz w:val="18"/>
                    </w:rPr>
                    <w:pict>
                      <v:shape id="Resim 51" o:spid="_x0000_i1035" type="#_x0000_t75" style="width:65.25pt;height:50.25pt;visibility:visible">
                        <v:imagedata r:id="rId8" o:title=""/>
                      </v:shape>
                    </w:pict>
                  </w:r>
                </w:p>
                <w:p w:rsidR="005F391A" w:rsidRPr="00667212" w:rsidRDefault="005F391A" w:rsidP="00702177">
                  <w:pPr>
                    <w:pStyle w:val="NoSpacing"/>
                    <w:rPr>
                      <w:rFonts w:ascii="Comic Sans MS" w:hAnsi="Comic Sans MS"/>
                      <w:b/>
                      <w:noProof/>
                      <w:sz w:val="18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sz w:val="18"/>
                      <w:u w:val="single"/>
                    </w:rPr>
                    <w:t>26- Boşluklar</w:t>
                  </w:r>
                  <w:r w:rsidRPr="00667212">
                    <w:rPr>
                      <w:rFonts w:ascii="Comic Sans MS" w:hAnsi="Comic Sans MS"/>
                      <w:b/>
                      <w:noProof/>
                      <w:sz w:val="18"/>
                      <w:u w:val="single"/>
                    </w:rPr>
                    <w:t xml:space="preserve">a </w:t>
                  </w:r>
                  <w:r>
                    <w:rPr>
                      <w:rFonts w:ascii="Comic Sans MS" w:hAnsi="Comic Sans MS"/>
                      <w:b/>
                      <w:noProof/>
                      <w:sz w:val="18"/>
                      <w:u w:val="single"/>
                    </w:rPr>
                    <w:t xml:space="preserve">resimlere göre </w:t>
                  </w:r>
                  <w:r w:rsidRPr="00667212">
                    <w:rPr>
                      <w:rFonts w:ascii="Comic Sans MS" w:hAnsi="Comic Sans MS"/>
                      <w:b/>
                      <w:noProof/>
                      <w:sz w:val="18"/>
                      <w:u w:val="single"/>
                    </w:rPr>
                    <w:t xml:space="preserve">sırasıyla hangi kelimeler </w:t>
                  </w:r>
                  <w:r>
                    <w:rPr>
                      <w:rFonts w:ascii="Comic Sans MS" w:hAnsi="Comic Sans MS"/>
                      <w:b/>
                      <w:noProof/>
                      <w:sz w:val="18"/>
                      <w:u w:val="single"/>
                    </w:rPr>
                    <w:t xml:space="preserve"> gelir</w:t>
                  </w:r>
                  <w:r w:rsidRPr="00667212">
                    <w:rPr>
                      <w:rFonts w:ascii="Comic Sans MS" w:hAnsi="Comic Sans MS"/>
                      <w:b/>
                      <w:noProof/>
                      <w:sz w:val="18"/>
                      <w:u w:val="single"/>
                    </w:rPr>
                    <w:t>?</w:t>
                  </w:r>
                </w:p>
                <w:p w:rsidR="005F391A" w:rsidRDefault="005F391A" w:rsidP="00702177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 w:rsidRPr="000010CE">
                    <w:rPr>
                      <w:rFonts w:ascii="Comic Sans MS" w:hAnsi="Comic Sans MS"/>
                      <w:noProof/>
                      <w:sz w:val="18"/>
                    </w:rPr>
                    <w:pict>
                      <v:shape id="Resim 53" o:spid="_x0000_i1036" type="#_x0000_t75" style="width:267.75pt;height:23.25pt;visibility:visible">
                        <v:imagedata r:id="rId9" o:title=""/>
                      </v:shape>
                    </w:pict>
                  </w:r>
                </w:p>
                <w:p w:rsidR="005F391A" w:rsidRDefault="005F391A" w:rsidP="00702177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a) umbrealla / hot                      c) sunglasses / sunny</w:t>
                  </w:r>
                </w:p>
                <w:p w:rsidR="005F391A" w:rsidRDefault="005F391A" w:rsidP="00702177">
                  <w:pPr>
                    <w:pStyle w:val="NoSpacing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b) sun cream / rainy                   d) cap / snowy</w:t>
                  </w:r>
                </w:p>
                <w:p w:rsidR="005F391A" w:rsidRPr="00667212" w:rsidRDefault="005F391A" w:rsidP="00702177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667212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27- Diyalog başında hangi söz söylenmiş olabilir?</w:t>
                  </w:r>
                </w:p>
                <w:p w:rsidR="005F391A" w:rsidRPr="00667212" w:rsidRDefault="005F391A" w:rsidP="00702177">
                  <w:pPr>
                    <w:pStyle w:val="NoSpacing"/>
                    <w:rPr>
                      <w:rFonts w:ascii="Comic Sans MS" w:hAnsi="Comic Sans MS"/>
                      <w:i/>
                      <w:sz w:val="18"/>
                    </w:rPr>
                  </w:pPr>
                  <w:r w:rsidRPr="00667212">
                    <w:rPr>
                      <w:rFonts w:ascii="Comic Sans MS" w:hAnsi="Comic Sans MS"/>
                      <w:i/>
                      <w:sz w:val="18"/>
                      <w:u w:val="single"/>
                    </w:rPr>
                    <w:t>Oğuzhan:</w:t>
                  </w:r>
                  <w:r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>…………………! Is there a bank near here?</w:t>
                  </w:r>
                </w:p>
                <w:p w:rsidR="005F391A" w:rsidRPr="00667212" w:rsidRDefault="005F391A" w:rsidP="00702177">
                  <w:pPr>
                    <w:pStyle w:val="NoSpacing"/>
                    <w:rPr>
                      <w:rFonts w:ascii="Comic Sans MS" w:hAnsi="Comic Sans MS"/>
                      <w:i/>
                      <w:sz w:val="18"/>
                    </w:rPr>
                  </w:pPr>
                  <w:r w:rsidRPr="00667212">
                    <w:rPr>
                      <w:rFonts w:ascii="Comic Sans MS" w:hAnsi="Comic Sans MS"/>
                      <w:i/>
                      <w:sz w:val="18"/>
                      <w:u w:val="single"/>
                    </w:rPr>
                    <w:t>Olcay:</w:t>
                  </w:r>
                  <w:r>
                    <w:rPr>
                      <w:rFonts w:ascii="Comic Sans MS" w:hAnsi="Comic Sans MS"/>
                      <w:i/>
                      <w:sz w:val="18"/>
                    </w:rPr>
                    <w:t xml:space="preserve"> </w:t>
                  </w:r>
                  <w:r w:rsidRPr="00667212">
                    <w:rPr>
                      <w:rFonts w:ascii="Comic Sans MS" w:hAnsi="Comic Sans MS"/>
                      <w:i/>
                      <w:sz w:val="18"/>
                    </w:rPr>
                    <w:t>Yes. There is a bank opposite the school.</w:t>
                  </w:r>
                </w:p>
                <w:p w:rsidR="005F391A" w:rsidRDefault="005F391A" w:rsidP="00702177">
                  <w:pPr>
                    <w:pStyle w:val="NoSpacing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A) Thank you  b) You’re welcome   c) Here you are  d) Excuse me</w:t>
                  </w:r>
                </w:p>
                <w:p w:rsidR="005F391A" w:rsidRPr="009D5C2D" w:rsidRDefault="005F391A" w:rsidP="00702177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9D5C2D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28- Boşluklara sırayla hangi ay gelmelidir?</w:t>
                  </w:r>
                </w:p>
                <w:p w:rsidR="005F391A" w:rsidRDefault="005F391A" w:rsidP="00702177">
                  <w:pPr>
                    <w:pStyle w:val="NoSpacing"/>
                    <w:rPr>
                      <w:rFonts w:ascii="Comic Sans MS" w:hAnsi="Comic Sans MS"/>
                      <w:i/>
                      <w:sz w:val="18"/>
                    </w:rPr>
                  </w:pPr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>January-February – March-……………..-May-……….-July-August</w:t>
                  </w:r>
                </w:p>
                <w:p w:rsidR="005F391A" w:rsidRDefault="005F391A" w:rsidP="00702177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 w:rsidRPr="009D5C2D">
                    <w:rPr>
                      <w:rFonts w:ascii="Comic Sans MS" w:hAnsi="Comic Sans MS"/>
                      <w:sz w:val="18"/>
                    </w:rPr>
                    <w:t>a)</w:t>
                  </w:r>
                  <w:r>
                    <w:rPr>
                      <w:rFonts w:ascii="Comic Sans MS" w:hAnsi="Comic Sans MS"/>
                      <w:sz w:val="18"/>
                    </w:rPr>
                    <w:t xml:space="preserve"> October-November                 c) June - September </w:t>
                  </w:r>
                </w:p>
                <w:p w:rsidR="005F391A" w:rsidRDefault="005F391A" w:rsidP="00702177">
                  <w:pPr>
                    <w:pStyle w:val="NoSpacing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b) April – June</w:t>
                  </w:r>
                  <w:r>
                    <w:rPr>
                      <w:rFonts w:ascii="Comic Sans MS" w:hAnsi="Comic Sans MS"/>
                      <w:sz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</w:rPr>
                    <w:tab/>
                    <w:t>d) December – September</w:t>
                  </w:r>
                </w:p>
                <w:p w:rsidR="005F391A" w:rsidRDefault="005F391A" w:rsidP="00702177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9D5C2D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29- Boşluğa ne gelmelidir?</w:t>
                  </w:r>
                </w:p>
                <w:p w:rsidR="005F391A" w:rsidRPr="009D5C2D" w:rsidRDefault="005F391A" w:rsidP="00702177">
                  <w:pPr>
                    <w:pStyle w:val="NoSpacing"/>
                    <w:rPr>
                      <w:rFonts w:ascii="Comic Sans MS" w:hAnsi="Comic Sans MS"/>
                      <w:i/>
                      <w:sz w:val="18"/>
                    </w:rPr>
                  </w:pPr>
                  <w:r w:rsidRPr="009D5C2D">
                    <w:rPr>
                      <w:rFonts w:ascii="Comic Sans MS" w:hAnsi="Comic Sans MS"/>
                      <w:i/>
                      <w:sz w:val="18"/>
                    </w:rPr>
                    <w:t>In ………….you can play snowball in snowy days. It is generally cold. We wear thick clothes.</w:t>
                  </w:r>
                </w:p>
                <w:p w:rsidR="005F391A" w:rsidRDefault="005F391A" w:rsidP="00702177">
                  <w:pPr>
                    <w:pStyle w:val="NoSpacing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a) Spring           b) Summer           c) Autumn         d)Winter</w:t>
                  </w:r>
                </w:p>
                <w:p w:rsidR="005F391A" w:rsidRDefault="005F391A" w:rsidP="00AF23B4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AF23B4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30-</w:t>
                  </w:r>
                  <w:r w:rsidRPr="009D5C2D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Boşluğa ne gelmelidir?</w:t>
                  </w:r>
                </w:p>
                <w:p w:rsidR="005F391A" w:rsidRDefault="005F391A" w:rsidP="00702177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 The rabbit is ………………...the tree trunks.</w:t>
                  </w:r>
                </w:p>
                <w:p w:rsidR="005F391A" w:rsidRDefault="005F391A" w:rsidP="00702177">
                  <w:pPr>
                    <w:pStyle w:val="NoSpacing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-</w:t>
                  </w:r>
                  <w:r w:rsidRPr="000010CE">
                    <w:rPr>
                      <w:rFonts w:ascii="Comic Sans MS" w:hAnsi="Comic Sans MS"/>
                      <w:noProof/>
                      <w:sz w:val="18"/>
                    </w:rPr>
                    <w:pict>
                      <v:shape id="Resim 54" o:spid="_x0000_i1037" type="#_x0000_t75" style="width:76.5pt;height:47.25pt;visibility:visible">
                        <v:imagedata r:id="rId10" o:title=""/>
                      </v:shape>
                    </w:pict>
                  </w:r>
                </w:p>
                <w:p w:rsidR="005F391A" w:rsidRPr="00AF23B4" w:rsidRDefault="005F391A" w:rsidP="00702177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AF23B4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31- Aşağıda okul çalışanlarından hangisi vardır?</w:t>
                  </w:r>
                </w:p>
                <w:p w:rsidR="005F391A" w:rsidRDefault="005F391A" w:rsidP="00702177">
                  <w:pPr>
                    <w:pStyle w:val="NoSpacing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 w:rsidRPr="000010CE">
                    <w:rPr>
                      <w:rFonts w:ascii="Comic Sans MS" w:hAnsi="Comic Sans MS"/>
                      <w:noProof/>
                      <w:sz w:val="18"/>
                    </w:rPr>
                    <w:pict>
                      <v:shape id="Resim 56" o:spid="_x0000_i1038" type="#_x0000_t75" style="width:90pt;height:59.25pt;visibility:visible">
                        <v:imagedata r:id="rId11" o:title=""/>
                      </v:shape>
                    </w:pict>
                  </w:r>
                </w:p>
                <w:p w:rsidR="005F391A" w:rsidRPr="00594C81" w:rsidRDefault="005F391A" w:rsidP="00702177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594C81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32-Sorunun kısaca cevabı hangisi olabilir?</w:t>
                  </w:r>
                </w:p>
                <w:p w:rsidR="005F391A" w:rsidRDefault="005F391A" w:rsidP="00702177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 w:rsidRPr="000010CE">
                    <w:rPr>
                      <w:rFonts w:ascii="Comic Sans MS" w:hAnsi="Comic Sans MS"/>
                      <w:noProof/>
                      <w:sz w:val="18"/>
                    </w:rPr>
                    <w:pict>
                      <v:shape id="Resim 58" o:spid="_x0000_i1039" type="#_x0000_t75" style="width:202.5pt;height:41.25pt;visibility:visible">
                        <v:imagedata r:id="rId12" o:title=""/>
                      </v:shape>
                    </w:pict>
                  </w:r>
                </w:p>
                <w:p w:rsidR="005F391A" w:rsidRDefault="005F391A" w:rsidP="00702177">
                  <w:pPr>
                    <w:pStyle w:val="NoSpacing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a) In Africa.    b) At 2.30 pm.   c) Mr. Carlos.   d) Because I’m ill.</w:t>
                  </w:r>
                </w:p>
                <w:p w:rsidR="005F391A" w:rsidRDefault="005F391A" w:rsidP="00702177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</w:p>
                <w:p w:rsidR="005F391A" w:rsidRPr="00594C81" w:rsidRDefault="005F391A" w:rsidP="00702177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594C81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B) Aşağıdaki sıklık zarflarını en sık olanından en aza doğru</w:t>
                  </w:r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 numara vererek</w:t>
                  </w:r>
                  <w:r w:rsidRPr="00594C81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 sıralayınız.</w:t>
                  </w:r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 4P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1281"/>
                    <w:gridCol w:w="1282"/>
                    <w:gridCol w:w="1315"/>
                    <w:gridCol w:w="1785"/>
                  </w:tblGrid>
                  <w:tr w:rsidR="005F391A" w:rsidRPr="000010CE" w:rsidTr="000010CE">
                    <w:tc>
                      <w:tcPr>
                        <w:tcW w:w="1361" w:type="dxa"/>
                      </w:tcPr>
                      <w:p w:rsidR="005F391A" w:rsidRPr="000010CE" w:rsidRDefault="005F391A" w:rsidP="00702177">
                        <w:pPr>
                          <w:pStyle w:val="NoSpacing"/>
                          <w:rPr>
                            <w:rFonts w:ascii="Comic Sans MS" w:hAnsi="Comic Sans MS"/>
                            <w:sz w:val="32"/>
                          </w:rPr>
                        </w:pPr>
                        <w:r w:rsidRPr="000010CE">
                          <w:rPr>
                            <w:rFonts w:ascii="Comic Sans MS" w:hAnsi="Comic Sans MS"/>
                            <w:sz w:val="32"/>
                          </w:rPr>
                          <w:t>often</w:t>
                        </w:r>
                      </w:p>
                      <w:p w:rsidR="005F391A" w:rsidRPr="000010CE" w:rsidRDefault="005F391A" w:rsidP="00702177">
                        <w:pPr>
                          <w:pStyle w:val="NoSpacing"/>
                          <w:rPr>
                            <w:rFonts w:ascii="Comic Sans MS" w:hAnsi="Comic Sans MS"/>
                            <w:sz w:val="32"/>
                          </w:rPr>
                        </w:pPr>
                      </w:p>
                      <w:p w:rsidR="005F391A" w:rsidRPr="000010CE" w:rsidRDefault="005F391A" w:rsidP="00702177">
                        <w:pPr>
                          <w:pStyle w:val="NoSpacing"/>
                          <w:rPr>
                            <w:rFonts w:ascii="Comic Sans MS" w:hAnsi="Comic Sans MS"/>
                            <w:sz w:val="32"/>
                          </w:rPr>
                        </w:pPr>
                      </w:p>
                    </w:tc>
                    <w:tc>
                      <w:tcPr>
                        <w:tcW w:w="1362" w:type="dxa"/>
                      </w:tcPr>
                      <w:p w:rsidR="005F391A" w:rsidRPr="000010CE" w:rsidRDefault="005F391A" w:rsidP="00702177">
                        <w:pPr>
                          <w:pStyle w:val="NoSpacing"/>
                          <w:rPr>
                            <w:rFonts w:ascii="Comic Sans MS" w:hAnsi="Comic Sans MS"/>
                            <w:sz w:val="32"/>
                          </w:rPr>
                        </w:pPr>
                        <w:r w:rsidRPr="000010CE">
                          <w:rPr>
                            <w:rFonts w:ascii="Comic Sans MS" w:hAnsi="Comic Sans MS"/>
                            <w:sz w:val="32"/>
                          </w:rPr>
                          <w:t>never</w:t>
                        </w:r>
                      </w:p>
                    </w:tc>
                    <w:tc>
                      <w:tcPr>
                        <w:tcW w:w="1362" w:type="dxa"/>
                      </w:tcPr>
                      <w:p w:rsidR="005F391A" w:rsidRPr="000010CE" w:rsidRDefault="005F391A" w:rsidP="00702177">
                        <w:pPr>
                          <w:pStyle w:val="NoSpacing"/>
                          <w:rPr>
                            <w:rFonts w:ascii="Comic Sans MS" w:hAnsi="Comic Sans MS"/>
                            <w:sz w:val="32"/>
                          </w:rPr>
                        </w:pPr>
                        <w:r w:rsidRPr="000010CE">
                          <w:rPr>
                            <w:rFonts w:ascii="Comic Sans MS" w:hAnsi="Comic Sans MS"/>
                            <w:sz w:val="32"/>
                          </w:rPr>
                          <w:t>always</w:t>
                        </w:r>
                      </w:p>
                    </w:tc>
                    <w:tc>
                      <w:tcPr>
                        <w:tcW w:w="1362" w:type="dxa"/>
                      </w:tcPr>
                      <w:p w:rsidR="005F391A" w:rsidRPr="000010CE" w:rsidRDefault="005F391A" w:rsidP="00702177">
                        <w:pPr>
                          <w:pStyle w:val="NoSpacing"/>
                          <w:rPr>
                            <w:rFonts w:ascii="Comic Sans MS" w:hAnsi="Comic Sans MS"/>
                            <w:sz w:val="32"/>
                          </w:rPr>
                        </w:pPr>
                        <w:r w:rsidRPr="000010CE">
                          <w:rPr>
                            <w:rFonts w:ascii="Comic Sans MS" w:hAnsi="Comic Sans MS"/>
                            <w:sz w:val="32"/>
                          </w:rPr>
                          <w:t>sometimes</w:t>
                        </w:r>
                      </w:p>
                    </w:tc>
                  </w:tr>
                </w:tbl>
                <w:p w:rsidR="005F391A" w:rsidRPr="00702177" w:rsidRDefault="005F391A" w:rsidP="00702177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 w:rsidRPr="000010CE">
                    <w:rPr>
                      <w:rFonts w:ascii="Comic Sans MS" w:hAnsi="Comic Sans MS"/>
                      <w:noProof/>
                      <w:sz w:val="18"/>
                    </w:rPr>
                    <w:pict>
                      <v:shape id="Resim 60" o:spid="_x0000_i1040" type="#_x0000_t75" style="width:138.75pt;height:75pt;visibility:visible">
                        <v:imagedata r:id="rId13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9" o:spid="_x0000_s1027" type="#_x0000_t202" style="position:absolute;margin-left:305.65pt;margin-top:-22.1pt;width:188.25pt;height:61.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" strokeweight=".5pt">
            <v:textbox>
              <w:txbxContent>
                <w:p w:rsidR="005F391A" w:rsidRDefault="005F391A" w:rsidP="00702177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a) have a shower</w:t>
                  </w:r>
                </w:p>
                <w:p w:rsidR="005F391A" w:rsidRDefault="005F391A" w:rsidP="00702177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b) wash your hands</w:t>
                  </w:r>
                </w:p>
                <w:p w:rsidR="005F391A" w:rsidRDefault="005F391A" w:rsidP="00702177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c) cut your nails</w:t>
                  </w:r>
                </w:p>
                <w:p w:rsidR="005F391A" w:rsidRDefault="005F391A" w:rsidP="00702177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d) do housework</w:t>
                  </w:r>
                </w:p>
                <w:p w:rsidR="005F391A" w:rsidRPr="00702177" w:rsidRDefault="005F391A" w:rsidP="00702177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7" o:spid="_x0000_s1028" type="#_x0000_t202" style="position:absolute;margin-left:47.65pt;margin-top:-13.85pt;width:166.5pt;height:61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" strokeweight=".5pt">
            <v:textbox>
              <w:txbxContent>
                <w:p w:rsidR="005F391A" w:rsidRDefault="005F391A" w:rsidP="003C33DC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a) Can you help me, please?</w:t>
                  </w:r>
                </w:p>
                <w:p w:rsidR="005F391A" w:rsidRDefault="005F391A" w:rsidP="003C33DC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b) Can you open the door, please?</w:t>
                  </w:r>
                </w:p>
                <w:p w:rsidR="005F391A" w:rsidRDefault="005F391A" w:rsidP="003C33DC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c) Can you close the window, please?</w:t>
                  </w:r>
                </w:p>
                <w:p w:rsidR="005F391A" w:rsidRPr="003C33DC" w:rsidRDefault="005F391A" w:rsidP="003C33DC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d) Can you give me an ice-cream?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Eğri Bağlayıcı 38" o:spid="_x0000_s1029" type="#_x0000_t38" style="position:absolute;margin-left:33.8pt;margin-top:-24pt;width:32.25pt;height:24pt;rotation:90;flip:x y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" adj="10800" strokecolor="#4579b8">
            <v:stroke endarrow="open"/>
          </v:shape>
        </w:pict>
      </w:r>
      <w:r>
        <w:rPr>
          <w:noProof/>
          <w:lang w:eastAsia="tr-TR"/>
        </w:rPr>
        <w:pict>
          <v:shape id="Metin Kutusu 35" o:spid="_x0000_s1030" type="#_x0000_t202" style="position:absolute;margin-left:-47.6pt;margin-top:-51.35pt;width:261.75pt;height:804.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" strokeweight=".5pt">
            <v:textbox>
              <w:txbxContent>
                <w:p w:rsidR="005F391A" w:rsidRPr="00DB60C2" w:rsidRDefault="005F391A" w:rsidP="00DB60C2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 w:rsidRPr="003C33DC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16- Aşağıdaki kişinin konuşmasının devamı nasıl gelmiş olabilir?</w:t>
                  </w:r>
                  <w:r>
                    <w:rPr>
                      <w:rFonts w:ascii="Comic Sans MS" w:hAnsi="Comic Sans MS"/>
                      <w:sz w:val="18"/>
                    </w:rPr>
                    <w:t xml:space="preserve">                         </w:t>
                  </w:r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>The room is very cold. ………………….</w:t>
                  </w:r>
                </w:p>
                <w:p w:rsidR="005F391A" w:rsidRDefault="005F391A" w:rsidP="003C33DC">
                  <w:pPr>
                    <w:pStyle w:val="NoSpacing"/>
                    <w:pBdr>
                      <w:bottom w:val="single" w:sz="6" w:space="3" w:color="auto"/>
                    </w:pBdr>
                    <w:rPr>
                      <w:rFonts w:ascii="Comic Sans MS" w:hAnsi="Comic Sans MS"/>
                      <w:sz w:val="18"/>
                    </w:rPr>
                  </w:pPr>
                  <w:r w:rsidRPr="000010CE">
                    <w:rPr>
                      <w:rFonts w:ascii="Comic Sans MS" w:hAnsi="Comic Sans MS"/>
                      <w:noProof/>
                      <w:sz w:val="14"/>
                    </w:rPr>
                    <w:pict>
                      <v:shape id="Resim 34" o:spid="_x0000_i1049" type="#_x0000_t75" style="width:87.75pt;height:72.75pt;visibility:visible">
                        <v:imagedata r:id="rId14" o:title=""/>
                      </v:shape>
                    </w:pict>
                  </w:r>
                </w:p>
                <w:p w:rsidR="005F391A" w:rsidRPr="003C33DC" w:rsidRDefault="005F391A" w:rsidP="00DB60C2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3C33DC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17-</w:t>
                  </w:r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Resme</w:t>
                  </w:r>
                  <w:r w:rsidRPr="003C33DC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 göre hangi plan</w:t>
                  </w:r>
                  <w:r w:rsidRPr="002724B8">
                    <w:rPr>
                      <w:rFonts w:ascii="Comic Sans MS" w:hAnsi="Comic Sans MS"/>
                      <w:b/>
                      <w:sz w:val="20"/>
                      <w:u w:val="single"/>
                    </w:rPr>
                    <w:t xml:space="preserve"> </w:t>
                  </w:r>
                  <w:r w:rsidRPr="002724B8">
                    <w:rPr>
                      <w:rFonts w:ascii="Comic Sans MS" w:hAnsi="Comic Sans MS"/>
                      <w:b/>
                      <w:i/>
                      <w:sz w:val="20"/>
                      <w:u w:val="single"/>
                    </w:rPr>
                    <w:t>söylenmemiş</w:t>
                  </w:r>
                  <w:r w:rsidRPr="002724B8">
                    <w:rPr>
                      <w:rFonts w:ascii="Comic Sans MS" w:hAnsi="Comic Sans MS"/>
                      <w:b/>
                      <w:i/>
                      <w:sz w:val="18"/>
                      <w:u w:val="single"/>
                    </w:rPr>
                    <w:t xml:space="preserve"> </w:t>
                  </w:r>
                  <w:r w:rsidRPr="003C33DC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olabilir?</w:t>
                  </w:r>
                </w:p>
                <w:p w:rsidR="005F391A" w:rsidRDefault="005F391A" w:rsidP="00DB60C2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                     “</w:t>
                  </w:r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>These are our tickets. We ………………tonight</w:t>
                  </w:r>
                  <w:r>
                    <w:rPr>
                      <w:rFonts w:ascii="Comic Sans MS" w:hAnsi="Comic Sans MS"/>
                      <w:sz w:val="18"/>
                    </w:rPr>
                    <w:t>.”</w:t>
                  </w:r>
                </w:p>
                <w:p w:rsidR="005F391A" w:rsidRDefault="005F391A" w:rsidP="00DB60C2">
                  <w:pPr>
                    <w:pStyle w:val="NoSpacing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 w:rsidRPr="000010CE">
                    <w:rPr>
                      <w:rFonts w:ascii="Comic Sans MS" w:hAnsi="Comic Sans MS"/>
                      <w:noProof/>
                      <w:sz w:val="18"/>
                    </w:rPr>
                    <w:pict>
                      <v:shape id="Resim 39" o:spid="_x0000_i1050" type="#_x0000_t75" style="width:87.75pt;height:74.25pt;visibility:visible">
                        <v:imagedata r:id="rId15" o:title=""/>
                      </v:shape>
                    </w:pict>
                  </w:r>
                </w:p>
                <w:p w:rsidR="005F391A" w:rsidRPr="008F6EA4" w:rsidRDefault="005F391A" w:rsidP="00DB60C2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8F6EA4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18-Sorunun cevabı hangisi olabilir?</w:t>
                  </w:r>
                </w:p>
                <w:p w:rsidR="005F391A" w:rsidRDefault="005F391A" w:rsidP="00DB60C2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 w:rsidRPr="000010CE">
                    <w:rPr>
                      <w:rFonts w:ascii="Comic Sans MS" w:hAnsi="Comic Sans MS"/>
                      <w:noProof/>
                      <w:sz w:val="18"/>
                    </w:rPr>
                    <w:pict>
                      <v:shape id="Resim 41" o:spid="_x0000_i1051" type="#_x0000_t75" style="width:244.5pt;height:51.75pt;visibility:visible">
                        <v:imagedata r:id="rId16" o:title=""/>
                      </v:shape>
                    </w:pict>
                  </w:r>
                </w:p>
                <w:p w:rsidR="005F391A" w:rsidRDefault="005F391A" w:rsidP="00DB60C2">
                  <w:pPr>
                    <w:pStyle w:val="NoSpacing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a) elephant         b) snake     c) dog       d) horse</w:t>
                  </w:r>
                </w:p>
                <w:p w:rsidR="005F391A" w:rsidRPr="006F4AAE" w:rsidRDefault="005F391A" w:rsidP="00DB60C2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6F4AAE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19- Aşağıdaki soruyu sorarken hangisiyle başlanmalıdır?</w:t>
                  </w:r>
                </w:p>
                <w:p w:rsidR="005F391A" w:rsidRPr="006F4AAE" w:rsidRDefault="005F391A" w:rsidP="00DB60C2">
                  <w:pPr>
                    <w:pStyle w:val="NoSpacing"/>
                    <w:rPr>
                      <w:rFonts w:ascii="Comic Sans MS" w:hAnsi="Comic Sans MS"/>
                      <w:i/>
                      <w:sz w:val="18"/>
                    </w:rPr>
                  </w:pPr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 xml:space="preserve">                                    </w:t>
                  </w:r>
                  <w:r w:rsidRPr="006F4AAE">
                    <w:rPr>
                      <w:rFonts w:ascii="Comic Sans MS" w:hAnsi="Comic Sans MS"/>
                      <w:i/>
                      <w:sz w:val="18"/>
                      <w:u w:val="single"/>
                    </w:rPr>
                    <w:t>Halil:</w:t>
                  </w:r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 xml:space="preserve"> ………………..is an ostrich?</w:t>
                  </w:r>
                </w:p>
                <w:p w:rsidR="005F391A" w:rsidRPr="006F4AAE" w:rsidRDefault="005F391A" w:rsidP="00DB60C2">
                  <w:pPr>
                    <w:pStyle w:val="NoSpacing"/>
                    <w:rPr>
                      <w:rFonts w:ascii="Comic Sans MS" w:hAnsi="Comic Sans MS"/>
                      <w:i/>
                      <w:sz w:val="18"/>
                    </w:rPr>
                  </w:pPr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ab/>
                  </w:r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ab/>
                    <w:t xml:space="preserve">          </w:t>
                  </w:r>
                  <w:r w:rsidRPr="006F4AAE">
                    <w:rPr>
                      <w:rFonts w:ascii="Comic Sans MS" w:hAnsi="Comic Sans MS"/>
                      <w:i/>
                      <w:sz w:val="18"/>
                      <w:u w:val="single"/>
                    </w:rPr>
                    <w:t>Sezai:</w:t>
                  </w:r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 xml:space="preserve"> It can be </w:t>
                  </w:r>
                  <w:smartTag w:uri="urn:schemas-microsoft-com:office:smarttags" w:element="metricconverter">
                    <w:smartTagPr>
                      <w:attr w:name="ProductID" w:val="2 meters"/>
                    </w:smartTagPr>
                    <w:r w:rsidRPr="006F4AAE">
                      <w:rPr>
                        <w:rFonts w:ascii="Comic Sans MS" w:hAnsi="Comic Sans MS"/>
                        <w:i/>
                        <w:sz w:val="18"/>
                      </w:rPr>
                      <w:t>2 meters</w:t>
                    </w:r>
                  </w:smartTag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>.</w:t>
                  </w:r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ab/>
                  </w:r>
                </w:p>
                <w:p w:rsidR="005F391A" w:rsidRDefault="005F391A" w:rsidP="00DB60C2">
                  <w:pPr>
                    <w:pStyle w:val="NoSpacing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r w:rsidRPr="000010CE">
                    <w:rPr>
                      <w:rFonts w:ascii="Comic Sans MS" w:hAnsi="Comic Sans MS"/>
                      <w:noProof/>
                      <w:sz w:val="18"/>
                    </w:rPr>
                    <w:pict>
                      <v:shape id="Resim 42" o:spid="_x0000_i1052" type="#_x0000_t75" style="width:90pt;height:61.5pt;visibility:visible">
                        <v:imagedata r:id="rId17" o:title=""/>
                      </v:shape>
                    </w:pict>
                  </w:r>
                </w:p>
                <w:p w:rsidR="005F391A" w:rsidRPr="006F4AAE" w:rsidRDefault="005F391A" w:rsidP="00DB60C2">
                  <w:pPr>
                    <w:pStyle w:val="NoSpacing"/>
                    <w:rPr>
                      <w:rFonts w:ascii="Comic Sans MS" w:hAnsi="Comic Sans MS"/>
                      <w:b/>
                      <w:sz w:val="18"/>
                    </w:rPr>
                  </w:pPr>
                  <w:r w:rsidRPr="006F4AAE">
                    <w:rPr>
                      <w:rFonts w:ascii="Comic Sans MS" w:hAnsi="Comic Sans MS"/>
                      <w:b/>
                      <w:sz w:val="18"/>
                    </w:rPr>
                    <w:t>20- Aşağıda tanıtılan hayvan hangisidir?</w:t>
                  </w:r>
                </w:p>
                <w:p w:rsidR="005F391A" w:rsidRDefault="005F391A" w:rsidP="00DB60C2">
                  <w:pPr>
                    <w:pStyle w:val="NoSpacing"/>
                    <w:rPr>
                      <w:rFonts w:ascii="Comic Sans MS" w:hAnsi="Comic Sans MS"/>
                      <w:i/>
                      <w:sz w:val="18"/>
                    </w:rPr>
                  </w:pPr>
                  <w:r w:rsidRPr="006F4AAE">
                    <w:rPr>
                      <w:rFonts w:ascii="Comic Sans MS" w:hAnsi="Comic Sans MS"/>
                      <w:i/>
                      <w:sz w:val="18"/>
                    </w:rPr>
                    <w:t>“I am very big. I live in oceans. I can swim. I eat fish.”</w:t>
                  </w:r>
                </w:p>
                <w:p w:rsidR="005F391A" w:rsidRPr="006F4AAE" w:rsidRDefault="005F391A" w:rsidP="00DB60C2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        a)                    b)              c)                  d)</w:t>
                  </w:r>
                </w:p>
                <w:p w:rsidR="005F391A" w:rsidRDefault="005F391A" w:rsidP="00DB60C2">
                  <w:pPr>
                    <w:pStyle w:val="NoSpacing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 w:rsidRPr="000010CE">
                    <w:rPr>
                      <w:rFonts w:ascii="Comic Sans MS" w:hAnsi="Comic Sans MS"/>
                      <w:noProof/>
                      <w:sz w:val="18"/>
                    </w:rPr>
                    <w:pict>
                      <v:shape id="Resim 48" o:spid="_x0000_i1053" type="#_x0000_t75" style="width:164.25pt;height:55.5pt;visibility:visible">
                        <v:imagedata r:id="rId18" o:title=""/>
                      </v:shape>
                    </w:pict>
                  </w:r>
                  <w:r w:rsidRPr="000010CE">
                    <w:rPr>
                      <w:rFonts w:ascii="Comic Sans MS" w:hAnsi="Comic Sans MS"/>
                      <w:noProof/>
                      <w:sz w:val="18"/>
                    </w:rPr>
                    <w:pict>
                      <v:shape id="Resim 47" o:spid="_x0000_i1054" type="#_x0000_t75" style="width:66pt;height:54pt;visibility:visible">
                        <v:imagedata r:id="rId19" o:title=""/>
                      </v:shape>
                    </w:pict>
                  </w:r>
                </w:p>
                <w:p w:rsidR="005F391A" w:rsidRPr="00B07BF7" w:rsidRDefault="005F391A" w:rsidP="00DB60C2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B07BF7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21- Aşağıdaki teklife hangi kişi olumlu cevap vermiştir?</w:t>
                  </w:r>
                </w:p>
                <w:p w:rsidR="005F391A" w:rsidRPr="00B07BF7" w:rsidRDefault="005F391A" w:rsidP="00DB60C2">
                  <w:pPr>
                    <w:pStyle w:val="NoSpacing"/>
                    <w:rPr>
                      <w:rFonts w:ascii="Comic Sans MS" w:hAnsi="Comic Sans MS"/>
                      <w:i/>
                      <w:sz w:val="18"/>
                    </w:rPr>
                  </w:pPr>
                  <w:r w:rsidRPr="00B07BF7">
                    <w:rPr>
                      <w:rFonts w:ascii="Comic Sans MS" w:hAnsi="Comic Sans MS"/>
                      <w:i/>
                      <w:sz w:val="18"/>
                      <w:u w:val="single"/>
                    </w:rPr>
                    <w:t>Engin:</w:t>
                  </w:r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 xml:space="preserve"> Would you like to come to my party?</w:t>
                  </w:r>
                </w:p>
                <w:p w:rsidR="005F391A" w:rsidRPr="00B07BF7" w:rsidRDefault="005F391A" w:rsidP="00DB60C2">
                  <w:pPr>
                    <w:pStyle w:val="NoSpacing"/>
                    <w:rPr>
                      <w:rFonts w:ascii="Comic Sans MS" w:hAnsi="Comic Sans MS"/>
                      <w:i/>
                      <w:sz w:val="18"/>
                    </w:rPr>
                  </w:pPr>
                  <w:r w:rsidRPr="00B07BF7">
                    <w:rPr>
                      <w:rFonts w:ascii="Comic Sans MS" w:hAnsi="Comic Sans MS"/>
                      <w:i/>
                      <w:sz w:val="18"/>
                      <w:u w:val="single"/>
                    </w:rPr>
                    <w:t>Altan:</w:t>
                  </w:r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 xml:space="preserve"> I’m sorry, I can’t.</w:t>
                  </w:r>
                </w:p>
                <w:p w:rsidR="005F391A" w:rsidRPr="00B07BF7" w:rsidRDefault="005F391A" w:rsidP="00DB60C2">
                  <w:pPr>
                    <w:pStyle w:val="NoSpacing"/>
                    <w:rPr>
                      <w:rFonts w:ascii="Comic Sans MS" w:hAnsi="Comic Sans MS"/>
                      <w:i/>
                      <w:sz w:val="18"/>
                    </w:rPr>
                  </w:pPr>
                  <w:r w:rsidRPr="00B07BF7">
                    <w:rPr>
                      <w:rFonts w:ascii="Comic Sans MS" w:hAnsi="Comic Sans MS"/>
                      <w:i/>
                      <w:sz w:val="18"/>
                      <w:u w:val="single"/>
                    </w:rPr>
                    <w:t>Hürrem:</w:t>
                  </w:r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 xml:space="preserve"> I’m afraid I can not come.</w:t>
                  </w:r>
                </w:p>
                <w:p w:rsidR="005F391A" w:rsidRPr="00B07BF7" w:rsidRDefault="005F391A" w:rsidP="00DB60C2">
                  <w:pPr>
                    <w:pStyle w:val="NoSpacing"/>
                    <w:rPr>
                      <w:rFonts w:ascii="Comic Sans MS" w:hAnsi="Comic Sans MS"/>
                      <w:i/>
                      <w:sz w:val="18"/>
                    </w:rPr>
                  </w:pPr>
                  <w:r w:rsidRPr="00B07BF7">
                    <w:rPr>
                      <w:rFonts w:ascii="Comic Sans MS" w:hAnsi="Comic Sans MS"/>
                      <w:sz w:val="18"/>
                      <w:u w:val="single"/>
                    </w:rPr>
                    <w:t>Sultan:</w:t>
                  </w:r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 xml:space="preserve"> Of course, I’d like.</w:t>
                  </w:r>
                </w:p>
                <w:p w:rsidR="005F391A" w:rsidRPr="00B07BF7" w:rsidRDefault="005F391A" w:rsidP="00DB60C2">
                  <w:pPr>
                    <w:pStyle w:val="NoSpacing"/>
                    <w:rPr>
                      <w:rFonts w:ascii="Comic Sans MS" w:hAnsi="Comic Sans MS"/>
                      <w:i/>
                      <w:sz w:val="18"/>
                    </w:rPr>
                  </w:pPr>
                  <w:r w:rsidRPr="00B07BF7">
                    <w:rPr>
                      <w:rFonts w:ascii="Comic Sans MS" w:hAnsi="Comic Sans MS"/>
                      <w:i/>
                      <w:sz w:val="18"/>
                      <w:u w:val="single"/>
                    </w:rPr>
                    <w:t>Osman:</w:t>
                  </w:r>
                  <w:r w:rsidRPr="00B07BF7">
                    <w:rPr>
                      <w:rFonts w:ascii="Comic Sans MS" w:hAnsi="Comic Sans MS"/>
                      <w:i/>
                      <w:sz w:val="18"/>
                    </w:rPr>
                    <w:t xml:space="preserve"> I would love to but I have a lot of homework.</w:t>
                  </w:r>
                </w:p>
                <w:p w:rsidR="005F391A" w:rsidRDefault="005F391A" w:rsidP="00DB60C2">
                  <w:pPr>
                    <w:pStyle w:val="NoSpacing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a) Altan     b) Hürrem       c) Sultan       d) Osman</w:t>
                  </w:r>
                </w:p>
                <w:p w:rsidR="005F391A" w:rsidRDefault="005F391A" w:rsidP="00DB60C2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 w:rsidRPr="00075A7F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22- Boşluğa ne gelmelidir?</w:t>
                  </w:r>
                  <w:r>
                    <w:rPr>
                      <w:rFonts w:ascii="Comic Sans MS" w:hAnsi="Comic Sans MS"/>
                      <w:sz w:val="18"/>
                    </w:rPr>
                    <w:t xml:space="preserve">   </w:t>
                  </w:r>
                </w:p>
                <w:p w:rsidR="005F391A" w:rsidRPr="00075A7F" w:rsidRDefault="005F391A" w:rsidP="00DB60C2">
                  <w:pPr>
                    <w:pStyle w:val="NoSpacing"/>
                    <w:rPr>
                      <w:rFonts w:ascii="Comic Sans MS" w:hAnsi="Comic Sans MS"/>
                      <w:i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                                     </w:t>
                  </w:r>
                  <w:r w:rsidRPr="00075A7F">
                    <w:rPr>
                      <w:rFonts w:ascii="Comic Sans MS" w:hAnsi="Comic Sans MS"/>
                      <w:i/>
                      <w:sz w:val="18"/>
                    </w:rPr>
                    <w:t>We have a………</w:t>
                  </w:r>
                  <w:r>
                    <w:rPr>
                      <w:rFonts w:ascii="Comic Sans MS" w:hAnsi="Comic Sans MS"/>
                      <w:i/>
                      <w:sz w:val="18"/>
                    </w:rPr>
                    <w:t>……….</w:t>
                  </w:r>
                  <w:r w:rsidRPr="00075A7F">
                    <w:rPr>
                      <w:rFonts w:ascii="Comic Sans MS" w:hAnsi="Comic Sans MS"/>
                      <w:i/>
                      <w:sz w:val="18"/>
                    </w:rPr>
                    <w:t>…….next week.</w:t>
                  </w:r>
                </w:p>
                <w:p w:rsidR="005F391A" w:rsidRDefault="005F391A" w:rsidP="00DB60C2">
                  <w:pPr>
                    <w:pStyle w:val="NoSpacing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r w:rsidRPr="000010CE">
                    <w:rPr>
                      <w:rFonts w:ascii="Comic Sans MS" w:hAnsi="Comic Sans MS"/>
                      <w:noProof/>
                      <w:sz w:val="18"/>
                    </w:rPr>
                    <w:pict>
                      <v:shape id="Resim 13" o:spid="_x0000_i1055" type="#_x0000_t75" style="width:99.75pt;height:75.75pt;visibility:visible">
                        <v:imagedata r:id="rId20" o:title=""/>
                      </v:shape>
                    </w:pict>
                  </w:r>
                </w:p>
                <w:p w:rsidR="005F391A" w:rsidRDefault="005F391A" w:rsidP="00DB60C2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075A7F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23- Teklif cümlesinin başına ne gelmelidir?</w:t>
                  </w:r>
                </w:p>
                <w:p w:rsidR="005F391A" w:rsidRPr="00075A7F" w:rsidRDefault="005F391A" w:rsidP="00DB60C2">
                  <w:pPr>
                    <w:pStyle w:val="NoSpacing"/>
                    <w:rPr>
                      <w:rFonts w:ascii="Comic Sans MS" w:hAnsi="Comic Sans MS"/>
                      <w:i/>
                      <w:sz w:val="18"/>
                    </w:rPr>
                  </w:pPr>
                  <w:r w:rsidRPr="00075A7F">
                    <w:rPr>
                      <w:rFonts w:ascii="Comic Sans MS" w:hAnsi="Comic Sans MS"/>
                      <w:i/>
                      <w:sz w:val="18"/>
                    </w:rPr>
                    <w:t xml:space="preserve">   </w:t>
                  </w:r>
                  <w:r>
                    <w:rPr>
                      <w:rFonts w:ascii="Comic Sans MS" w:hAnsi="Comic Sans MS"/>
                      <w:i/>
                      <w:sz w:val="18"/>
                    </w:rPr>
                    <w:t xml:space="preserve">             </w:t>
                  </w:r>
                  <w:r w:rsidRPr="00075A7F">
                    <w:rPr>
                      <w:rFonts w:ascii="Comic Sans MS" w:hAnsi="Comic Sans MS"/>
                      <w:i/>
                      <w:sz w:val="18"/>
                    </w:rPr>
                    <w:t xml:space="preserve"> ………………..eating fish and salad?</w:t>
                  </w:r>
                </w:p>
                <w:p w:rsidR="005F391A" w:rsidRPr="00DB60C2" w:rsidRDefault="005F391A" w:rsidP="00DB60C2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 w:rsidRPr="000010CE">
                    <w:rPr>
                      <w:rFonts w:ascii="Comic Sans MS" w:hAnsi="Comic Sans MS"/>
                      <w:noProof/>
                      <w:sz w:val="18"/>
                    </w:rPr>
                    <w:pict>
                      <v:shape id="Resim 36" o:spid="_x0000_i1056" type="#_x0000_t75" style="width:129pt;height:75.75pt;visibility:visible">
                        <v:imagedata r:id="rId21" o:title=""/>
                      </v:shape>
                    </w:pict>
                  </w:r>
                </w:p>
              </w:txbxContent>
            </v:textbox>
          </v:shape>
        </w:pict>
      </w:r>
    </w:p>
    <w:p w:rsidR="005F391A" w:rsidRDefault="005F391A">
      <w:r>
        <w:rPr>
          <w:noProof/>
          <w:lang w:eastAsia="tr-TR"/>
        </w:rPr>
        <w:pict>
          <v:oval id="Oval 61" o:spid="_x0000_s1031" style="position:absolute;margin-left:225.4pt;margin-top:614.7pt;width:36pt;height:30.75pt;z-index:251668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" strokeweight="2pt"/>
        </w:pict>
      </w:r>
      <w:r>
        <w:rPr>
          <w:noProof/>
          <w:lang w:eastAsia="tr-TR"/>
        </w:rPr>
        <w:pict>
          <v:oval id="Oval 62" o:spid="_x0000_s1032" style="position:absolute;margin-left:286.9pt;margin-top:616.2pt;width:36pt;height:30.75pt;z-index:251670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" strokeweight="2pt"/>
        </w:pict>
      </w:r>
      <w:r>
        <w:rPr>
          <w:noProof/>
          <w:lang w:eastAsia="tr-TR"/>
        </w:rPr>
        <w:pict>
          <v:oval id="Oval 63" o:spid="_x0000_s1033" style="position:absolute;margin-left:355.15pt;margin-top:614.7pt;width:36pt;height:30.75pt;z-index:251671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" strokeweight="2pt"/>
        </w:pict>
      </w:r>
      <w:r>
        <w:rPr>
          <w:noProof/>
          <w:lang w:eastAsia="tr-TR"/>
        </w:rPr>
        <w:pict>
          <v:oval id="Oval 64" o:spid="_x0000_s1034" style="position:absolute;margin-left:433.15pt;margin-top:614.7pt;width:36pt;height:30.75pt;z-index:251672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" strokeweight="2pt"/>
        </w:pict>
      </w:r>
      <w:r>
        <w:rPr>
          <w:noProof/>
          <w:lang w:eastAsia="tr-TR"/>
        </w:rPr>
        <w:pict>
          <v:shape id="Metin Kutusu 59" o:spid="_x0000_s1035" type="#_x0000_t202" style="position:absolute;margin-left:361.15pt;margin-top:654.45pt;width:139.5pt;height:73.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" strokeweight=".5pt">
            <v:textbox>
              <w:txbxContent>
                <w:p w:rsidR="005F391A" w:rsidRPr="00594C81" w:rsidRDefault="005F391A" w:rsidP="00594C81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</w:rPr>
                  </w:pPr>
                  <w:r w:rsidRPr="00594C81">
                    <w:rPr>
                      <w:rFonts w:ascii="Comic Sans MS" w:hAnsi="Comic Sans MS"/>
                      <w:b/>
                    </w:rPr>
                    <w:t>Prepared by</w:t>
                  </w:r>
                </w:p>
                <w:p w:rsidR="005F391A" w:rsidRPr="00594C81" w:rsidRDefault="005F391A" w:rsidP="00594C81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</w:rPr>
                  </w:pPr>
                  <w:r w:rsidRPr="00594C81">
                    <w:rPr>
                      <w:rFonts w:ascii="Comic Sans MS" w:hAnsi="Comic Sans MS"/>
                      <w:b/>
                    </w:rPr>
                    <w:t>English Language Teacher</w:t>
                  </w:r>
                </w:p>
                <w:p w:rsidR="005F391A" w:rsidRPr="00594C81" w:rsidRDefault="005F391A" w:rsidP="00594C81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</w:rPr>
                  </w:pPr>
                  <w:r w:rsidRPr="00594C81">
                    <w:rPr>
                      <w:rFonts w:ascii="Comic Sans MS" w:hAnsi="Comic Sans MS"/>
                      <w:b/>
                    </w:rPr>
                    <w:t>Bahadır SAĞLAM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7" o:spid="_x0000_s1036" type="#_x0000_t202" style="position:absolute;margin-left:316.9pt;margin-top:415.2pt;width:159.75pt;height:57.7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" strokeweight=".5pt">
            <v:textbox>
              <w:txbxContent>
                <w:p w:rsidR="005F391A" w:rsidRDefault="005F391A" w:rsidP="00AF23B4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</w:p>
                <w:p w:rsidR="005F391A" w:rsidRDefault="005F391A" w:rsidP="00AF23B4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 w:rsidRPr="00AF23B4">
                    <w:rPr>
                      <w:rFonts w:ascii="Comic Sans MS" w:hAnsi="Comic Sans MS"/>
                      <w:sz w:val="18"/>
                    </w:rPr>
                    <w:t>a)</w:t>
                  </w:r>
                  <w:r>
                    <w:rPr>
                      <w:rFonts w:ascii="Comic Sans MS" w:hAnsi="Comic Sans MS"/>
                      <w:sz w:val="18"/>
                    </w:rPr>
                    <w:t xml:space="preserve"> counsellor           c) secretary</w:t>
                  </w:r>
                </w:p>
                <w:p w:rsidR="005F391A" w:rsidRDefault="005F391A" w:rsidP="00AF23B4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b) cleaner               d) teacher</w:t>
                  </w:r>
                </w:p>
                <w:p w:rsidR="005F391A" w:rsidRDefault="005F391A" w:rsidP="00AF23B4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</w:p>
                <w:p w:rsidR="005F391A" w:rsidRPr="00AF23B4" w:rsidRDefault="005F391A" w:rsidP="00AF23B4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5" o:spid="_x0000_s1037" type="#_x0000_t202" style="position:absolute;margin-left:305.65pt;margin-top:349.95pt;width:180.75pt;height:48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" strokeweight=".5pt">
            <v:textbox>
              <w:txbxContent>
                <w:p w:rsidR="005F391A" w:rsidRDefault="005F391A" w:rsidP="00AF23B4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a) between                c) under</w:t>
                  </w:r>
                </w:p>
                <w:p w:rsidR="005F391A" w:rsidRDefault="005F391A" w:rsidP="00AF23B4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</w:p>
                <w:p w:rsidR="005F391A" w:rsidRPr="00AF23B4" w:rsidRDefault="005F391A" w:rsidP="00AF23B4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b) on</w:t>
                  </w:r>
                  <w:r>
                    <w:rPr>
                      <w:rFonts w:ascii="Comic Sans MS" w:hAnsi="Comic Sans MS"/>
                      <w:sz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</w:rPr>
                    <w:tab/>
                    <w:t xml:space="preserve">       d) in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2" o:spid="_x0000_s1038" type="#_x0000_t202" style="position:absolute;margin-left:346.15pt;margin-top:41.7pt;width:154.5pt;height:62.2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" strokeweight=".5pt">
            <v:textbox>
              <w:txbxContent>
                <w:p w:rsidR="005F391A" w:rsidRDefault="005F391A" w:rsidP="00667212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a) high temperature</w:t>
                  </w:r>
                </w:p>
                <w:p w:rsidR="005F391A" w:rsidRDefault="005F391A" w:rsidP="00667212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b) backache</w:t>
                  </w:r>
                </w:p>
                <w:p w:rsidR="005F391A" w:rsidRDefault="005F391A" w:rsidP="00667212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c) cut in their fingers</w:t>
                  </w:r>
                </w:p>
                <w:p w:rsidR="005F391A" w:rsidRPr="00667212" w:rsidRDefault="005F391A" w:rsidP="00667212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d) toothache.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4" o:spid="_x0000_s1039" type="#_x0000_t202" style="position:absolute;margin-left:90.4pt;margin-top:628.2pt;width:116.25pt;height:76.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" strokeweight=".5pt">
            <v:textbox>
              <w:txbxContent>
                <w:p w:rsidR="005F391A" w:rsidRDefault="005F391A" w:rsidP="00302261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 w:rsidRPr="00302261">
                    <w:rPr>
                      <w:rFonts w:ascii="Comic Sans MS" w:hAnsi="Comic Sans MS"/>
                      <w:sz w:val="18"/>
                    </w:rPr>
                    <w:t>a</w:t>
                  </w:r>
                  <w:r>
                    <w:rPr>
                      <w:rFonts w:ascii="Comic Sans MS" w:hAnsi="Comic Sans MS"/>
                      <w:sz w:val="18"/>
                    </w:rPr>
                    <w:t>) Let’s</w:t>
                  </w:r>
                </w:p>
                <w:p w:rsidR="005F391A" w:rsidRDefault="005F391A" w:rsidP="00302261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b) Shall we</w:t>
                  </w:r>
                </w:p>
                <w:p w:rsidR="005F391A" w:rsidRDefault="005F391A" w:rsidP="00302261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c) Why don’t we</w:t>
                  </w:r>
                </w:p>
                <w:p w:rsidR="005F391A" w:rsidRPr="00302261" w:rsidRDefault="005F391A" w:rsidP="00302261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d) What about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9" o:spid="_x0000_s1040" type="#_x0000_t202" style="position:absolute;margin-left:64.15pt;margin-top:525.45pt;width:144.75pt;height:71.2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" strokeweight=".5pt">
            <v:textbox>
              <w:txbxContent>
                <w:p w:rsidR="005F391A" w:rsidRDefault="005F391A" w:rsidP="00075A7F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 w:rsidRPr="00075A7F">
                    <w:rPr>
                      <w:rFonts w:ascii="Comic Sans MS" w:hAnsi="Comic Sans MS"/>
                      <w:sz w:val="18"/>
                    </w:rPr>
                    <w:t xml:space="preserve">a) </w:t>
                  </w:r>
                  <w:r>
                    <w:rPr>
                      <w:rFonts w:ascii="Comic Sans MS" w:hAnsi="Comic Sans MS"/>
                      <w:sz w:val="18"/>
                    </w:rPr>
                    <w:t>graduation party</w:t>
                  </w:r>
                </w:p>
                <w:p w:rsidR="005F391A" w:rsidRDefault="005F391A" w:rsidP="00075A7F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b) pyjamas party</w:t>
                  </w:r>
                </w:p>
                <w:p w:rsidR="005F391A" w:rsidRDefault="005F391A" w:rsidP="00075A7F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c) beach party</w:t>
                  </w:r>
                </w:p>
                <w:p w:rsidR="005F391A" w:rsidRPr="00075A7F" w:rsidRDefault="005F391A" w:rsidP="00075A7F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d) birthday party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3" o:spid="_x0000_s1041" type="#_x0000_t202" style="position:absolute;margin-left:61.15pt;margin-top:256.95pt;width:147.35pt;height:57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" strokeweight=".5pt">
            <v:textbox>
              <w:txbxContent>
                <w:p w:rsidR="005F391A" w:rsidRDefault="005F391A" w:rsidP="006F4AAE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a) How old</w:t>
                  </w:r>
                </w:p>
                <w:p w:rsidR="005F391A" w:rsidRDefault="005F391A" w:rsidP="006F4AAE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b) How tall</w:t>
                  </w:r>
                </w:p>
                <w:p w:rsidR="005F391A" w:rsidRDefault="005F391A" w:rsidP="006F4AAE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c) How much</w:t>
                  </w:r>
                </w:p>
                <w:p w:rsidR="005F391A" w:rsidRPr="006F4AAE" w:rsidRDefault="005F391A" w:rsidP="006F4AAE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d) How often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0" o:spid="_x0000_s1042" type="#_x0000_t202" style="position:absolute;margin-left:54.4pt;margin-top:55.95pt;width:154.5pt;height:75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" strokeweight=".5pt">
            <v:textbox>
              <w:txbxContent>
                <w:p w:rsidR="005F391A" w:rsidRDefault="005F391A" w:rsidP="008F6EA4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a) are going to cinema.</w:t>
                  </w:r>
                </w:p>
                <w:p w:rsidR="005F391A" w:rsidRDefault="005F391A" w:rsidP="008F6EA4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b) are watching İsmail YK’s concert.</w:t>
                  </w:r>
                </w:p>
                <w:p w:rsidR="005F391A" w:rsidRDefault="005F391A" w:rsidP="008F6EA4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c) are going to hospital.</w:t>
                  </w:r>
                </w:p>
                <w:p w:rsidR="005F391A" w:rsidRPr="008F6EA4" w:rsidRDefault="005F391A" w:rsidP="008F6EA4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d) are getting to a tennis match.</w:t>
                  </w:r>
                </w:p>
              </w:txbxContent>
            </v:textbox>
          </v:shape>
        </w:pict>
      </w:r>
      <w:r>
        <w:br w:type="page"/>
      </w:r>
    </w:p>
    <w:p w:rsidR="005F391A" w:rsidRDefault="005F391A">
      <w:r>
        <w:rPr>
          <w:noProof/>
          <w:lang w:eastAsia="tr-TR"/>
        </w:rPr>
        <w:pict>
          <v:shape id="Metin Kutusu 33" o:spid="_x0000_s1043" type="#_x0000_t202" style="position:absolute;margin-left:316.15pt;margin-top:612.4pt;width:176.25pt;height:58.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" strokeweight=".5pt">
            <v:textbox>
              <w:txbxContent>
                <w:p w:rsidR="005F391A" w:rsidRDefault="005F391A" w:rsidP="00935D75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a) pedestrian crossing</w:t>
                  </w:r>
                </w:p>
                <w:p w:rsidR="005F391A" w:rsidRDefault="005F391A" w:rsidP="00935D75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b) helmet</w:t>
                  </w:r>
                </w:p>
                <w:p w:rsidR="005F391A" w:rsidRDefault="005F391A" w:rsidP="00935D75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c) seat belt</w:t>
                  </w:r>
                </w:p>
                <w:p w:rsidR="005F391A" w:rsidRPr="00935D75" w:rsidRDefault="005F391A" w:rsidP="00935D75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d) car seat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1" o:spid="_x0000_s1044" type="#_x0000_t202" style="position:absolute;margin-left:290.65pt;margin-top:522.4pt;width:201.75pt;height:60.7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" strokeweight=".5pt">
            <v:textbox>
              <w:txbxContent>
                <w:p w:rsidR="005F391A" w:rsidRDefault="005F391A" w:rsidP="00935D75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a) You mustn’t cross the street.</w:t>
                  </w:r>
                </w:p>
                <w:p w:rsidR="005F391A" w:rsidRDefault="005F391A" w:rsidP="00935D75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b) You mustn’t make U-turn.</w:t>
                  </w:r>
                </w:p>
                <w:p w:rsidR="005F391A" w:rsidRDefault="005F391A" w:rsidP="00935D75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c) You must stop.</w:t>
                  </w:r>
                </w:p>
                <w:p w:rsidR="005F391A" w:rsidRPr="00935D75" w:rsidRDefault="005F391A" w:rsidP="00935D75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d) You must slow down.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9" o:spid="_x0000_s1045" type="#_x0000_t202" style="position:absolute;margin-left:339.4pt;margin-top:430.9pt;width:153pt;height:73.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" strokeweight=".5pt">
            <v:textbox>
              <w:txbxContent>
                <w:p w:rsidR="005F391A" w:rsidRDefault="005F391A" w:rsidP="00CF32E6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a) I’m going to buy some books.</w:t>
                  </w:r>
                </w:p>
                <w:p w:rsidR="005F391A" w:rsidRDefault="005F391A" w:rsidP="00CF32E6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b) I will ski.</w:t>
                  </w:r>
                </w:p>
                <w:p w:rsidR="005F391A" w:rsidRDefault="005F391A" w:rsidP="00CF32E6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c) I’m going to have an art course.</w:t>
                  </w:r>
                </w:p>
                <w:p w:rsidR="005F391A" w:rsidRPr="00CF32E6" w:rsidRDefault="005F391A" w:rsidP="00CF32E6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d)</w:t>
                  </w:r>
                  <w:r w:rsidRPr="00A97E82"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18"/>
                    </w:rPr>
                    <w:t>I’m going to have a holiday.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Eğri Bağlayıcı 28" o:spid="_x0000_s1046" type="#_x0000_t38" style="position:absolute;margin-left:248.65pt;margin-top:438.4pt;width:49.5pt;height:23.25pt;flip:y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" adj="10800" strokecolor="#4579b8">
            <v:stroke endarrow="open"/>
          </v:shape>
        </w:pict>
      </w:r>
      <w:r>
        <w:rPr>
          <w:noProof/>
          <w:lang w:eastAsia="tr-TR"/>
        </w:rPr>
        <w:pict>
          <v:shape id="Metin Kutusu 4" o:spid="_x0000_s1047" type="#_x0000_t202" style="position:absolute;margin-left:222.4pt;margin-top:13.9pt;width:270pt;height:747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" strokeweight=".5pt">
            <v:textbox>
              <w:txbxContent>
                <w:p w:rsidR="005F391A" w:rsidRPr="00F54D0B" w:rsidRDefault="005F391A" w:rsidP="00F54D0B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8</w:t>
                  </w:r>
                  <w:r w:rsidRPr="00F54D0B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- Aşağıdaki cümleler sırasıyla hangi kelimelerle bitmelidir?</w:t>
                  </w:r>
                </w:p>
                <w:p w:rsidR="005F391A" w:rsidRPr="00F54D0B" w:rsidRDefault="005F391A" w:rsidP="00F54D0B">
                  <w:pPr>
                    <w:pStyle w:val="NoSpacing"/>
                    <w:rPr>
                      <w:rFonts w:ascii="Comic Sans MS" w:hAnsi="Comic Sans MS"/>
                      <w:i/>
                      <w:sz w:val="18"/>
                    </w:rPr>
                  </w:pPr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>-If you heat ice, it…………….</w:t>
                  </w:r>
                </w:p>
                <w:p w:rsidR="005F391A" w:rsidRPr="00F54D0B" w:rsidRDefault="005F391A" w:rsidP="00F54D0B">
                  <w:pPr>
                    <w:pStyle w:val="NoSpacing"/>
                    <w:rPr>
                      <w:rFonts w:ascii="Comic Sans MS" w:hAnsi="Comic Sans MS"/>
                      <w:i/>
                      <w:sz w:val="18"/>
                    </w:rPr>
                  </w:pPr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>-If you heat water, it ………………….</w:t>
                  </w:r>
                </w:p>
                <w:p w:rsidR="005F391A" w:rsidRDefault="005F391A" w:rsidP="00F54D0B">
                  <w:pPr>
                    <w:pStyle w:val="NoSpacing"/>
                    <w:rPr>
                      <w:rFonts w:ascii="Comic Sans MS" w:hAnsi="Comic Sans MS"/>
                      <w:i/>
                      <w:sz w:val="18"/>
                    </w:rPr>
                  </w:pPr>
                  <w:r w:rsidRPr="00F54D0B">
                    <w:rPr>
                      <w:rFonts w:ascii="Comic Sans MS" w:hAnsi="Comic Sans MS"/>
                      <w:i/>
                      <w:sz w:val="18"/>
                    </w:rPr>
                    <w:t>-If you freeze water, it becomes ………..</w:t>
                  </w:r>
                </w:p>
                <w:p w:rsidR="005F391A" w:rsidRDefault="005F391A" w:rsidP="00F54D0B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a) evaporates / ice / melts    c) melts / evaporates / ice</w:t>
                  </w:r>
                </w:p>
                <w:p w:rsidR="005F391A" w:rsidRDefault="005F391A" w:rsidP="003A6BEB">
                  <w:pPr>
                    <w:pStyle w:val="NoSpacing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b) ice / evaporates / melts    d) ice / melts / evaporates</w:t>
                  </w:r>
                </w:p>
                <w:p w:rsidR="005F391A" w:rsidRPr="00B00551" w:rsidRDefault="005F391A" w:rsidP="003A6BEB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B00551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9- </w:t>
                  </w:r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Matematik </w:t>
                  </w:r>
                  <w:r w:rsidRPr="00B00551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işlemlerin</w:t>
                  </w:r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in</w:t>
                  </w:r>
                  <w:r w:rsidRPr="00B00551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 isimleri sırasıyla hangi şıktadır?</w:t>
                  </w:r>
                </w:p>
                <w:p w:rsidR="005F391A" w:rsidRDefault="005F391A" w:rsidP="003A6BEB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 w:rsidRPr="000010CE">
                    <w:rPr>
                      <w:rFonts w:ascii="Comic Sans MS" w:hAnsi="Comic Sans MS"/>
                      <w:noProof/>
                      <w:sz w:val="18"/>
                    </w:rPr>
                    <w:pict>
                      <v:shape id="Resim 22" o:spid="_x0000_i1064" type="#_x0000_t75" style="width:130.5pt;height:37.5pt;visibility:visible">
                        <v:imagedata r:id="rId22" o:title=""/>
                      </v:shape>
                    </w:pict>
                  </w:r>
                  <w:r w:rsidRPr="000010CE">
                    <w:rPr>
                      <w:rFonts w:ascii="Comic Sans MS" w:hAnsi="Comic Sans MS"/>
                      <w:noProof/>
                      <w:sz w:val="18"/>
                    </w:rPr>
                    <w:pict>
                      <v:shape id="Resim 23" o:spid="_x0000_i1065" type="#_x0000_t75" style="width:119.25pt;height:36pt;visibility:visible">
                        <v:imagedata r:id="rId23" o:title=""/>
                      </v:shape>
                    </w:pict>
                  </w:r>
                </w:p>
                <w:p w:rsidR="005F391A" w:rsidRDefault="005F391A" w:rsidP="003A6BEB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a) multiplication   – division         - addition -        subtraction</w:t>
                  </w:r>
                </w:p>
                <w:p w:rsidR="005F391A" w:rsidRDefault="005F391A" w:rsidP="003A6BEB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b) addition        - subtraction    -  division   -    multiplication</w:t>
                  </w:r>
                </w:p>
                <w:p w:rsidR="005F391A" w:rsidRDefault="005F391A" w:rsidP="003A6BEB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c) division          - multiplication – subtraction -   addition </w:t>
                  </w:r>
                </w:p>
                <w:p w:rsidR="005F391A" w:rsidRDefault="005F391A" w:rsidP="003A6BEB">
                  <w:pPr>
                    <w:pStyle w:val="NoSpacing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d) subtraction    -  addition        - multiplicaiton – division</w:t>
                  </w:r>
                </w:p>
                <w:p w:rsidR="005F391A" w:rsidRPr="00463F35" w:rsidRDefault="005F391A" w:rsidP="00463F35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10-Aşağıda</w:t>
                  </w:r>
                  <w:r w:rsidRPr="00463F35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tarihi ve resmi olan gün hangi </w:t>
                  </w:r>
                  <w:r w:rsidRPr="00463F35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ulusal gün</w:t>
                  </w:r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dür</w:t>
                  </w:r>
                  <w:r w:rsidRPr="00463F35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?</w:t>
                  </w:r>
                </w:p>
                <w:p w:rsidR="005F391A" w:rsidRPr="004343C9" w:rsidRDefault="005F391A" w:rsidP="00463F35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 w:rsidRPr="000010CE">
                    <w:rPr>
                      <w:rFonts w:ascii="Comic Sans MS" w:hAnsi="Comic Sans MS"/>
                      <w:noProof/>
                      <w:sz w:val="18"/>
                    </w:rPr>
                    <w:pict>
                      <v:shape id="Resim 24" o:spid="_x0000_i1066" type="#_x0000_t75" style="width:99pt;height:87.75pt;visibility:visible">
                        <v:imagedata r:id="rId24" o:title=""/>
                      </v:shape>
                    </w:pict>
                  </w:r>
                </w:p>
                <w:p w:rsidR="005F391A" w:rsidRPr="004343C9" w:rsidRDefault="005F391A" w:rsidP="003A6BEB">
                  <w:pPr>
                    <w:pStyle w:val="NoSpacing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       29th October</w:t>
                  </w:r>
                </w:p>
                <w:p w:rsidR="005F391A" w:rsidRPr="009447D0" w:rsidRDefault="005F391A" w:rsidP="004343C9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9447D0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11- Aşağıdaki verilen sayıların sıra sayısı olarak söylenişleri hangi seçenektedir?</w:t>
                  </w:r>
                </w:p>
                <w:p w:rsidR="005F391A" w:rsidRPr="009447D0" w:rsidRDefault="005F391A" w:rsidP="004343C9">
                  <w:pPr>
                    <w:pStyle w:val="NoSpacing"/>
                    <w:rPr>
                      <w:rFonts w:ascii="Comic Sans MS" w:hAnsi="Comic Sans MS"/>
                      <w:i/>
                      <w:sz w:val="20"/>
                    </w:rPr>
                  </w:pPr>
                  <w:r w:rsidRPr="009447D0">
                    <w:rPr>
                      <w:rFonts w:ascii="Comic Sans MS" w:hAnsi="Comic Sans MS"/>
                      <w:i/>
                      <w:sz w:val="20"/>
                    </w:rPr>
                    <w:t>1:one:……………</w:t>
                  </w:r>
                  <w:r>
                    <w:rPr>
                      <w:rFonts w:ascii="Comic Sans MS" w:hAnsi="Comic Sans MS"/>
                      <w:i/>
                      <w:sz w:val="20"/>
                    </w:rPr>
                    <w:t xml:space="preserve">..   </w:t>
                  </w:r>
                  <w:r w:rsidRPr="009447D0">
                    <w:rPr>
                      <w:rFonts w:ascii="Comic Sans MS" w:hAnsi="Comic Sans MS"/>
                      <w:i/>
                      <w:sz w:val="20"/>
                    </w:rPr>
                    <w:t xml:space="preserve">    2: two: ………………    3:three:……………….</w:t>
                  </w:r>
                </w:p>
                <w:p w:rsidR="005F391A" w:rsidRDefault="005F391A" w:rsidP="004343C9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a)       third                         second                         first</w:t>
                  </w:r>
                </w:p>
                <w:p w:rsidR="005F391A" w:rsidRDefault="005F391A" w:rsidP="004343C9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b)       first                         second                         third</w:t>
                  </w:r>
                </w:p>
                <w:p w:rsidR="005F391A" w:rsidRDefault="005F391A" w:rsidP="004343C9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c)       second                      third                            first     </w:t>
                  </w:r>
                </w:p>
                <w:p w:rsidR="005F391A" w:rsidRDefault="005F391A" w:rsidP="004343C9">
                  <w:pPr>
                    <w:pStyle w:val="NoSpacing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d)      third                          first</w:t>
                  </w:r>
                  <w:r>
                    <w:rPr>
                      <w:rFonts w:ascii="Comic Sans MS" w:hAnsi="Comic Sans MS"/>
                      <w:sz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</w:rPr>
                    <w:tab/>
                    <w:t xml:space="preserve">            second    </w:t>
                  </w:r>
                </w:p>
                <w:p w:rsidR="005F391A" w:rsidRPr="00CF32E6" w:rsidRDefault="005F391A" w:rsidP="004343C9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CF32E6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12- Aşağıdaki kişinin planı hangi seçenekte verilmiştir?</w:t>
                  </w:r>
                </w:p>
                <w:p w:rsidR="005F391A" w:rsidRDefault="005F391A" w:rsidP="004343C9">
                  <w:pPr>
                    <w:pStyle w:val="NoSpacing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 w:rsidRPr="000010CE">
                    <w:rPr>
                      <w:rFonts w:ascii="Comic Sans MS" w:hAnsi="Comic Sans MS"/>
                      <w:noProof/>
                      <w:sz w:val="18"/>
                    </w:rPr>
                    <w:pict>
                      <v:shape id="Resim 27" o:spid="_x0000_i1067" type="#_x0000_t75" style="width:49.5pt;height:42.75pt;visibility:visible">
                        <v:imagedata r:id="rId25" o:title=""/>
                      </v:shape>
                    </w:pict>
                  </w:r>
                  <w:r>
                    <w:rPr>
                      <w:rFonts w:ascii="Comic Sans MS" w:hAnsi="Comic Sans MS"/>
                      <w:sz w:val="18"/>
                    </w:rPr>
                    <w:t xml:space="preserve">  </w:t>
                  </w:r>
                  <w:r w:rsidRPr="000010CE">
                    <w:rPr>
                      <w:rFonts w:ascii="Comic Sans MS" w:hAnsi="Comic Sans MS"/>
                      <w:b/>
                      <w:noProof/>
                      <w:sz w:val="18"/>
                      <w:u w:val="single"/>
                    </w:rPr>
                    <w:pict>
                      <v:shape id="Resim 26" o:spid="_x0000_i1068" type="#_x0000_t75" style="width:63pt;height:73.5pt;visibility:visible">
                        <v:imagedata r:id="rId26" o:title=""/>
                      </v:shape>
                    </w:pict>
                  </w:r>
                  <w:r>
                    <w:rPr>
                      <w:rFonts w:ascii="Comic Sans MS" w:hAnsi="Comic Sans MS"/>
                      <w:sz w:val="18"/>
                    </w:rPr>
                    <w:t xml:space="preserve">               </w:t>
                  </w:r>
                </w:p>
                <w:p w:rsidR="005F391A" w:rsidRPr="00935D75" w:rsidRDefault="005F391A" w:rsidP="004343C9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935D75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13-Aşağıdaki işaretle ne demek istenmektedir? </w:t>
                  </w:r>
                </w:p>
                <w:p w:rsidR="005F391A" w:rsidRDefault="005F391A" w:rsidP="004343C9">
                  <w:pPr>
                    <w:pStyle w:val="NoSpacing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r w:rsidRPr="000010CE">
                    <w:rPr>
                      <w:rFonts w:ascii="Comic Sans MS" w:hAnsi="Comic Sans MS"/>
                      <w:noProof/>
                      <w:sz w:val="18"/>
                    </w:rPr>
                    <w:pict>
                      <v:shape id="Resim 30" o:spid="_x0000_i1069" type="#_x0000_t75" style="width:57.75pt;height:60.75pt;visibility:visible">
                        <v:imagedata r:id="rId27" o:title=""/>
                      </v:shape>
                    </w:pict>
                  </w:r>
                </w:p>
                <w:p w:rsidR="005F391A" w:rsidRDefault="005F391A" w:rsidP="004343C9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935D75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14- Resme göre boşluğa ne gelmelidir?</w:t>
                  </w:r>
                </w:p>
                <w:p w:rsidR="005F391A" w:rsidRPr="00935D75" w:rsidRDefault="005F391A" w:rsidP="004343C9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You should use………………. when walking in traffic.</w:t>
                  </w:r>
                </w:p>
                <w:p w:rsidR="005F391A" w:rsidRDefault="005F391A" w:rsidP="004343C9">
                  <w:pPr>
                    <w:pStyle w:val="NoSpacing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r w:rsidRPr="000010CE">
                    <w:rPr>
                      <w:rFonts w:ascii="Comic Sans MS" w:hAnsi="Comic Sans MS"/>
                      <w:noProof/>
                      <w:sz w:val="18"/>
                    </w:rPr>
                    <w:pict>
                      <v:shape id="Resim 32" o:spid="_x0000_i1070" type="#_x0000_t75" style="width:79.5pt;height:59.25pt;visibility:visible">
                        <v:imagedata r:id="rId28" o:title=""/>
                      </v:shape>
                    </w:pict>
                  </w:r>
                </w:p>
                <w:p w:rsidR="005F391A" w:rsidRPr="00DB60C2" w:rsidRDefault="005F391A" w:rsidP="004343C9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DB60C2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15- Aşağıdaki cümle nasıl tamamlanmalıdır?</w:t>
                  </w:r>
                </w:p>
                <w:p w:rsidR="005F391A" w:rsidRPr="003C33DC" w:rsidRDefault="005F391A" w:rsidP="004343C9">
                  <w:pPr>
                    <w:pStyle w:val="NoSpacing"/>
                    <w:rPr>
                      <w:rFonts w:ascii="Comic Sans MS" w:hAnsi="Comic Sans MS"/>
                      <w:i/>
                      <w:sz w:val="18"/>
                    </w:rPr>
                  </w:pPr>
                  <w:r w:rsidRPr="003C33DC">
                    <w:rPr>
                      <w:rFonts w:ascii="Comic Sans MS" w:hAnsi="Comic Sans MS"/>
                      <w:i/>
                      <w:sz w:val="18"/>
                    </w:rPr>
                    <w:t xml:space="preserve"> “If you like outdoor games, ………………………………”</w:t>
                  </w:r>
                </w:p>
                <w:p w:rsidR="005F391A" w:rsidRDefault="005F391A" w:rsidP="004343C9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a) You can do jigsaw puzzle with me.</w:t>
                  </w:r>
                </w:p>
                <w:p w:rsidR="005F391A" w:rsidRDefault="005F391A" w:rsidP="004343C9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b) You can play chess with me.</w:t>
                  </w:r>
                </w:p>
                <w:p w:rsidR="005F391A" w:rsidRDefault="005F391A" w:rsidP="004343C9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c) You can play backgammon with me.</w:t>
                  </w:r>
                </w:p>
                <w:p w:rsidR="005F391A" w:rsidRPr="005003B0" w:rsidRDefault="005F391A" w:rsidP="005003B0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d) You can play basketball with me. </w:t>
                  </w:r>
                </w:p>
                <w:p w:rsidR="005F391A" w:rsidRPr="004343C9" w:rsidRDefault="005F391A" w:rsidP="004343C9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5" o:spid="_x0000_s1048" type="#_x0000_t202" style="position:absolute;margin-left:330.4pt;margin-top:226.9pt;width:158.25pt;height:82.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" strokeweight=".5pt">
            <v:textbox>
              <w:txbxContent>
                <w:p w:rsidR="005F391A" w:rsidRDefault="005F391A" w:rsidP="00463F35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a) Children’s Day</w:t>
                  </w:r>
                </w:p>
                <w:p w:rsidR="005F391A" w:rsidRDefault="005F391A" w:rsidP="00463F35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b) Victory Day</w:t>
                  </w:r>
                </w:p>
                <w:p w:rsidR="005F391A" w:rsidRDefault="005F391A" w:rsidP="00463F35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c) Republic Day</w:t>
                  </w:r>
                </w:p>
                <w:p w:rsidR="005F391A" w:rsidRPr="00463F35" w:rsidRDefault="005F391A" w:rsidP="00463F35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d) Commemoration of Atatürk, Youth and Sports Day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1" o:spid="_x0000_s1049" type="#_x0000_t202" style="position:absolute;margin-left:49.15pt;margin-top:684.4pt;width:162pt;height:69.7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" strokeweight=".5pt">
            <v:textbox>
              <w:txbxContent>
                <w:p w:rsidR="005F391A" w:rsidRDefault="005F391A" w:rsidP="001C4289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a) happy</w:t>
                  </w:r>
                </w:p>
                <w:p w:rsidR="005F391A" w:rsidRDefault="005F391A" w:rsidP="001C4289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b) angry</w:t>
                  </w:r>
                </w:p>
                <w:p w:rsidR="005F391A" w:rsidRDefault="005F391A" w:rsidP="001C4289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c) energetic</w:t>
                  </w:r>
                </w:p>
                <w:p w:rsidR="005F391A" w:rsidRPr="001C4289" w:rsidRDefault="005F391A" w:rsidP="001C4289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d) shocked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8" o:spid="_x0000_s1050" type="#_x0000_t202" style="position:absolute;margin-left:43.9pt;margin-top:605.65pt;width:155.25pt;height:63.7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" strokeweight=".5pt">
            <v:textbox>
              <w:txbxContent>
                <w:p w:rsidR="005F391A" w:rsidRDefault="005F391A" w:rsidP="00F54D0B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a) doing sports</w:t>
                  </w:r>
                </w:p>
                <w:p w:rsidR="005F391A" w:rsidRDefault="005F391A" w:rsidP="00F54D0B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b) having dinner</w:t>
                  </w:r>
                </w:p>
                <w:p w:rsidR="005F391A" w:rsidRDefault="005F391A" w:rsidP="00F54D0B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c) doing experiment</w:t>
                  </w:r>
                </w:p>
                <w:p w:rsidR="005F391A" w:rsidRPr="00F54D0B" w:rsidRDefault="005F391A" w:rsidP="00F54D0B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d) driving a car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51" type="#_x0000_t202" style="position:absolute;margin-left:-48.35pt;margin-top:13.9pt;width:267pt;height:747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" strokeweight=".5pt">
            <v:textbox>
              <w:txbxContent>
                <w:p w:rsidR="005F391A" w:rsidRPr="00D31807" w:rsidRDefault="005F391A" w:rsidP="004343C9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D31807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A) TEST SORULARI  32x3=96 P</w:t>
                  </w:r>
                </w:p>
                <w:p w:rsidR="005F391A" w:rsidRPr="004343C9" w:rsidRDefault="005F391A" w:rsidP="004343C9">
                  <w:pPr>
                    <w:pStyle w:val="NoSpacing"/>
                    <w:rPr>
                      <w:rFonts w:ascii="Comic Sans MS" w:hAnsi="Comic Sans MS"/>
                      <w:sz w:val="16"/>
                    </w:rPr>
                  </w:pPr>
                </w:p>
                <w:p w:rsidR="005F391A" w:rsidRPr="004343C9" w:rsidRDefault="005F391A" w:rsidP="004343C9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4343C9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1-Aşağıda kendini tanıtan hayvan </w:t>
                  </w:r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hangisidir</w:t>
                  </w:r>
                  <w:r w:rsidRPr="004343C9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? </w:t>
                  </w:r>
                </w:p>
                <w:p w:rsidR="005F391A" w:rsidRPr="004343C9" w:rsidRDefault="005F391A" w:rsidP="004343C9">
                  <w:pPr>
                    <w:pStyle w:val="NoSpacing"/>
                    <w:rPr>
                      <w:rFonts w:ascii="Comic Sans MS" w:hAnsi="Comic Sans MS"/>
                      <w:i/>
                      <w:iCs/>
                      <w:sz w:val="18"/>
                    </w:rPr>
                  </w:pPr>
                  <w:r w:rsidRPr="004343C9">
                    <w:rPr>
                      <w:rFonts w:ascii="Comic Sans MS" w:hAnsi="Comic Sans MS"/>
                      <w:i/>
                      <w:iCs/>
                      <w:sz w:val="18"/>
                    </w:rPr>
                    <w:t>I am an insect. I can fly. I am yellow and black. I make honey and people like eating my honey.</w:t>
                  </w:r>
                </w:p>
                <w:p w:rsidR="005F391A" w:rsidRDefault="005F391A" w:rsidP="004343C9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 w:rsidRPr="000010CE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u w:val="single"/>
                    </w:rPr>
                    <w:pict>
                      <v:shape id="Resim 5" o:spid="_x0000_i1083" type="#_x0000_t75" alt="BorderFancyCanaryWBC_Ap13C" style="width:43.5pt;height:52.5pt;visibility:visible">
                        <v:imagedata r:id="rId29" o:title=""/>
                      </v:shape>
                    </w:pict>
                  </w:r>
                  <w:r w:rsidRPr="000010CE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u w:val="single"/>
                    </w:rPr>
                    <w:pict>
                      <v:shape id="Resim 6" o:spid="_x0000_i1084" type="#_x0000_t75" alt="sea-turtle-2" style="width:52.5pt;height:54pt;visibility:visible">
                        <v:imagedata r:id="rId30" o:title=""/>
                      </v:shape>
                    </w:pict>
                  </w:r>
                  <w:r w:rsidRPr="000010CE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u w:val="single"/>
                    </w:rPr>
                    <w:pict>
                      <v:shape id="Resim 7" o:spid="_x0000_i1085" type="#_x0000_t75" alt="Bottlenose_Dolphin" style="width:54pt;height:50.25pt;visibility:visible">
                        <v:imagedata r:id="rId31" o:title=""/>
                      </v:shape>
                    </w:pict>
                  </w:r>
                  <w:r w:rsidRPr="000010CE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u w:val="single"/>
                    </w:rPr>
                    <w:pict>
                      <v:shape id="Resim 8" o:spid="_x0000_i1086" type="#_x0000_t75" alt="bee" style="width:49.5pt;height:46.5pt;visibility:visible">
                        <v:imagedata r:id="rId32" o:title=""/>
                      </v:shape>
                    </w:pict>
                  </w:r>
                </w:p>
                <w:p w:rsidR="005F391A" w:rsidRDefault="005F391A" w:rsidP="004343C9">
                  <w:pPr>
                    <w:pStyle w:val="NoSpacing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 w:rsidRPr="004343C9">
                    <w:rPr>
                      <w:rFonts w:ascii="Comic Sans MS" w:hAnsi="Comic Sans MS"/>
                      <w:sz w:val="18"/>
                    </w:rPr>
                    <w:t>a) bird      b)turtle       c) dolphin       d) bee</w:t>
                  </w:r>
                </w:p>
                <w:p w:rsidR="005F391A" w:rsidRPr="003A6BEB" w:rsidRDefault="005F391A" w:rsidP="003A6BEB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3A6BEB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2- Aşağıdaki boşluklara ne gelmelidir?</w:t>
                  </w:r>
                </w:p>
                <w:p w:rsidR="005F391A" w:rsidRPr="003A6BEB" w:rsidRDefault="005F391A" w:rsidP="003A6BEB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 w:rsidRPr="003A6BEB">
                    <w:rPr>
                      <w:rFonts w:ascii="Comic Sans MS" w:hAnsi="Comic Sans MS"/>
                      <w:sz w:val="18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18"/>
                    </w:rPr>
                    <w:t xml:space="preserve">  </w:t>
                  </w:r>
                  <w:r w:rsidRPr="003A6BEB">
                    <w:rPr>
                      <w:rFonts w:ascii="Comic Sans MS" w:hAnsi="Comic Sans MS"/>
                      <w:sz w:val="18"/>
                    </w:rPr>
                    <w:t xml:space="preserve">Bursa           </w:t>
                  </w:r>
                  <w:r>
                    <w:rPr>
                      <w:rFonts w:ascii="Comic Sans MS" w:hAnsi="Comic Sans MS"/>
                      <w:sz w:val="18"/>
                    </w:rPr>
                    <w:t xml:space="preserve">          </w:t>
                  </w:r>
                  <w:r w:rsidRPr="003A6BEB">
                    <w:rPr>
                      <w:rFonts w:ascii="Comic Sans MS" w:hAnsi="Comic Sans MS"/>
                      <w:sz w:val="18"/>
                    </w:rPr>
                    <w:t xml:space="preserve">    Çanakkale</w:t>
                  </w:r>
                </w:p>
                <w:p w:rsidR="005F391A" w:rsidRPr="003A6BEB" w:rsidRDefault="005F391A" w:rsidP="003A6BEB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 w:rsidRPr="003A6BEB">
                    <w:rPr>
                      <w:rFonts w:ascii="Comic Sans MS" w:hAnsi="Comic Sans MS"/>
                      <w:sz w:val="18"/>
                    </w:rPr>
                    <w:t xml:space="preserve">    </w:t>
                  </w:r>
                  <w:r w:rsidRPr="000010CE">
                    <w:rPr>
                      <w:rFonts w:ascii="Comic Sans MS" w:hAnsi="Comic Sans MS"/>
                      <w:noProof/>
                      <w:sz w:val="18"/>
                    </w:rPr>
                    <w:pict>
                      <v:shape id="Resim 10" o:spid="_x0000_i1087" type="#_x0000_t75" alt="RLCA208EP9CA2EIGM4CA1OV82ACAXA8TPGCAI8VZOYCAMQYZOUCAGBI6TOCA37A6CZCAMPZPAMCABTGPTQCA8S0IXBCALB4950CA9KI5WXCAWN618NCA3P7HBOCAFZ51DRCA03MO00CAM1T2DUCANOIHW6" style="width:51.75pt;height:43.5pt;visibility:visible">
                        <v:imagedata r:id="rId33" o:title=""/>
                      </v:shape>
                    </w:pict>
                  </w:r>
                  <w:r w:rsidRPr="003A6BEB">
                    <w:rPr>
                      <w:rFonts w:ascii="Comic Sans MS" w:hAnsi="Comic Sans MS"/>
                      <w:sz w:val="18"/>
                    </w:rPr>
                    <w:t xml:space="preserve">                </w:t>
                  </w:r>
                  <w:r w:rsidRPr="000010CE">
                    <w:rPr>
                      <w:rFonts w:ascii="Comic Sans MS" w:hAnsi="Comic Sans MS"/>
                      <w:noProof/>
                      <w:sz w:val="18"/>
                    </w:rPr>
                    <w:pict>
                      <v:shape id="Resim 9" o:spid="_x0000_i1088" type="#_x0000_t75" alt="windy" style="width:54pt;height:42.75pt;visibility:visible">
                        <v:imagedata r:id="rId34" o:title=""/>
                      </v:shape>
                    </w:pict>
                  </w:r>
                </w:p>
                <w:p w:rsidR="005F391A" w:rsidRPr="003A6BEB" w:rsidRDefault="005F391A" w:rsidP="003A6BEB">
                  <w:pPr>
                    <w:pStyle w:val="NoSpacing"/>
                    <w:rPr>
                      <w:rFonts w:ascii="Comic Sans MS" w:hAnsi="Comic Sans MS"/>
                      <w:i/>
                      <w:iCs/>
                      <w:sz w:val="18"/>
                    </w:rPr>
                  </w:pPr>
                  <w:r w:rsidRPr="003A6BEB">
                    <w:rPr>
                      <w:rFonts w:ascii="Comic Sans MS" w:hAnsi="Comic Sans MS"/>
                      <w:i/>
                      <w:iCs/>
                      <w:sz w:val="18"/>
                    </w:rPr>
                    <w:t>It ............... in Bursa today and Çanakkale is ............. .</w:t>
                  </w:r>
                </w:p>
                <w:p w:rsidR="005F391A" w:rsidRPr="003A6BEB" w:rsidRDefault="005F391A" w:rsidP="003A6BEB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 w:rsidRPr="003A6BEB">
                    <w:rPr>
                      <w:rFonts w:ascii="Comic Sans MS" w:hAnsi="Comic Sans MS"/>
                      <w:sz w:val="18"/>
                    </w:rPr>
                    <w:t>a) snows / hot              c) gets hot / rainy</w:t>
                  </w:r>
                </w:p>
                <w:p w:rsidR="005F391A" w:rsidRPr="003A6BEB" w:rsidRDefault="005F391A" w:rsidP="003A6BEB">
                  <w:pPr>
                    <w:pStyle w:val="NoSpacing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 w:rsidRPr="003A6BEB">
                    <w:rPr>
                      <w:rFonts w:ascii="Comic Sans MS" w:hAnsi="Comic Sans MS"/>
                      <w:sz w:val="18"/>
                    </w:rPr>
                    <w:t>b) foggy / cold             d) rains / windy</w:t>
                  </w:r>
                </w:p>
                <w:p w:rsidR="005F391A" w:rsidRPr="003A6BEB" w:rsidRDefault="005F391A" w:rsidP="003A6BEB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3A6BEB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3</w:t>
                  </w:r>
                  <w:r w:rsidRPr="003A6BEB">
                    <w:rPr>
                      <w:b/>
                      <w:sz w:val="18"/>
                      <w:u w:val="single"/>
                    </w:rPr>
                    <w:t>-</w:t>
                  </w:r>
                  <w:r>
                    <w:rPr>
                      <w:b/>
                      <w:sz w:val="18"/>
                      <w:u w:val="single"/>
                    </w:rPr>
                    <w:t xml:space="preserve">  </w:t>
                  </w:r>
                  <w:r w:rsidRPr="003A6BEB">
                    <w:rPr>
                      <w:b/>
                      <w:u w:val="single"/>
                    </w:rPr>
                    <w:t>“</w:t>
                  </w:r>
                  <w:r>
                    <w:rPr>
                      <w:rFonts w:ascii="Comic Sans MS" w:hAnsi="Comic Sans MS"/>
                      <w:b/>
                      <w:i/>
                      <w:iCs/>
                      <w:u w:val="single"/>
                    </w:rPr>
                    <w:t>20 + 5 =</w:t>
                  </w:r>
                  <w:r w:rsidRPr="003A6BEB">
                    <w:rPr>
                      <w:rFonts w:ascii="Comic Sans MS" w:hAnsi="Comic Sans MS"/>
                      <w:b/>
                      <w:i/>
                      <w:iCs/>
                      <w:u w:val="single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25”"/>
                    </w:smartTagPr>
                    <w:r w:rsidRPr="003A6BEB">
                      <w:rPr>
                        <w:rFonts w:ascii="Comic Sans MS" w:hAnsi="Comic Sans MS"/>
                        <w:b/>
                        <w:i/>
                        <w:iCs/>
                        <w:u w:val="single"/>
                      </w:rPr>
                      <w:t>25”</w:t>
                    </w:r>
                  </w:smartTag>
                  <w:r w:rsidRPr="003A6BEB">
                    <w:rPr>
                      <w:rFonts w:ascii="Comic Sans MS" w:hAnsi="Comic Sans MS"/>
                      <w:b/>
                      <w:u w:val="single"/>
                    </w:rPr>
                    <w:t xml:space="preserve"> </w:t>
                  </w:r>
                  <w:r w:rsidRPr="003A6BEB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işleminin yazılımı hangisidir?</w:t>
                  </w:r>
                </w:p>
                <w:p w:rsidR="005F391A" w:rsidRPr="003A6BEB" w:rsidRDefault="005F391A" w:rsidP="003A6BEB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 w:rsidRPr="003A6BEB">
                    <w:rPr>
                      <w:rFonts w:ascii="Comic Sans MS" w:hAnsi="Comic Sans MS"/>
                      <w:sz w:val="18"/>
                    </w:rPr>
                    <w:t>a) Twenty plus five equals twenty five</w:t>
                  </w:r>
                </w:p>
                <w:p w:rsidR="005F391A" w:rsidRPr="003A6BEB" w:rsidRDefault="005F391A" w:rsidP="003A6BEB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 w:rsidRPr="003A6BEB">
                    <w:rPr>
                      <w:rFonts w:ascii="Comic Sans MS" w:hAnsi="Comic Sans MS"/>
                      <w:sz w:val="18"/>
                    </w:rPr>
                    <w:t>b) Twelve plus five equals seventeen</w:t>
                  </w:r>
                </w:p>
                <w:p w:rsidR="005F391A" w:rsidRPr="003A6BEB" w:rsidRDefault="005F391A" w:rsidP="003A6BEB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 w:rsidRPr="003A6BEB">
                    <w:rPr>
                      <w:rFonts w:ascii="Comic Sans MS" w:hAnsi="Comic Sans MS"/>
                      <w:sz w:val="18"/>
                    </w:rPr>
                    <w:t>c) Twenty minus five equals fifteen</w:t>
                  </w:r>
                </w:p>
                <w:p w:rsidR="005F391A" w:rsidRPr="003A6BEB" w:rsidRDefault="005F391A" w:rsidP="003A6BEB">
                  <w:pPr>
                    <w:pStyle w:val="NoSpacing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 w:rsidRPr="003A6BEB">
                    <w:rPr>
                      <w:rFonts w:ascii="Comic Sans MS" w:hAnsi="Comic Sans MS"/>
                      <w:sz w:val="18"/>
                    </w:rPr>
                    <w:t>d) Twenty five plus ten is thirty five</w:t>
                  </w:r>
                </w:p>
                <w:p w:rsidR="005F391A" w:rsidRPr="003A6BEB" w:rsidRDefault="005F391A" w:rsidP="004343C9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3A6BEB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4- Aşağıdaki şekillerin isimleri hangi şıkta doğru verilmiştir?</w:t>
                  </w:r>
                </w:p>
                <w:p w:rsidR="005F391A" w:rsidRDefault="005F391A" w:rsidP="004343C9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 w:rsidRPr="000010CE">
                    <w:rPr>
                      <w:rFonts w:ascii="Comic Sans MS" w:hAnsi="Comic Sans MS"/>
                      <w:noProof/>
                      <w:sz w:val="18"/>
                    </w:rPr>
                    <w:pict>
                      <v:shape id="Resim 11" o:spid="_x0000_i1089" type="#_x0000_t75" style="width:250.5pt;height:42pt;visibility:visible">
                        <v:imagedata r:id="rId35" o:title=""/>
                      </v:shape>
                    </w:pict>
                  </w:r>
                </w:p>
                <w:p w:rsidR="005F391A" w:rsidRDefault="005F391A" w:rsidP="004343C9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         1                             2                  3                  4</w:t>
                  </w:r>
                </w:p>
                <w:p w:rsidR="005F391A" w:rsidRPr="004343C9" w:rsidRDefault="005F391A" w:rsidP="004343C9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a) rectangle               triangle         circle            square</w:t>
                  </w:r>
                </w:p>
                <w:p w:rsidR="005F391A" w:rsidRDefault="005F391A" w:rsidP="004343C9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b) triangle                  circle            square        rectangle</w:t>
                  </w:r>
                </w:p>
                <w:p w:rsidR="005F391A" w:rsidRDefault="005F391A" w:rsidP="004343C9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c) square                   triangle        rectangle      circle</w:t>
                  </w:r>
                </w:p>
                <w:p w:rsidR="005F391A" w:rsidRDefault="005F391A" w:rsidP="004343C9">
                  <w:pPr>
                    <w:pStyle w:val="NoSpacing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d) circle                   square          rectangle       triangle</w:t>
                  </w:r>
                </w:p>
                <w:p w:rsidR="005F391A" w:rsidRDefault="005F391A" w:rsidP="004343C9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5- </w:t>
                  </w:r>
                  <w:r w:rsidRPr="003A6BEB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Aşağıdaki </w:t>
                  </w:r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maddelerin halleri</w:t>
                  </w:r>
                  <w:r w:rsidRPr="003A6BEB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 hangi şıkta doğru verilmiştir?</w:t>
                  </w:r>
                </w:p>
                <w:p w:rsidR="005F391A" w:rsidRDefault="005F391A" w:rsidP="004343C9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 w:rsidRPr="000010CE">
                    <w:rPr>
                      <w:rFonts w:ascii="Comic Sans MS" w:hAnsi="Comic Sans MS"/>
                      <w:noProof/>
                      <w:sz w:val="18"/>
                    </w:rPr>
                    <w:pict>
                      <v:shape id="Resim 14" o:spid="_x0000_i1090" type="#_x0000_t75" style="width:54pt;height:44.25pt;visibility:visible">
                        <v:imagedata r:id="rId36" o:title=""/>
                        <o:lock v:ext="edit" cropping="t"/>
                      </v:shape>
                    </w:pict>
                  </w:r>
                  <w:r>
                    <w:rPr>
                      <w:rFonts w:ascii="Comic Sans MS" w:hAnsi="Comic Sans MS"/>
                      <w:sz w:val="18"/>
                    </w:rPr>
                    <w:t xml:space="preserve">         </w:t>
                  </w:r>
                  <w:r w:rsidRPr="000010CE">
                    <w:rPr>
                      <w:rFonts w:ascii="Comic Sans MS" w:hAnsi="Comic Sans MS"/>
                      <w:noProof/>
                      <w:sz w:val="18"/>
                    </w:rPr>
                    <w:pict>
                      <v:shape id="Resim 66" o:spid="_x0000_i1091" type="#_x0000_t75" style="width:74.25pt;height:37.5pt;visibility:visible">
                        <v:imagedata r:id="rId37" o:title=""/>
                      </v:shape>
                    </w:pict>
                  </w:r>
                  <w:r>
                    <w:rPr>
                      <w:rFonts w:ascii="Comic Sans MS" w:hAnsi="Comic Sans MS"/>
                      <w:sz w:val="18"/>
                    </w:rPr>
                    <w:t xml:space="preserve">           </w:t>
                  </w:r>
                  <w:r w:rsidRPr="000010CE">
                    <w:rPr>
                      <w:rFonts w:ascii="Comic Sans MS" w:hAnsi="Comic Sans MS"/>
                      <w:noProof/>
                      <w:sz w:val="18"/>
                    </w:rPr>
                    <w:pict>
                      <v:shape id="Resim 16" o:spid="_x0000_i1092" type="#_x0000_t75" style="width:61.5pt;height:45pt;visibility:visible">
                        <v:imagedata r:id="rId38" o:title=""/>
                      </v:shape>
                    </w:pict>
                  </w:r>
                </w:p>
                <w:p w:rsidR="005F391A" w:rsidRPr="00672EDD" w:rsidRDefault="005F391A" w:rsidP="004343C9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672EDD">
                    <w:rPr>
                      <w:rFonts w:ascii="Comic Sans MS" w:hAnsi="Comic Sans MS"/>
                      <w:sz w:val="18"/>
                      <w:u w:val="single"/>
                    </w:rPr>
                    <w:t xml:space="preserve">       </w:t>
                  </w:r>
                  <w:r w:rsidRPr="00672EDD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1 cap           2 steam               3 water</w:t>
                  </w:r>
                </w:p>
                <w:p w:rsidR="005F391A" w:rsidRDefault="005F391A" w:rsidP="004343C9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a) liquid                       gas                            solid</w:t>
                  </w:r>
                </w:p>
                <w:p w:rsidR="005F391A" w:rsidRDefault="005F391A" w:rsidP="004343C9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b) solid</w:t>
                  </w:r>
                  <w:r>
                    <w:rPr>
                      <w:rFonts w:ascii="Comic Sans MS" w:hAnsi="Comic Sans MS"/>
                      <w:sz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</w:rPr>
                    <w:tab/>
                    <w:t xml:space="preserve">         gas</w:t>
                  </w:r>
                  <w:r>
                    <w:rPr>
                      <w:rFonts w:ascii="Comic Sans MS" w:hAnsi="Comic Sans MS"/>
                      <w:sz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</w:rPr>
                    <w:tab/>
                    <w:t xml:space="preserve">  liquid</w:t>
                  </w:r>
                </w:p>
                <w:p w:rsidR="005F391A" w:rsidRDefault="005F391A" w:rsidP="004343C9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c) gas</w:t>
                  </w:r>
                  <w:r>
                    <w:rPr>
                      <w:rFonts w:ascii="Comic Sans MS" w:hAnsi="Comic Sans MS"/>
                      <w:sz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</w:rPr>
                    <w:tab/>
                    <w:t xml:space="preserve">        liquid </w:t>
                  </w:r>
                  <w:r>
                    <w:rPr>
                      <w:rFonts w:ascii="Comic Sans MS" w:hAnsi="Comic Sans MS"/>
                      <w:sz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</w:rPr>
                    <w:tab/>
                    <w:t xml:space="preserve">  solid</w:t>
                  </w:r>
                  <w:r>
                    <w:rPr>
                      <w:rFonts w:ascii="Comic Sans MS" w:hAnsi="Comic Sans MS"/>
                      <w:sz w:val="18"/>
                    </w:rPr>
                    <w:tab/>
                  </w:r>
                </w:p>
                <w:p w:rsidR="005F391A" w:rsidRDefault="005F391A" w:rsidP="004343C9">
                  <w:pPr>
                    <w:pStyle w:val="NoSpacing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d) liquid           </w:t>
                  </w:r>
                  <w:r>
                    <w:rPr>
                      <w:rFonts w:ascii="Comic Sans MS" w:hAnsi="Comic Sans MS"/>
                      <w:sz w:val="18"/>
                    </w:rPr>
                    <w:tab/>
                    <w:t xml:space="preserve">        solid</w:t>
                  </w:r>
                  <w:r>
                    <w:rPr>
                      <w:rFonts w:ascii="Comic Sans MS" w:hAnsi="Comic Sans MS"/>
                      <w:sz w:val="18"/>
                    </w:rPr>
                    <w:tab/>
                  </w:r>
                  <w:r>
                    <w:rPr>
                      <w:rFonts w:ascii="Comic Sans MS" w:hAnsi="Comic Sans MS"/>
                      <w:sz w:val="18"/>
                    </w:rPr>
                    <w:tab/>
                    <w:t xml:space="preserve">  gas</w:t>
                  </w:r>
                  <w:r>
                    <w:rPr>
                      <w:rFonts w:ascii="Comic Sans MS" w:hAnsi="Comic Sans MS"/>
                      <w:sz w:val="18"/>
                    </w:rPr>
                    <w:tab/>
                  </w:r>
                </w:p>
                <w:p w:rsidR="005F391A" w:rsidRPr="00672EDD" w:rsidRDefault="005F391A" w:rsidP="004343C9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 w:rsidRPr="00672EDD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6-Boşluğa ne gelmelidir?</w:t>
                  </w:r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18"/>
                    </w:rPr>
                    <w:t xml:space="preserve">     </w:t>
                  </w:r>
                  <w:r w:rsidRPr="00672EDD">
                    <w:rPr>
                      <w:rFonts w:ascii="Comic Sans MS" w:hAnsi="Comic Sans MS"/>
                      <w:i/>
                      <w:sz w:val="18"/>
                    </w:rPr>
                    <w:t>They like..............................</w:t>
                  </w:r>
                </w:p>
                <w:p w:rsidR="005F391A" w:rsidRDefault="005F391A" w:rsidP="004343C9">
                  <w:pPr>
                    <w:pStyle w:val="NoSpacing"/>
                    <w:pBdr>
                      <w:bottom w:val="single" w:sz="6" w:space="1" w:color="auto"/>
                    </w:pBd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 xml:space="preserve"> </w:t>
                  </w:r>
                  <w:r w:rsidRPr="000010CE">
                    <w:rPr>
                      <w:rFonts w:ascii="Comic Sans MS" w:hAnsi="Comic Sans MS"/>
                      <w:noProof/>
                      <w:sz w:val="18"/>
                    </w:rPr>
                    <w:pict>
                      <v:shape id="Resim 17" o:spid="_x0000_i1093" type="#_x0000_t75" style="width:77.25pt;height:62.25pt;visibility:visible">
                        <v:imagedata r:id="rId39" o:title=""/>
                      </v:shape>
                    </w:pict>
                  </w:r>
                  <w:r>
                    <w:rPr>
                      <w:rFonts w:ascii="Comic Sans MS" w:hAnsi="Comic Sans MS"/>
                      <w:sz w:val="18"/>
                    </w:rPr>
                    <w:tab/>
                  </w:r>
                </w:p>
                <w:p w:rsidR="005F391A" w:rsidRPr="001C4289" w:rsidRDefault="005F391A" w:rsidP="00F54D0B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 w:rsidRPr="00F54D0B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>7-</w:t>
                  </w:r>
                  <w:r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 Cümledeki boşluğa ne gelmelidir?   </w:t>
                  </w:r>
                  <w:r w:rsidRPr="001C4289">
                    <w:rPr>
                      <w:rFonts w:ascii="Comic Sans MS" w:hAnsi="Comic Sans MS"/>
                      <w:sz w:val="18"/>
                    </w:rPr>
                    <w:t>May cat is…………….</w:t>
                  </w:r>
                </w:p>
                <w:p w:rsidR="005F391A" w:rsidRDefault="005F391A" w:rsidP="00F54D0B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u w:val="single"/>
                    </w:rPr>
                  </w:pPr>
                  <w:r w:rsidRPr="00F54D0B">
                    <w:rPr>
                      <w:rFonts w:ascii="Comic Sans MS" w:hAnsi="Comic Sans MS"/>
                      <w:b/>
                      <w:sz w:val="18"/>
                      <w:u w:val="single"/>
                    </w:rPr>
                    <w:t xml:space="preserve"> </w:t>
                  </w:r>
                  <w:r w:rsidRPr="000010CE">
                    <w:rPr>
                      <w:rFonts w:ascii="Comic Sans MS" w:hAnsi="Comic Sans MS"/>
                      <w:b/>
                      <w:noProof/>
                      <w:sz w:val="18"/>
                      <w:u w:val="single"/>
                    </w:rPr>
                    <w:pict>
                      <v:shape id="Resim 20" o:spid="_x0000_i1094" type="#_x0000_t75" style="width:86.25pt;height:66.75pt;visibility:visible">
                        <v:imagedata r:id="rId40" o:title=""/>
                      </v:shape>
                    </w:pict>
                  </w:r>
                </w:p>
                <w:p w:rsidR="005F391A" w:rsidRPr="004343C9" w:rsidRDefault="005F391A" w:rsidP="004343C9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" o:spid="_x0000_s1052" type="#_x0000_t176" style="position:absolute;margin-left:-53.3pt;margin-top:-57.95pt;width:150.75pt;height:71.25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" strokecolor="#8064a2" strokeweight="5pt">
            <v:stroke linestyle="thickThin"/>
            <v:shadow color="#868686"/>
            <v:textbox>
              <w:txbxContent>
                <w:p w:rsidR="005F391A" w:rsidRDefault="005F391A" w:rsidP="00327C42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 w:rsidRPr="00756A5A">
                    <w:rPr>
                      <w:rFonts w:ascii="Comic Sans MS" w:hAnsi="Comic Sans MS"/>
                      <w:sz w:val="18"/>
                    </w:rPr>
                    <w:t>Name:…………………………………… Surname:…………………………….. Class:………Number:…………..</w:t>
                  </w:r>
                </w:p>
                <w:p w:rsidR="005F391A" w:rsidRPr="00756A5A" w:rsidRDefault="005F391A" w:rsidP="00327C42">
                  <w:pPr>
                    <w:pStyle w:val="NoSpacing"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Score: ………………………………..</w:t>
                  </w:r>
                </w:p>
                <w:p w:rsidR="005F391A" w:rsidRPr="00756A5A" w:rsidRDefault="005F391A" w:rsidP="00327C42">
                  <w:pPr>
                    <w:rPr>
                      <w:rFonts w:ascii="Comic Sans MS" w:hAnsi="Comic Sans MS"/>
                      <w:sz w:val="14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Öteki İşlem 12" o:spid="_x0000_s1053" type="#_x0000_t176" style="position:absolute;margin-left:110.6pt;margin-top:-53.1pt;width:301.4pt;height:66.6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" strokeweight="2.5pt">
            <v:shadow color="#868686"/>
            <v:textbox inset=",0,,0">
              <w:txbxContent>
                <w:p w:rsidR="005F391A" w:rsidRPr="00712D46" w:rsidRDefault="005F391A" w:rsidP="00327C42">
                  <w:pPr>
                    <w:jc w:val="center"/>
                    <w:rPr>
                      <w:rFonts w:ascii="Comic Sans MS" w:hAnsi="Comic Sans MS" w:cs="Arial"/>
                      <w:b/>
                      <w:sz w:val="18"/>
                      <w:szCs w:val="20"/>
                    </w:rPr>
                  </w:pPr>
                  <w:r w:rsidRPr="00712D46">
                    <w:rPr>
                      <w:rFonts w:ascii="Comic Sans MS" w:hAnsi="Comic Sans MS" w:cs="Arial"/>
                      <w:b/>
                      <w:sz w:val="18"/>
                      <w:szCs w:val="20"/>
                    </w:rPr>
                    <w:t>BALIKLIÇEŞME SECONDARY SCHOOL                     201</w:t>
                  </w:r>
                  <w:r>
                    <w:rPr>
                      <w:rFonts w:ascii="Comic Sans MS" w:hAnsi="Comic Sans MS" w:cs="Arial"/>
                      <w:b/>
                      <w:sz w:val="18"/>
                      <w:szCs w:val="20"/>
                    </w:rPr>
                    <w:t>3</w:t>
                  </w:r>
                  <w:r w:rsidRPr="00712D46">
                    <w:rPr>
                      <w:rFonts w:ascii="Comic Sans MS" w:hAnsi="Comic Sans MS" w:cs="Arial"/>
                      <w:b/>
                      <w:sz w:val="18"/>
                      <w:szCs w:val="20"/>
                    </w:rPr>
                    <w:t>-201</w:t>
                  </w:r>
                  <w:r>
                    <w:rPr>
                      <w:rFonts w:ascii="Comic Sans MS" w:hAnsi="Comic Sans MS" w:cs="Arial"/>
                      <w:b/>
                      <w:sz w:val="18"/>
                      <w:szCs w:val="20"/>
                    </w:rPr>
                    <w:t>4</w:t>
                  </w:r>
                  <w:r w:rsidRPr="00712D46">
                    <w:rPr>
                      <w:rFonts w:ascii="Comic Sans MS" w:hAnsi="Comic Sans MS" w:cs="Arial"/>
                      <w:b/>
                      <w:sz w:val="18"/>
                      <w:szCs w:val="20"/>
                    </w:rPr>
                    <w:t xml:space="preserve"> EDUCATION YEAR </w:t>
                  </w:r>
                  <w:r>
                    <w:rPr>
                      <w:rFonts w:ascii="Comic Sans MS" w:hAnsi="Comic Sans MS" w:cs="Arial"/>
                      <w:b/>
                      <w:sz w:val="18"/>
                      <w:szCs w:val="20"/>
                    </w:rPr>
                    <w:t>2nd</w:t>
                  </w:r>
                  <w:r w:rsidRPr="00712D46">
                    <w:rPr>
                      <w:rFonts w:ascii="Comic Sans MS" w:hAnsi="Comic Sans MS" w:cs="Arial"/>
                      <w:b/>
                      <w:sz w:val="18"/>
                      <w:szCs w:val="20"/>
                    </w:rPr>
                    <w:t xml:space="preserve"> TERM                                                        </w:t>
                  </w:r>
                  <w:r>
                    <w:rPr>
                      <w:rFonts w:ascii="Comic Sans MS" w:hAnsi="Comic Sans MS" w:cs="Arial"/>
                      <w:b/>
                      <w:sz w:val="18"/>
                      <w:szCs w:val="20"/>
                    </w:rPr>
                    <w:t>6</w:t>
                  </w:r>
                  <w:r w:rsidRPr="00712D46">
                    <w:rPr>
                      <w:rFonts w:ascii="Comic Sans MS" w:hAnsi="Comic Sans MS" w:cs="Arial"/>
                      <w:b/>
                      <w:sz w:val="18"/>
                      <w:szCs w:val="20"/>
                    </w:rPr>
                    <w:t xml:space="preserve">th CLASSES ENGLISH  LESSON                               </w:t>
                  </w:r>
                  <w:r>
                    <w:rPr>
                      <w:rFonts w:ascii="Comic Sans MS" w:hAnsi="Comic Sans MS" w:cs="Arial"/>
                      <w:b/>
                      <w:sz w:val="18"/>
                      <w:szCs w:val="20"/>
                    </w:rPr>
                    <w:t xml:space="preserve">                               3rd</w:t>
                  </w:r>
                  <w:r w:rsidRPr="00712D46">
                    <w:rPr>
                      <w:rFonts w:ascii="Comic Sans MS" w:hAnsi="Comic Sans MS" w:cs="Arial"/>
                      <w:b/>
                      <w:sz w:val="18"/>
                      <w:szCs w:val="20"/>
                    </w:rPr>
                    <w:t xml:space="preserve"> EXAM QUESTIONS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2" o:spid="_x0000_s1054" type="#_x0000_t75" alt="ata" style="position:absolute;margin-left:441.4pt;margin-top:-53.75pt;width:58.5pt;height:66.75pt;z-index:-251671040;visibility:visible">
            <v:imagedata r:id="rId41" o:title=""/>
          </v:shape>
        </w:pict>
      </w:r>
    </w:p>
    <w:sectPr w:rsidR="005F391A" w:rsidSect="006C5D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91A" w:rsidRDefault="005F391A" w:rsidP="00DB60C2">
      <w:pPr>
        <w:spacing w:after="0" w:line="240" w:lineRule="auto"/>
      </w:pPr>
      <w:r>
        <w:separator/>
      </w:r>
    </w:p>
  </w:endnote>
  <w:endnote w:type="continuationSeparator" w:id="0">
    <w:p w:rsidR="005F391A" w:rsidRDefault="005F391A" w:rsidP="00DB6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91A" w:rsidRDefault="005F391A" w:rsidP="00DB60C2">
      <w:pPr>
        <w:spacing w:after="0" w:line="240" w:lineRule="auto"/>
      </w:pPr>
      <w:r>
        <w:separator/>
      </w:r>
    </w:p>
  </w:footnote>
  <w:footnote w:type="continuationSeparator" w:id="0">
    <w:p w:rsidR="005F391A" w:rsidRDefault="005F391A" w:rsidP="00DB60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4A67"/>
    <w:rsid w:val="000010CE"/>
    <w:rsid w:val="00075A7F"/>
    <w:rsid w:val="001C4289"/>
    <w:rsid w:val="002724B8"/>
    <w:rsid w:val="002C38B3"/>
    <w:rsid w:val="002E7742"/>
    <w:rsid w:val="00302261"/>
    <w:rsid w:val="00327C42"/>
    <w:rsid w:val="00397962"/>
    <w:rsid w:val="003A6BEB"/>
    <w:rsid w:val="003C33DC"/>
    <w:rsid w:val="004343C9"/>
    <w:rsid w:val="00463F35"/>
    <w:rsid w:val="004C2BBF"/>
    <w:rsid w:val="005003B0"/>
    <w:rsid w:val="00594C81"/>
    <w:rsid w:val="005C1223"/>
    <w:rsid w:val="005F391A"/>
    <w:rsid w:val="00667212"/>
    <w:rsid w:val="00672EDD"/>
    <w:rsid w:val="006C5DDD"/>
    <w:rsid w:val="006F4AAE"/>
    <w:rsid w:val="00702177"/>
    <w:rsid w:val="00712D46"/>
    <w:rsid w:val="00756A5A"/>
    <w:rsid w:val="008F6EA4"/>
    <w:rsid w:val="00935D75"/>
    <w:rsid w:val="009447D0"/>
    <w:rsid w:val="009D5C2D"/>
    <w:rsid w:val="00A1235F"/>
    <w:rsid w:val="00A64A67"/>
    <w:rsid w:val="00A97E82"/>
    <w:rsid w:val="00AF23B4"/>
    <w:rsid w:val="00B00551"/>
    <w:rsid w:val="00B07BF7"/>
    <w:rsid w:val="00B34FA4"/>
    <w:rsid w:val="00BF0434"/>
    <w:rsid w:val="00C27BFA"/>
    <w:rsid w:val="00CC5A36"/>
    <w:rsid w:val="00CF32E6"/>
    <w:rsid w:val="00D31807"/>
    <w:rsid w:val="00DB60C2"/>
    <w:rsid w:val="00F54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3C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343C9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34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43C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B60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B60C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B60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B60C2"/>
    <w:rPr>
      <w:rFonts w:cs="Times New Roman"/>
    </w:rPr>
  </w:style>
  <w:style w:type="table" w:styleId="TableGrid">
    <w:name w:val="Table Grid"/>
    <w:basedOn w:val="TableNormal"/>
    <w:uiPriority w:val="99"/>
    <w:rsid w:val="00594C8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003B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56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9" Type="http://schemas.openxmlformats.org/officeDocument/2006/relationships/image" Target="media/image34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34" Type="http://schemas.openxmlformats.org/officeDocument/2006/relationships/image" Target="media/image29.png"/><Relationship Id="rId42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image" Target="media/image33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41" Type="http://schemas.openxmlformats.org/officeDocument/2006/relationships/image" Target="media/image36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png"/><Relationship Id="rId37" Type="http://schemas.openxmlformats.org/officeDocument/2006/relationships/image" Target="media/image32.jpeg"/><Relationship Id="rId40" Type="http://schemas.openxmlformats.org/officeDocument/2006/relationships/image" Target="media/image35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image" Target="media/image31.gif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media/image30.jpe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4</Words>
  <Characters>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edanur</cp:lastModifiedBy>
  <cp:revision>2</cp:revision>
  <dcterms:created xsi:type="dcterms:W3CDTF">2014-05-26T16:41:00Z</dcterms:created>
  <dcterms:modified xsi:type="dcterms:W3CDTF">2014-05-26T16:41:00Z</dcterms:modified>
</cp:coreProperties>
</file>